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7C2" w:rsidRDefault="00AD77C2" w:rsidP="0006541E">
      <w:pPr>
        <w:jc w:val="center"/>
        <w:rPr>
          <w:b/>
          <w:bCs/>
        </w:rPr>
      </w:pPr>
      <w:r>
        <w:rPr>
          <w:b/>
          <w:bCs/>
        </w:rPr>
        <w:t>B- ÇOKTAN  SEÇMELİ SORULAR.  HER SORU 4 PUAN  15X4:60- A GRUBU</w:t>
      </w:r>
    </w:p>
    <w:p w:rsidR="00AD77C2" w:rsidRDefault="00AD77C2" w:rsidP="0006541E">
      <w:pPr>
        <w:rPr>
          <w:b/>
          <w:bCs/>
        </w:rPr>
      </w:pPr>
      <w:r>
        <w:rPr>
          <w:b/>
          <w:bCs/>
        </w:rPr>
        <w:t xml:space="preserve">1- </w:t>
      </w:r>
      <w:hyperlink r:id="rId4" w:history="1">
        <w:r>
          <w:rPr>
            <w:rStyle w:val="Hyperlink"/>
          </w:rPr>
          <w:t>www.sorubak.com</w:t>
        </w:r>
      </w:hyperlink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0"/>
        <w:gridCol w:w="3071"/>
        <w:gridCol w:w="3071"/>
      </w:tblGrid>
      <w:tr w:rsidR="00AD77C2" w:rsidRPr="00A233A0">
        <w:tc>
          <w:tcPr>
            <w:tcW w:w="3070" w:type="dxa"/>
          </w:tcPr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  <w:r w:rsidRPr="00A233A0">
              <w:rPr>
                <w:b/>
                <w:bCs/>
              </w:rPr>
              <w:t>TRABLUSGARP  SAVAŞI</w:t>
            </w:r>
          </w:p>
        </w:tc>
        <w:tc>
          <w:tcPr>
            <w:tcW w:w="3071" w:type="dxa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</w:rPr>
            </w:pPr>
            <w:r w:rsidRPr="00A233A0">
              <w:rPr>
                <w:b/>
                <w:bCs/>
                <w:sz w:val="40"/>
                <w:szCs w:val="40"/>
              </w:rPr>
              <w:t>?</w:t>
            </w:r>
          </w:p>
        </w:tc>
        <w:tc>
          <w:tcPr>
            <w:tcW w:w="3071" w:type="dxa"/>
          </w:tcPr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  <w:r w:rsidRPr="00A233A0">
              <w:rPr>
                <w:b/>
                <w:bCs/>
              </w:rPr>
              <w:t>ÇANAKKALE SAVAŞI</w:t>
            </w:r>
          </w:p>
        </w:tc>
      </w:tr>
      <w:tr w:rsidR="00AD77C2" w:rsidRPr="00A233A0">
        <w:tc>
          <w:tcPr>
            <w:tcW w:w="3070" w:type="dxa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</w:rPr>
            </w:pPr>
            <w:r w:rsidRPr="00A233A0">
              <w:rPr>
                <w:b/>
                <w:bCs/>
              </w:rPr>
              <w:t>1</w:t>
            </w:r>
          </w:p>
        </w:tc>
        <w:tc>
          <w:tcPr>
            <w:tcW w:w="3071" w:type="dxa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</w:rPr>
            </w:pPr>
            <w:r w:rsidRPr="00A233A0">
              <w:rPr>
                <w:b/>
                <w:bCs/>
              </w:rPr>
              <w:t>2</w:t>
            </w:r>
          </w:p>
        </w:tc>
        <w:tc>
          <w:tcPr>
            <w:tcW w:w="3071" w:type="dxa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</w:rPr>
            </w:pPr>
            <w:r w:rsidRPr="00A233A0">
              <w:rPr>
                <w:b/>
                <w:bCs/>
              </w:rPr>
              <w:t>3</w:t>
            </w:r>
          </w:p>
        </w:tc>
      </w:tr>
    </w:tbl>
    <w:p w:rsidR="00AD77C2" w:rsidRDefault="00AD77C2" w:rsidP="00546AAE">
      <w:pPr>
        <w:rPr>
          <w:b/>
          <w:bCs/>
        </w:rPr>
      </w:pPr>
      <w:r>
        <w:rPr>
          <w:b/>
          <w:bCs/>
        </w:rPr>
        <w:t>Yukarıdaki diyagramda Mustafa Kemal’in  katıldığı savaşlar verilmiştir.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Buna  göre boş bırakılan yere aşağıdakilerden  hangisi getirilmelidir?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A- Kurtuluş  Savaşı     B- Sakarya Meydan Savaşı     C- Balkan Savaşları    D- I. Dünya Savaşı</w:t>
      </w:r>
    </w:p>
    <w:p w:rsidR="00AD77C2" w:rsidRDefault="00AD77C2" w:rsidP="00546AAE">
      <w:pPr>
        <w:rPr>
          <w:b/>
          <w:bCs/>
        </w:rPr>
      </w:pP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2-  -   Sanayi İnkılabı, ham madde ve Pazar arayışı …………………………………..na  neden oldu.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Boş  bırakılan  yere aşağıdakilerden   hangisi  getirilmelidir?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A- Fransız İhtilali            B- Balkan Savaşları           C- Trablusgarp  Savaşı     D-.I. Dünya Savaşı</w:t>
      </w:r>
    </w:p>
    <w:p w:rsidR="00AD77C2" w:rsidRDefault="00AD77C2" w:rsidP="00546AAE">
      <w:pPr>
        <w:rPr>
          <w:b/>
          <w:bCs/>
        </w:rPr>
      </w:pP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3-  -   İtalya…………………………………  için I. Dünya Savaşı’na  katılmıştır. Yukarıdaki cümlede boş bırakılan yere aşağıdakilerden hangisi getirilmelidir?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A- Sömürgelerini  korumak                 B- Ham madde ve Pazar ihtiyacını karşılamak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C- Slav  birliğini sağlamak                    D-Akdeniz’e  açılmak</w:t>
      </w:r>
    </w:p>
    <w:p w:rsidR="00AD77C2" w:rsidRDefault="00AD77C2" w:rsidP="00546AAE">
      <w:pPr>
        <w:rPr>
          <w:b/>
          <w:bCs/>
        </w:rPr>
      </w:pP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4-  - Birinci Dünya Savaşı’nda İttifak Devletleri bloğunda yer alan ülkeler arasında aşağıdakilerden hangisi gösterilemez?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A-Alman İmparatorluğu         B- Bulgaristan            C- Çarlık Rusya               D- Osmanlı Devleti</w:t>
      </w:r>
    </w:p>
    <w:p w:rsidR="00AD77C2" w:rsidRDefault="00AD77C2" w:rsidP="00546AAE">
      <w:pPr>
        <w:rPr>
          <w:b/>
          <w:bCs/>
        </w:rPr>
      </w:pP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5- - Avusturya- Macaristan Velihadı  Ferdinand’ın Saraybosna’yı  ziyareti sırasında bir Sırp milliyetçisi tarafından öldürülmesi I. Dünya Savaşı’nın  başlamasına sebep olmuştur.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Osmanlı Devleti’nin I. Dünya Savaşı’na karşı verdiği ilk tepki aşağıdakilerden hangisidir?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A- İttifak Devletleri’nin  yanında savaşa girmesi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B-İngiltere’ ye yaklaşmak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C- Tarafsızlığını duyurmak ve seferberlik ilan etmek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 xml:space="preserve">D-Rusya’ya  savaş ilan etmek </w:t>
      </w:r>
    </w:p>
    <w:p w:rsidR="00AD77C2" w:rsidRDefault="00AD77C2" w:rsidP="0006541E">
      <w:pPr>
        <w:rPr>
          <w:b/>
          <w:bCs/>
        </w:rPr>
      </w:pPr>
    </w:p>
    <w:p w:rsidR="00AD77C2" w:rsidRDefault="00AD77C2">
      <w:r>
        <w:t xml:space="preserve">6-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0"/>
        <w:gridCol w:w="3071"/>
        <w:gridCol w:w="3071"/>
      </w:tblGrid>
      <w:tr w:rsidR="00AD77C2" w:rsidRPr="00A233A0">
        <w:tc>
          <w:tcPr>
            <w:tcW w:w="3070" w:type="dxa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</w:rPr>
            </w:pPr>
            <w:r w:rsidRPr="00A233A0">
              <w:rPr>
                <w:b/>
                <w:bCs/>
              </w:rPr>
              <w:t>KOMUTAN</w:t>
            </w:r>
          </w:p>
        </w:tc>
        <w:tc>
          <w:tcPr>
            <w:tcW w:w="3071" w:type="dxa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</w:rPr>
            </w:pPr>
            <w:r w:rsidRPr="00A233A0">
              <w:rPr>
                <w:b/>
                <w:bCs/>
              </w:rPr>
              <w:t>YER</w:t>
            </w:r>
          </w:p>
        </w:tc>
        <w:tc>
          <w:tcPr>
            <w:tcW w:w="3071" w:type="dxa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</w:rPr>
            </w:pPr>
            <w:r w:rsidRPr="00A233A0">
              <w:rPr>
                <w:b/>
                <w:bCs/>
              </w:rPr>
              <w:t>DÜŞMAN</w:t>
            </w:r>
          </w:p>
        </w:tc>
      </w:tr>
      <w:tr w:rsidR="00AD77C2" w:rsidRPr="00A233A0">
        <w:tc>
          <w:tcPr>
            <w:tcW w:w="3070" w:type="dxa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</w:rPr>
            </w:pPr>
            <w:r w:rsidRPr="00A233A0">
              <w:rPr>
                <w:b/>
                <w:bCs/>
              </w:rPr>
              <w:t>Mustafa  Kemal</w:t>
            </w:r>
          </w:p>
        </w:tc>
        <w:tc>
          <w:tcPr>
            <w:tcW w:w="3071" w:type="dxa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</w:rPr>
            </w:pPr>
            <w:r w:rsidRPr="00A233A0">
              <w:rPr>
                <w:b/>
                <w:bCs/>
              </w:rPr>
              <w:t>Arıburnu</w:t>
            </w:r>
          </w:p>
        </w:tc>
        <w:tc>
          <w:tcPr>
            <w:tcW w:w="3071" w:type="dxa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</w:rPr>
            </w:pPr>
            <w:r w:rsidRPr="00A233A0">
              <w:rPr>
                <w:b/>
                <w:bCs/>
                <w:sz w:val="24"/>
                <w:szCs w:val="24"/>
              </w:rPr>
              <w:t>?</w:t>
            </w:r>
          </w:p>
        </w:tc>
      </w:tr>
      <w:tr w:rsidR="00AD77C2" w:rsidRPr="00A233A0">
        <w:tc>
          <w:tcPr>
            <w:tcW w:w="3070" w:type="dxa"/>
          </w:tcPr>
          <w:p w:rsidR="00AD77C2" w:rsidRPr="00A233A0" w:rsidRDefault="00AD77C2" w:rsidP="00A233A0">
            <w:pPr>
              <w:spacing w:after="0" w:line="240" w:lineRule="auto"/>
              <w:jc w:val="center"/>
            </w:pPr>
            <w:r w:rsidRPr="00A233A0">
              <w:rPr>
                <w:b/>
                <w:bCs/>
              </w:rPr>
              <w:t>Mustafa  Kemal</w:t>
            </w:r>
          </w:p>
        </w:tc>
        <w:tc>
          <w:tcPr>
            <w:tcW w:w="3071" w:type="dxa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</w:rPr>
            </w:pPr>
            <w:r w:rsidRPr="00A233A0">
              <w:rPr>
                <w:b/>
                <w:bCs/>
              </w:rPr>
              <w:t>Cokbayırı</w:t>
            </w:r>
          </w:p>
        </w:tc>
        <w:tc>
          <w:tcPr>
            <w:tcW w:w="3071" w:type="dxa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</w:rPr>
            </w:pPr>
            <w:r w:rsidRPr="00A233A0">
              <w:rPr>
                <w:b/>
                <w:bCs/>
                <w:sz w:val="24"/>
                <w:szCs w:val="24"/>
              </w:rPr>
              <w:t>?</w:t>
            </w:r>
          </w:p>
        </w:tc>
      </w:tr>
      <w:tr w:rsidR="00AD77C2" w:rsidRPr="00A233A0">
        <w:tc>
          <w:tcPr>
            <w:tcW w:w="3070" w:type="dxa"/>
          </w:tcPr>
          <w:p w:rsidR="00AD77C2" w:rsidRPr="00A233A0" w:rsidRDefault="00AD77C2" w:rsidP="00A233A0">
            <w:pPr>
              <w:spacing w:after="0" w:line="240" w:lineRule="auto"/>
              <w:jc w:val="center"/>
            </w:pPr>
            <w:r w:rsidRPr="00A233A0">
              <w:rPr>
                <w:b/>
                <w:bCs/>
              </w:rPr>
              <w:t>Mustafa  Kemal</w:t>
            </w:r>
          </w:p>
        </w:tc>
        <w:tc>
          <w:tcPr>
            <w:tcW w:w="3071" w:type="dxa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</w:rPr>
            </w:pPr>
            <w:r w:rsidRPr="00A233A0">
              <w:rPr>
                <w:b/>
                <w:bCs/>
              </w:rPr>
              <w:t>Anafartalar</w:t>
            </w:r>
          </w:p>
        </w:tc>
        <w:tc>
          <w:tcPr>
            <w:tcW w:w="3071" w:type="dxa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</w:rPr>
            </w:pPr>
            <w:r w:rsidRPr="00A233A0">
              <w:rPr>
                <w:b/>
                <w:bCs/>
                <w:sz w:val="24"/>
                <w:szCs w:val="24"/>
              </w:rPr>
              <w:t>?</w:t>
            </w:r>
          </w:p>
        </w:tc>
      </w:tr>
    </w:tbl>
    <w:p w:rsidR="00AD77C2" w:rsidRDefault="00AD77C2" w:rsidP="00546AAE">
      <w:pPr>
        <w:rPr>
          <w:b/>
          <w:bCs/>
        </w:rPr>
      </w:pPr>
      <w:r>
        <w:rPr>
          <w:b/>
          <w:bCs/>
        </w:rPr>
        <w:t>Yukarıdaki tabloda boş bırakılan yerlere aşağıdakilerden hangisi getirilmelidir?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A-İNGİLTERE- FRANSA       B-FRANSA- ALMANYA        C-RUSYA- AVUSTURYA    D-BELŞİKA-HOLLANDA</w:t>
      </w:r>
    </w:p>
    <w:p w:rsidR="00AD77C2" w:rsidRDefault="00AD77C2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30.9pt;margin-top:10.45pt;width:219pt;height:85.5pt;z-index:251658240;visibility:visible;v-text-anchor:middle" adj="-2725,9175" strokecolor="#f79646" strokeweight="2pt">
            <v:textbox>
              <w:txbxContent>
                <w:p w:rsidR="00AD77C2" w:rsidRPr="00A233A0" w:rsidRDefault="00AD77C2" w:rsidP="00546AAE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A233A0">
                    <w:rPr>
                      <w:b/>
                      <w:bCs/>
                      <w:color w:val="000000"/>
                      <w:sz w:val="24"/>
                      <w:szCs w:val="24"/>
                    </w:rPr>
                    <w:t>Ben gerektiği zaman en büyük hediyem olmak üzere Türk  milletine canımı feda edeceğim.</w:t>
                  </w:r>
                </w:p>
              </w:txbxContent>
            </v:textbox>
          </v:shape>
        </w:pict>
      </w:r>
      <w:r>
        <w:t xml:space="preserve">7- </w:t>
      </w:r>
      <w:r w:rsidRPr="00A233A0">
        <w:rPr>
          <w:b/>
          <w:bCs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68.25pt;height:96pt;visibility:visible">
            <v:imagedata r:id="rId5" o:title=""/>
          </v:shape>
        </w:pic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Mustafa  Kemal’in yukarıda verilen sözü onun hangi  kişisel  özelliğiyle daha  çok ilgilidir?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 xml:space="preserve">A- İleri görüşlülüğü                               B- Vatan ve millet sevgisi    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 xml:space="preserve"> C- Barışa önem vermesi                     D-İnkılapçılığı</w:t>
      </w:r>
    </w:p>
    <w:p w:rsidR="00AD77C2" w:rsidRDefault="00AD77C2" w:rsidP="00546AAE"/>
    <w:p w:rsidR="00AD77C2" w:rsidRDefault="00AD77C2" w:rsidP="00546AAE">
      <w:pPr>
        <w:rPr>
          <w:b/>
          <w:bCs/>
        </w:rPr>
      </w:pPr>
      <w:r>
        <w:t xml:space="preserve">8-   </w:t>
      </w:r>
      <w:r>
        <w:rPr>
          <w:b/>
          <w:bCs/>
        </w:rPr>
        <w:t>-   Rusya’ya yardım etmeyi amaçlayan İngiltere ve Fransa o zaman en güçlü donanmayı hazırlayarak Çanakkale Boğazı’na gönderdiler.</w:t>
      </w:r>
    </w:p>
    <w:p w:rsidR="00AD77C2" w:rsidRDefault="00AD77C2" w:rsidP="00546AAE">
      <w:pPr>
        <w:rPr>
          <w:b/>
          <w:bCs/>
          <w:u w:val="single"/>
        </w:rPr>
      </w:pPr>
      <w:r>
        <w:rPr>
          <w:b/>
          <w:bCs/>
        </w:rPr>
        <w:t xml:space="preserve">Buna  göre aşağıdakilerden hangisi Çanakkale Savaşı’nın  sebeplerinden </w:t>
      </w:r>
      <w:r w:rsidRPr="00321248">
        <w:rPr>
          <w:b/>
          <w:bCs/>
          <w:u w:val="single"/>
        </w:rPr>
        <w:t>biri olamaz?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A- Almanya’nın yalnız kalmasını sağlamak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B-Savaşı kısa sürede sonlandırmak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C-Osmanlı Devletini savaş dışı bırakmak</w:t>
      </w:r>
    </w:p>
    <w:p w:rsidR="00AD77C2" w:rsidRDefault="00AD77C2" w:rsidP="00546AAE">
      <w:r>
        <w:rPr>
          <w:b/>
          <w:bCs/>
        </w:rPr>
        <w:t>D-</w:t>
      </w:r>
      <w:r w:rsidRPr="005922B0">
        <w:rPr>
          <w:b/>
          <w:bCs/>
        </w:rPr>
        <w:t>-Rusya’nın İtilaf Devletlerine katılmasını   sağlamak</w:t>
      </w:r>
    </w:p>
    <w:p w:rsidR="00AD77C2" w:rsidRDefault="00AD77C2" w:rsidP="00546AAE"/>
    <w:p w:rsidR="00AD77C2" w:rsidRDefault="00AD77C2" w:rsidP="00546AAE">
      <w:pPr>
        <w:rPr>
          <w:b/>
          <w:bCs/>
        </w:rPr>
      </w:pPr>
      <w:r>
        <w:t xml:space="preserve">9-  </w:t>
      </w:r>
      <w:r>
        <w:rPr>
          <w:b/>
          <w:bCs/>
        </w:rPr>
        <w:t>-  I- MANASTIR         II- SELANİK        III- İSTANBUL        IV-SOFYA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 xml:space="preserve">Buna  göre hangi şehrin Mustafa Kemal’in eğitim hayatının da </w:t>
      </w:r>
      <w:r w:rsidRPr="00AD6A45">
        <w:rPr>
          <w:b/>
          <w:bCs/>
          <w:u w:val="single"/>
        </w:rPr>
        <w:t>etkisi yoktur?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A- SOFYA                       B- SELANİK                C- İSTANBUL                  D- MANASTIR</w:t>
      </w:r>
    </w:p>
    <w:p w:rsidR="00AD77C2" w:rsidRDefault="00AD77C2" w:rsidP="00546AAE"/>
    <w:p w:rsidR="00AD77C2" w:rsidRDefault="00AD77C2" w:rsidP="00546AAE"/>
    <w:p w:rsidR="00AD77C2" w:rsidRDefault="00AD77C2" w:rsidP="00546AAE"/>
    <w:p w:rsidR="00AD77C2" w:rsidRDefault="00AD77C2" w:rsidP="00546AAE"/>
    <w:p w:rsidR="00AD77C2" w:rsidRDefault="00AD77C2" w:rsidP="00546AAE">
      <w:pPr>
        <w:rPr>
          <w:b/>
          <w:bCs/>
        </w:rPr>
      </w:pPr>
      <w:r>
        <w:t xml:space="preserve">10-  </w:t>
      </w:r>
      <w:r>
        <w:rPr>
          <w:b/>
          <w:bCs/>
        </w:rPr>
        <w:t>- I. Dünya Savaşı’nın bazı nedenleri şunlardır.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I- Balkanlarda Fransız  İhtilali’nin   etkili olması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II- İngiltere’nin sömürgelerini korumak istemesi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III- Almanya’nın ham madde ve Pazar araması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IV- Sanayi Devriminin   etkisinin Avrupa’ya yayılması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Kaç numaralı neden  I .Dünya  Savaşı’nın siyasi nedenleri arasında gösterilebilir?</w:t>
      </w:r>
    </w:p>
    <w:p w:rsidR="00AD77C2" w:rsidRDefault="00AD77C2" w:rsidP="00546AAE">
      <w:pPr>
        <w:rPr>
          <w:b/>
          <w:bCs/>
        </w:rPr>
      </w:pPr>
      <w:r>
        <w:rPr>
          <w:b/>
          <w:bCs/>
        </w:rPr>
        <w:t>A- I                      B- II                   C- III                         D- IV</w:t>
      </w:r>
    </w:p>
    <w:p w:rsidR="00AD77C2" w:rsidRPr="00776000" w:rsidRDefault="00AD77C2" w:rsidP="004A4993">
      <w:pPr>
        <w:rPr>
          <w:b/>
          <w:bCs/>
        </w:rPr>
      </w:pPr>
      <w:r>
        <w:rPr>
          <w:b/>
          <w:bCs/>
        </w:rPr>
        <w:t>11-</w:t>
      </w:r>
      <w:r w:rsidRPr="00776000">
        <w:rPr>
          <w:b/>
          <w:bCs/>
        </w:rPr>
        <w:t xml:space="preserve"> “Osmanlının Rumeli’deki en gelişmiş şehri olan Selanik siyasi, ekono</w:t>
      </w:r>
      <w:r>
        <w:rPr>
          <w:b/>
          <w:bCs/>
        </w:rPr>
        <w:t>mik ve kültürel açıdan çevre ül</w:t>
      </w:r>
      <w:r w:rsidRPr="00776000">
        <w:rPr>
          <w:b/>
          <w:bCs/>
        </w:rPr>
        <w:t xml:space="preserve">kelerden çok fazla etkilenen bir bölge idi. İşlek limanı, Avrupa’yla olan demir yolu bağlantısı ile çok canlı ticaret ve sanayi merkeziydi. </w:t>
      </w:r>
    </w:p>
    <w:p w:rsidR="00AD77C2" w:rsidRPr="00776000" w:rsidRDefault="00AD77C2" w:rsidP="004A4993">
      <w:pPr>
        <w:rPr>
          <w:b/>
          <w:bCs/>
        </w:rPr>
      </w:pPr>
      <w:r w:rsidRPr="00776000">
        <w:rPr>
          <w:b/>
          <w:bCs/>
        </w:rPr>
        <w:t xml:space="preserve"> Büyük devletlerin yayılma ve nüfuz alanlarının en çok etkilediği Selanik şehri aynı zamanda Balkan milletlerinin Osmanlı'ya</w:t>
      </w:r>
      <w:r>
        <w:rPr>
          <w:b/>
          <w:bCs/>
        </w:rPr>
        <w:t xml:space="preserve"> karşı ayak</w:t>
      </w:r>
      <w:r w:rsidRPr="00776000">
        <w:rPr>
          <w:b/>
          <w:bCs/>
        </w:rPr>
        <w:t>lanmalarına da merkezlik yapmıştır.</w:t>
      </w:r>
    </w:p>
    <w:p w:rsidR="00AD77C2" w:rsidRPr="00776000" w:rsidRDefault="00AD77C2" w:rsidP="004A4993">
      <w:pPr>
        <w:rPr>
          <w:b/>
          <w:bCs/>
        </w:rPr>
      </w:pPr>
      <w:r w:rsidRPr="00776000">
        <w:rPr>
          <w:b/>
          <w:bCs/>
        </w:rPr>
        <w:t>Ayrıca S</w:t>
      </w:r>
      <w:r>
        <w:rPr>
          <w:b/>
          <w:bCs/>
        </w:rPr>
        <w:t>elanik; genç ve aydın neslin bu</w:t>
      </w:r>
      <w:r w:rsidRPr="00776000">
        <w:rPr>
          <w:b/>
          <w:bCs/>
        </w:rPr>
        <w:t>lunduğu,</w:t>
      </w:r>
      <w:r>
        <w:rPr>
          <w:b/>
          <w:bCs/>
        </w:rPr>
        <w:t xml:space="preserve"> vatanseverlik duygularının yoğ</w:t>
      </w:r>
      <w:r w:rsidRPr="00776000">
        <w:rPr>
          <w:b/>
          <w:bCs/>
        </w:rPr>
        <w:t>rulduğu ve daha fazla özgürlük ortamının bulunduğu bir yerdi. “</w:t>
      </w:r>
    </w:p>
    <w:p w:rsidR="00AD77C2" w:rsidRPr="00776000" w:rsidRDefault="00AD77C2" w:rsidP="004A4993">
      <w:pPr>
        <w:rPr>
          <w:b/>
          <w:bCs/>
        </w:rPr>
      </w:pPr>
      <w:r w:rsidRPr="00776000">
        <w:rPr>
          <w:b/>
          <w:bCs/>
        </w:rPr>
        <w:t>Yukarıdaki bilgiler dikkate alındığında Selanik şehriyle ilgili olarak aşağıdaki özelliklerde hangisine ulaşılamaz?</w:t>
      </w:r>
    </w:p>
    <w:p w:rsidR="00AD77C2" w:rsidRPr="00776000" w:rsidRDefault="00AD77C2" w:rsidP="004A4993">
      <w:pPr>
        <w:rPr>
          <w:b/>
          <w:bCs/>
        </w:rPr>
      </w:pPr>
      <w:r w:rsidRPr="00776000">
        <w:rPr>
          <w:b/>
          <w:bCs/>
        </w:rPr>
        <w:t xml:space="preserve">A) Zengin kültürel yapıya sahiptir.   </w:t>
      </w:r>
    </w:p>
    <w:p w:rsidR="00AD77C2" w:rsidRPr="00776000" w:rsidRDefault="00AD77C2" w:rsidP="004A4993">
      <w:pPr>
        <w:rPr>
          <w:b/>
          <w:bCs/>
        </w:rPr>
      </w:pPr>
      <w:r w:rsidRPr="00776000">
        <w:rPr>
          <w:b/>
          <w:bCs/>
        </w:rPr>
        <w:t>B) Sanayi ve ekonomik açıdan gelişmiştir.</w:t>
      </w:r>
    </w:p>
    <w:p w:rsidR="00AD77C2" w:rsidRPr="00776000" w:rsidRDefault="00AD77C2" w:rsidP="004A4993">
      <w:pPr>
        <w:rPr>
          <w:b/>
          <w:bCs/>
        </w:rPr>
      </w:pPr>
      <w:r w:rsidRPr="00776000">
        <w:rPr>
          <w:b/>
          <w:bCs/>
        </w:rPr>
        <w:t>C) Osmanlı aydınlarının özellikle toplandığı bir şehirdir.</w:t>
      </w:r>
    </w:p>
    <w:p w:rsidR="00AD77C2" w:rsidRDefault="00AD77C2" w:rsidP="004A4993">
      <w:pPr>
        <w:rPr>
          <w:b/>
          <w:bCs/>
        </w:rPr>
      </w:pPr>
      <w:r w:rsidRPr="00776000">
        <w:rPr>
          <w:b/>
          <w:bCs/>
        </w:rPr>
        <w:t>D) Milliyetçilik akımının etkisi görülmemiştir.</w:t>
      </w:r>
    </w:p>
    <w:p w:rsidR="00AD77C2" w:rsidRDefault="00AD77C2" w:rsidP="004A4993">
      <w:pPr>
        <w:rPr>
          <w:b/>
          <w:bCs/>
        </w:rPr>
      </w:pPr>
      <w:r>
        <w:rPr>
          <w:b/>
          <w:bCs/>
        </w:rPr>
        <w:t>12-  -      I- Şemsi Efendi Okulu – Selanik                II-Askeri Rüştiye-Manastır</w:t>
      </w:r>
    </w:p>
    <w:p w:rsidR="00AD77C2" w:rsidRDefault="00AD77C2" w:rsidP="004A4993">
      <w:pPr>
        <w:rPr>
          <w:b/>
          <w:bCs/>
        </w:rPr>
      </w:pPr>
      <w:r>
        <w:rPr>
          <w:b/>
          <w:bCs/>
        </w:rPr>
        <w:t xml:space="preserve">        III- Askeri İdadi- Manastır.                         IV-Harp Okulu -İstanbul  </w:t>
      </w:r>
    </w:p>
    <w:p w:rsidR="00AD77C2" w:rsidRDefault="00AD77C2" w:rsidP="004A4993">
      <w:pPr>
        <w:rPr>
          <w:b/>
          <w:bCs/>
        </w:rPr>
      </w:pPr>
      <w:r>
        <w:rPr>
          <w:b/>
          <w:bCs/>
        </w:rPr>
        <w:t>Yukarıda Mustafa Kemal  Atatürk’ün okuduğu okullar ve bu  okulların  bulunduğu   şehirler eşleştirilmiştir.</w:t>
      </w:r>
    </w:p>
    <w:p w:rsidR="00AD77C2" w:rsidRDefault="00AD77C2" w:rsidP="004A4993">
      <w:pPr>
        <w:rPr>
          <w:b/>
          <w:bCs/>
        </w:rPr>
      </w:pPr>
      <w:r>
        <w:rPr>
          <w:b/>
          <w:bCs/>
        </w:rPr>
        <w:t xml:space="preserve">Buna  göre yapılan eşleştirmelerden     </w:t>
      </w:r>
      <w:r w:rsidRPr="00776000">
        <w:rPr>
          <w:b/>
          <w:bCs/>
          <w:u w:val="single"/>
        </w:rPr>
        <w:t>hangisi  yanlıştır?</w:t>
      </w:r>
    </w:p>
    <w:p w:rsidR="00AD77C2" w:rsidRDefault="00AD77C2" w:rsidP="004A4993">
      <w:pPr>
        <w:rPr>
          <w:b/>
          <w:bCs/>
        </w:rPr>
      </w:pPr>
      <w:r>
        <w:rPr>
          <w:b/>
          <w:bCs/>
        </w:rPr>
        <w:t xml:space="preserve">A- I                     B- II                        C- III                     D- IV    </w:t>
      </w:r>
    </w:p>
    <w:p w:rsidR="00AD77C2" w:rsidRDefault="00AD77C2" w:rsidP="00546AAE">
      <w:pPr>
        <w:rPr>
          <w:b/>
          <w:bCs/>
        </w:rPr>
      </w:pPr>
    </w:p>
    <w:p w:rsidR="00AD77C2" w:rsidRDefault="00AD77C2" w:rsidP="00546AAE">
      <w:pPr>
        <w:rPr>
          <w:b/>
          <w:bCs/>
        </w:rPr>
      </w:pPr>
    </w:p>
    <w:p w:rsidR="00AD77C2" w:rsidRDefault="00AD77C2" w:rsidP="00546AAE">
      <w:pPr>
        <w:rPr>
          <w:b/>
          <w:bCs/>
        </w:rPr>
      </w:pPr>
    </w:p>
    <w:p w:rsidR="00AD77C2" w:rsidRDefault="00AD77C2" w:rsidP="00546AAE">
      <w:pPr>
        <w:rPr>
          <w:b/>
          <w:bCs/>
        </w:rPr>
      </w:pPr>
    </w:p>
    <w:p w:rsidR="00AD77C2" w:rsidRDefault="00AD77C2" w:rsidP="00546AAE">
      <w:pPr>
        <w:rPr>
          <w:b/>
          <w:bCs/>
        </w:rPr>
      </w:pPr>
      <w:r>
        <w:rPr>
          <w:b/>
          <w:bCs/>
        </w:rPr>
        <w:t xml:space="preserve">13-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12"/>
        <w:gridCol w:w="1134"/>
        <w:gridCol w:w="1166"/>
      </w:tblGrid>
      <w:tr w:rsidR="00AD77C2" w:rsidRPr="00A233A0">
        <w:tc>
          <w:tcPr>
            <w:tcW w:w="6912" w:type="dxa"/>
          </w:tcPr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  <w:r w:rsidRPr="00A233A0">
              <w:rPr>
                <w:b/>
                <w:bCs/>
              </w:rPr>
              <w:t>I- Atatürk’ün fikir hayatının oluşmasında Selanik, Sofya gibi şehirlerin</w:t>
            </w:r>
          </w:p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  <w:r w:rsidRPr="00A233A0">
              <w:rPr>
                <w:b/>
                <w:bCs/>
              </w:rPr>
              <w:t>Önemi  büyüktür.</w:t>
            </w:r>
          </w:p>
        </w:tc>
        <w:tc>
          <w:tcPr>
            <w:tcW w:w="1134" w:type="dxa"/>
            <w:vAlign w:val="center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233A0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166" w:type="dxa"/>
            <w:vAlign w:val="center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233A0">
              <w:rPr>
                <w:b/>
                <w:bCs/>
                <w:sz w:val="28"/>
                <w:szCs w:val="28"/>
              </w:rPr>
              <w:t>Y</w:t>
            </w:r>
          </w:p>
        </w:tc>
      </w:tr>
      <w:tr w:rsidR="00AD77C2" w:rsidRPr="00A233A0">
        <w:tc>
          <w:tcPr>
            <w:tcW w:w="6912" w:type="dxa"/>
          </w:tcPr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  <w:r w:rsidRPr="00A233A0">
              <w:rPr>
                <w:b/>
                <w:bCs/>
              </w:rPr>
              <w:t xml:space="preserve">II- Atatürk yabancı dile olan ilgisi sayesinde Batı kültürünü  de yakından </w:t>
            </w:r>
          </w:p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  <w:r w:rsidRPr="00A233A0">
              <w:rPr>
                <w:b/>
                <w:bCs/>
              </w:rPr>
              <w:t>tanıma fırsatı bulmuştur</w:t>
            </w:r>
          </w:p>
        </w:tc>
        <w:tc>
          <w:tcPr>
            <w:tcW w:w="1134" w:type="dxa"/>
            <w:vAlign w:val="center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233A0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166" w:type="dxa"/>
            <w:vAlign w:val="center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233A0">
              <w:rPr>
                <w:b/>
                <w:bCs/>
                <w:sz w:val="28"/>
                <w:szCs w:val="28"/>
              </w:rPr>
              <w:t>Y</w:t>
            </w:r>
          </w:p>
        </w:tc>
      </w:tr>
      <w:tr w:rsidR="00AD77C2" w:rsidRPr="00A233A0">
        <w:tc>
          <w:tcPr>
            <w:tcW w:w="6912" w:type="dxa"/>
          </w:tcPr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  <w:r w:rsidRPr="00A233A0">
              <w:rPr>
                <w:b/>
                <w:bCs/>
              </w:rPr>
              <w:t>III- Mustafa Kemal Atatürk askerliğin dışındaki bilim dallarına ilgi göstermemiştir.</w:t>
            </w:r>
          </w:p>
        </w:tc>
        <w:tc>
          <w:tcPr>
            <w:tcW w:w="1134" w:type="dxa"/>
            <w:vAlign w:val="center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233A0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166" w:type="dxa"/>
            <w:vAlign w:val="center"/>
          </w:tcPr>
          <w:p w:rsidR="00AD77C2" w:rsidRPr="00A233A0" w:rsidRDefault="00AD77C2" w:rsidP="00A233A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233A0">
              <w:rPr>
                <w:b/>
                <w:bCs/>
                <w:sz w:val="28"/>
                <w:szCs w:val="28"/>
              </w:rPr>
              <w:t>Y</w:t>
            </w:r>
          </w:p>
        </w:tc>
      </w:tr>
    </w:tbl>
    <w:p w:rsidR="00AD77C2" w:rsidRDefault="00AD77C2" w:rsidP="004A4993">
      <w:pPr>
        <w:rPr>
          <w:b/>
          <w:bCs/>
        </w:rPr>
      </w:pPr>
      <w:r>
        <w:rPr>
          <w:b/>
          <w:bCs/>
        </w:rPr>
        <w:t>Yukarıdaki “ Doğru-Yanlış” testinin  cevabı aşağıdakilerden hangisinde doğru olarak verilmiştir.</w:t>
      </w:r>
    </w:p>
    <w:p w:rsidR="00AD77C2" w:rsidRDefault="00AD77C2" w:rsidP="004A4993">
      <w:pPr>
        <w:rPr>
          <w:b/>
          <w:bCs/>
        </w:rPr>
      </w:pPr>
      <w:r>
        <w:rPr>
          <w:b/>
          <w:bCs/>
        </w:rPr>
        <w:t>A-    D-Y-D                     B-   D-D-D                                 C-   D-D-Y                                     D-  Y-Y-D</w:t>
      </w:r>
    </w:p>
    <w:p w:rsidR="00AD77C2" w:rsidRDefault="00AD77C2" w:rsidP="004A4993">
      <w:pPr>
        <w:rPr>
          <w:b/>
          <w:bCs/>
        </w:rPr>
      </w:pPr>
      <w:r>
        <w:rPr>
          <w:b/>
          <w:bCs/>
        </w:rPr>
        <w:t>14-  -  V.George ; Orta Doğu’nun zengin petrol  yataklarını ele geçirmek ve bölgedeki çıkarlarımızı korumak amacıyla Osmanlı Devleti’nin toprak bütünlüğü  politikasından vaz geçtim.</w:t>
      </w:r>
    </w:p>
    <w:p w:rsidR="00AD77C2" w:rsidRDefault="00AD77C2" w:rsidP="004A4993">
      <w:pPr>
        <w:rPr>
          <w:b/>
          <w:bCs/>
        </w:rPr>
      </w:pPr>
      <w:r>
        <w:rPr>
          <w:b/>
          <w:bCs/>
        </w:rPr>
        <w:t>Buna  göre, V. George’nın  ifadesine dayanarak   İngiltere’nin  amaçları arasında aşağıdakilerden  hangisi gösterilebilir?</w:t>
      </w:r>
    </w:p>
    <w:p w:rsidR="00AD77C2" w:rsidRDefault="00AD77C2" w:rsidP="004A4993">
      <w:pPr>
        <w:rPr>
          <w:b/>
          <w:bCs/>
        </w:rPr>
      </w:pPr>
      <w:r>
        <w:rPr>
          <w:b/>
          <w:bCs/>
        </w:rPr>
        <w:t>A- Sıcak  denizlere  inmek  B- Slav birliğini sağlamak</w:t>
      </w:r>
    </w:p>
    <w:p w:rsidR="00AD77C2" w:rsidRDefault="00AD77C2" w:rsidP="004A4993">
      <w:pPr>
        <w:rPr>
          <w:b/>
          <w:bCs/>
        </w:rPr>
      </w:pPr>
      <w:r>
        <w:rPr>
          <w:b/>
          <w:bCs/>
        </w:rPr>
        <w:t xml:space="preserve">  C- Ekonomik çıkarlar elde etmek                  D- Boğazları  ele geçirmek</w:t>
      </w:r>
    </w:p>
    <w:p w:rsidR="00AD77C2" w:rsidRPr="00776000" w:rsidRDefault="00AD77C2" w:rsidP="004A4993">
      <w:pPr>
        <w:rPr>
          <w:b/>
          <w:bCs/>
        </w:rPr>
      </w:pPr>
      <w:r>
        <w:rPr>
          <w:b/>
          <w:bCs/>
        </w:rPr>
        <w:t xml:space="preserve">15-   -   </w:t>
      </w:r>
      <w:r w:rsidRPr="00776000">
        <w:rPr>
          <w:b/>
          <w:bCs/>
        </w:rPr>
        <w:t xml:space="preserve"> Osmanlı devletinde birçok millet bulunmaktaydı. Ancak Fransız İhtilalinin de etkisiyle bu milletler teker teker Osmanlıdan ayrılmıştır. Bu duruma bakarak, Fransız İhtilalinin hangi sonucu Osmanlı Devleti’ni parçalamıştır?</w:t>
      </w:r>
    </w:p>
    <w:p w:rsidR="00AD77C2" w:rsidRDefault="00AD77C2" w:rsidP="004A4993">
      <w:pPr>
        <w:rPr>
          <w:b/>
          <w:bCs/>
        </w:rPr>
      </w:pPr>
      <w:r w:rsidRPr="00776000">
        <w:rPr>
          <w:b/>
          <w:bCs/>
        </w:rPr>
        <w:t xml:space="preserve">     A) Özgürlük</w:t>
      </w:r>
      <w:r w:rsidRPr="00776000">
        <w:rPr>
          <w:b/>
          <w:bCs/>
        </w:rPr>
        <w:tab/>
      </w:r>
      <w:r w:rsidRPr="00776000">
        <w:rPr>
          <w:b/>
          <w:bCs/>
        </w:rPr>
        <w:tab/>
        <w:t>B) Eşitlik</w:t>
      </w:r>
      <w:r>
        <w:rPr>
          <w:b/>
          <w:bCs/>
        </w:rPr>
        <w:t xml:space="preserve">                C- Sömürgecilik                   D-Milliyetçilik</w:t>
      </w:r>
    </w:p>
    <w:p w:rsidR="00AD77C2" w:rsidRDefault="00AD77C2" w:rsidP="00B67DD6">
      <w:pPr>
        <w:rPr>
          <w:b/>
          <w:bCs/>
        </w:rPr>
      </w:pPr>
      <w:r>
        <w:rPr>
          <w:b/>
          <w:bCs/>
        </w:rPr>
        <w:t>AÇIK UÇLU SORU:</w:t>
      </w:r>
    </w:p>
    <w:p w:rsidR="00AD77C2" w:rsidRDefault="00AD77C2" w:rsidP="00B67DD6">
      <w:pPr>
        <w:rPr>
          <w:b/>
          <w:bCs/>
        </w:rPr>
      </w:pPr>
      <w:r>
        <w:rPr>
          <w:b/>
          <w:bCs/>
        </w:rPr>
        <w:t>1- Osmanlı Devleti’nin I. Dünya Savaşına  katılma sebeplerini maddeleştirerek yazınız?6- PUAN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AD77C2" w:rsidRPr="00A233A0">
        <w:tc>
          <w:tcPr>
            <w:tcW w:w="9212" w:type="dxa"/>
          </w:tcPr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</w:p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  <w:r w:rsidRPr="00A233A0">
              <w:rPr>
                <w:b/>
                <w:bCs/>
              </w:rPr>
              <w:t>A………………………………………………………………………………………………………………………………………………..</w:t>
            </w:r>
          </w:p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</w:p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  <w:r w:rsidRPr="00A233A0">
              <w:rPr>
                <w:b/>
                <w:bCs/>
              </w:rPr>
              <w:t>B  ………………………………………………………………………………………………………………………………………………….</w:t>
            </w:r>
          </w:p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</w:p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  <w:r w:rsidRPr="00A233A0">
              <w:rPr>
                <w:b/>
                <w:bCs/>
              </w:rPr>
              <w:t>C………………………………………………………………………………………………………………………………………………..</w:t>
            </w:r>
          </w:p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</w:p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</w:p>
        </w:tc>
      </w:tr>
    </w:tbl>
    <w:p w:rsidR="00AD77C2" w:rsidRDefault="00AD77C2" w:rsidP="00B67DD6">
      <w:pPr>
        <w:rPr>
          <w:b/>
          <w:bCs/>
        </w:rPr>
      </w:pPr>
      <w:r>
        <w:rPr>
          <w:b/>
          <w:bCs/>
        </w:rPr>
        <w:t>2-Mustafa  Kemalin  Askerlik hayatı boyunca savaştığı cepheleri yazınız. 6 PUAN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AD77C2" w:rsidRPr="00A233A0">
        <w:tc>
          <w:tcPr>
            <w:tcW w:w="9212" w:type="dxa"/>
          </w:tcPr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</w:p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  <w:r w:rsidRPr="00A233A0">
              <w:rPr>
                <w:b/>
                <w:bCs/>
              </w:rPr>
              <w:t>a-                                                               b-                                                  c-</w:t>
            </w:r>
          </w:p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</w:p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  <w:r w:rsidRPr="00A233A0">
              <w:rPr>
                <w:b/>
                <w:bCs/>
              </w:rPr>
              <w:t>d-                                                                e                                                  f-</w:t>
            </w:r>
          </w:p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</w:p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  <w:r w:rsidRPr="00A233A0">
              <w:rPr>
                <w:b/>
                <w:bCs/>
              </w:rPr>
              <w:t xml:space="preserve">g-    </w:t>
            </w:r>
          </w:p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</w:p>
          <w:p w:rsidR="00AD77C2" w:rsidRPr="00A233A0" w:rsidRDefault="00AD77C2" w:rsidP="00A233A0">
            <w:pPr>
              <w:spacing w:after="0" w:line="240" w:lineRule="auto"/>
              <w:rPr>
                <w:b/>
                <w:bCs/>
              </w:rPr>
            </w:pPr>
          </w:p>
        </w:tc>
      </w:tr>
    </w:tbl>
    <w:p w:rsidR="00AD77C2" w:rsidRDefault="00AD77C2" w:rsidP="000C5E89">
      <w:bookmarkStart w:id="0" w:name="_GoBack"/>
      <w:bookmarkEnd w:id="0"/>
    </w:p>
    <w:sectPr w:rsidR="00AD77C2" w:rsidSect="00E04F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E43"/>
    <w:rsid w:val="0006541E"/>
    <w:rsid w:val="000C5E89"/>
    <w:rsid w:val="000D1555"/>
    <w:rsid w:val="00321248"/>
    <w:rsid w:val="00332E43"/>
    <w:rsid w:val="004A4993"/>
    <w:rsid w:val="00546AAE"/>
    <w:rsid w:val="005922B0"/>
    <w:rsid w:val="006460F6"/>
    <w:rsid w:val="00686CC4"/>
    <w:rsid w:val="0077413A"/>
    <w:rsid w:val="00776000"/>
    <w:rsid w:val="00A233A0"/>
    <w:rsid w:val="00AD6A45"/>
    <w:rsid w:val="00AD77C2"/>
    <w:rsid w:val="00B67DD6"/>
    <w:rsid w:val="00BC4A01"/>
    <w:rsid w:val="00E04FEF"/>
    <w:rsid w:val="00F7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41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46AA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4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6AA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0C5E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5</Pages>
  <Words>959</Words>
  <Characters>5472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11</cp:revision>
  <dcterms:created xsi:type="dcterms:W3CDTF">2012-11-04T12:12:00Z</dcterms:created>
  <dcterms:modified xsi:type="dcterms:W3CDTF">2013-10-30T22:18:00Z</dcterms:modified>
</cp:coreProperties>
</file>