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6AA" w:rsidRDefault="005026AA" w:rsidP="00294AB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88" o:spid="_x0000_s1026" type="#_x0000_t75" alt="https://encrypted-tbn3.gstatic.com/images?q=tbn:ANd9GcQFzyffDS9Hqv-1phVtgerDyV4Xh554io3Sq-zizmnC2ldQ4vGd" style="position:absolute;left:0;text-align:left;margin-left:439.65pt;margin-top:-70.85pt;width:77.5pt;height:84pt;z-index:-251664896;visibility:visible" wrapcoords="-210 0 -210 21407 21600 21407 21600 0 -210 0">
            <v:imagedata r:id="rId5" o:title=""/>
            <w10:wrap type="tight"/>
          </v:shape>
        </w:pict>
      </w:r>
      <w:r>
        <w:rPr>
          <w:noProof/>
          <w:lang w:eastAsia="tr-TR"/>
        </w:rPr>
        <w:pict>
          <v:shape id="_x0000_s1027" type="#_x0000_t75" alt="https://encrypted-tbn3.gstatic.com/images?q=tbn:ANd9GcQFzyffDS9Hqv-1phVtgerDyV4Xh554io3Sq-zizmnC2ldQ4vGd" style="position:absolute;left:0;text-align:left;margin-left:-69.4pt;margin-top:-70.85pt;width:80.25pt;height:79.5pt;z-index:-251663872;visibility:visible" wrapcoords="-202 0 -202 21396 21600 21396 21600 0 -202 0">
            <v:imagedata r:id="rId5" o:title=""/>
            <w10:wrap type="tight"/>
          </v:shape>
        </w:pict>
      </w:r>
      <w:r>
        <w:rPr>
          <w:noProof/>
          <w:lang w:eastAsia="tr-TR"/>
        </w:rPr>
        <w:t xml:space="preserve">2013-2014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EDUCATION YEAR</w:t>
      </w:r>
    </w:p>
    <w:p w:rsidR="005026AA" w:rsidRDefault="005026AA" w:rsidP="00294AB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PAZARYOLU 75</w:t>
      </w:r>
      <w:r w:rsidRPr="00B73760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YEAR BOARDING SECONDARY SCHOOL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ENGLISH LESSON 8</w:t>
      </w:r>
      <w:r w:rsidRPr="00B73760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GRADE </w:t>
      </w:r>
      <w:r>
        <w:rPr>
          <w:rFonts w:ascii="Times New Roman" w:hAnsi="Times New Roman" w:cs="Times New Roman"/>
          <w:b/>
          <w:bCs/>
          <w:sz w:val="24"/>
          <w:szCs w:val="24"/>
        </w:rPr>
        <w:t>I. TERM I. WRITTEN EXAM</w:t>
      </w:r>
    </w:p>
    <w:p w:rsidR="005026AA" w:rsidRPr="00224A55" w:rsidRDefault="005026AA" w:rsidP="00224A55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224A55">
        <w:rPr>
          <w:rFonts w:ascii="Times New Roman" w:hAnsi="Times New Roman" w:cs="Times New Roman"/>
          <w:b/>
          <w:bCs/>
          <w:sz w:val="24"/>
          <w:szCs w:val="24"/>
          <w:lang w:val="en-US"/>
        </w:rPr>
        <w:t>Write the words with their opposite meanings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2E65FC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1×10=1</w:t>
      </w:r>
      <w:r w:rsidRPr="002E65FC">
        <w:rPr>
          <w:rFonts w:ascii="Times New Roman" w:hAnsi="Times New Roman" w:cs="Times New Roman"/>
          <w:b/>
          <w:bCs/>
          <w:sz w:val="24"/>
          <w:szCs w:val="24"/>
          <w:lang w:val="en-US"/>
        </w:rPr>
        <w:t>0 points)</w:t>
      </w:r>
    </w:p>
    <w:p w:rsidR="005026AA" w:rsidRDefault="005026AA" w:rsidP="00294AB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41.75pt;margin-top:10.15pt;width:114.9pt;height:152.25pt;z-index:-251662848" wrapcoords="-141 -116 -141 21484 21741 21484 21741 -116 -141 -116">
            <v:textbox style="mso-next-textbox:#_x0000_s1028;mso-fit-shape-to-text:t">
              <w:txbxContent>
                <w:p w:rsidR="005026AA" w:rsidRDefault="005026AA">
                  <w:r>
                    <w:t>Anxious, ugly, rude,talkative,</w:t>
                  </w:r>
                </w:p>
                <w:p w:rsidR="005026AA" w:rsidRDefault="005026AA">
                  <w:r>
                    <w:t>Sad, lazy, mean/stingy,</w:t>
                  </w:r>
                </w:p>
                <w:p w:rsidR="005026AA" w:rsidRDefault="005026AA">
                  <w:r>
                    <w:t>dishonest,</w:t>
                  </w:r>
                </w:p>
                <w:p w:rsidR="005026AA" w:rsidRDefault="005026AA">
                  <w:r>
                    <w:t>Serious,pessimistic</w:t>
                  </w:r>
                </w:p>
              </w:txbxContent>
            </v:textbox>
            <w10:wrap type="tight"/>
          </v:shape>
        </w:pic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Shy          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24A55">
        <w:rPr>
          <w:rFonts w:ascii="Times New Roman" w:hAnsi="Times New Roman" w:cs="Times New Roman"/>
          <w:b/>
          <w:bCs/>
          <w:sz w:val="24"/>
          <w:szCs w:val="24"/>
          <w:lang w:val="en-US"/>
        </w:rPr>
        <w:t>×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…………………</w:t>
      </w:r>
    </w:p>
    <w:p w:rsidR="005026AA" w:rsidRDefault="005026AA" w:rsidP="00294AB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Kind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24A55">
        <w:rPr>
          <w:rFonts w:ascii="Times New Roman" w:hAnsi="Times New Roman" w:cs="Times New Roman"/>
          <w:b/>
          <w:bCs/>
          <w:sz w:val="24"/>
          <w:szCs w:val="24"/>
          <w:lang w:val="en-US"/>
        </w:rPr>
        <w:t>×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…………………..</w:t>
      </w:r>
    </w:p>
    <w:p w:rsidR="005026AA" w:rsidRDefault="005026AA" w:rsidP="00294AB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Hardworking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24A55">
        <w:rPr>
          <w:rFonts w:ascii="Times New Roman" w:hAnsi="Times New Roman" w:cs="Times New Roman"/>
          <w:b/>
          <w:bCs/>
          <w:sz w:val="24"/>
          <w:szCs w:val="24"/>
          <w:lang w:val="en-US"/>
        </w:rPr>
        <w:t>×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…………………..</w:t>
      </w:r>
    </w:p>
    <w:p w:rsidR="005026AA" w:rsidRDefault="005026AA" w:rsidP="00294AB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Cheerful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24A55">
        <w:rPr>
          <w:rFonts w:ascii="Times New Roman" w:hAnsi="Times New Roman" w:cs="Times New Roman"/>
          <w:b/>
          <w:bCs/>
          <w:sz w:val="24"/>
          <w:szCs w:val="24"/>
          <w:lang w:val="en-US"/>
        </w:rPr>
        <w:t>×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……………………..</w:t>
      </w:r>
    </w:p>
    <w:p w:rsidR="005026AA" w:rsidRDefault="005026AA" w:rsidP="00294AB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Optimistic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24A55">
        <w:rPr>
          <w:rFonts w:ascii="Times New Roman" w:hAnsi="Times New Roman" w:cs="Times New Roman"/>
          <w:b/>
          <w:bCs/>
          <w:sz w:val="24"/>
          <w:szCs w:val="24"/>
          <w:lang w:val="en-US"/>
        </w:rPr>
        <w:t>×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……………………….</w:t>
      </w:r>
    </w:p>
    <w:p w:rsidR="005026AA" w:rsidRDefault="005026AA" w:rsidP="00294AB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Generous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24A55">
        <w:rPr>
          <w:rFonts w:ascii="Times New Roman" w:hAnsi="Times New Roman" w:cs="Times New Roman"/>
          <w:b/>
          <w:bCs/>
          <w:sz w:val="24"/>
          <w:szCs w:val="24"/>
          <w:lang w:val="en-US"/>
        </w:rPr>
        <w:t>×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……………………….</w:t>
      </w:r>
    </w:p>
    <w:p w:rsidR="005026AA" w:rsidRDefault="005026AA" w:rsidP="00294AB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Honest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24A55">
        <w:rPr>
          <w:rFonts w:ascii="Times New Roman" w:hAnsi="Times New Roman" w:cs="Times New Roman"/>
          <w:b/>
          <w:bCs/>
          <w:sz w:val="24"/>
          <w:szCs w:val="24"/>
          <w:lang w:val="en-US"/>
        </w:rPr>
        <w:t>×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………………………..</w:t>
      </w:r>
    </w:p>
    <w:p w:rsidR="005026AA" w:rsidRDefault="005026AA" w:rsidP="00294AB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Funny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24A55">
        <w:rPr>
          <w:rFonts w:ascii="Times New Roman" w:hAnsi="Times New Roman" w:cs="Times New Roman"/>
          <w:b/>
          <w:bCs/>
          <w:sz w:val="24"/>
          <w:szCs w:val="24"/>
          <w:lang w:val="en-US"/>
        </w:rPr>
        <w:t>×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………………………..</w:t>
      </w:r>
    </w:p>
    <w:p w:rsidR="005026AA" w:rsidRDefault="005026AA" w:rsidP="00294AB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Cool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24A55">
        <w:rPr>
          <w:rFonts w:ascii="Times New Roman" w:hAnsi="Times New Roman" w:cs="Times New Roman"/>
          <w:b/>
          <w:bCs/>
          <w:sz w:val="24"/>
          <w:szCs w:val="24"/>
          <w:lang w:val="en-US"/>
        </w:rPr>
        <w:t>×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……………………….</w:t>
      </w:r>
    </w:p>
    <w:p w:rsidR="005026AA" w:rsidRDefault="005026AA" w:rsidP="00294AB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Beautiful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24A55">
        <w:rPr>
          <w:rFonts w:ascii="Times New Roman" w:hAnsi="Times New Roman" w:cs="Times New Roman"/>
          <w:b/>
          <w:bCs/>
          <w:sz w:val="24"/>
          <w:szCs w:val="24"/>
          <w:lang w:val="en-US"/>
        </w:rPr>
        <w:t>×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………………………..</w:t>
      </w:r>
    </w:p>
    <w:p w:rsidR="005026AA" w:rsidRPr="00481823" w:rsidRDefault="005026AA" w:rsidP="00A26CD2">
      <w:pPr>
        <w:pStyle w:val="ListParagraph"/>
        <w:ind w:left="108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5026AA" w:rsidRPr="00481823" w:rsidRDefault="005026AA" w:rsidP="00A26CD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noProof/>
          <w:lang w:eastAsia="tr-TR"/>
        </w:rPr>
        <w:pict>
          <v:shape id="_x0000_s1029" type="#_x0000_t202" style="position:absolute;left:0;text-align:left;margin-left:341.15pt;margin-top:15.35pt;width:139.25pt;height:96pt;z-index:-251652608" wrapcoords="-116 -169 -116 21431 21716 21431 21716 -169 -116 -169">
            <v:textbox style="mso-next-textbox:#_x0000_s1029">
              <w:txbxContent>
                <w:p w:rsidR="005026AA" w:rsidRPr="00481823" w:rsidRDefault="005026AA" w:rsidP="00481823">
                  <w:r>
                    <w:t xml:space="preserve">*tall   *helpful  *lazy   *slim   *understanding      *straight hair   *honest   *gren eyes     *polite     *fair complexion  </w:t>
                  </w:r>
                </w:p>
              </w:txbxContent>
            </v:textbox>
            <w10:wrap type="tight"/>
          </v:shape>
        </w:pict>
      </w:r>
      <w:r w:rsidRPr="00481823">
        <w:rPr>
          <w:rFonts w:ascii="Times New Roman" w:hAnsi="Times New Roman" w:cs="Times New Roman"/>
          <w:b/>
          <w:bCs/>
          <w:sz w:val="24"/>
          <w:szCs w:val="24"/>
          <w:lang w:val="en-US"/>
        </w:rPr>
        <w:t>Fill in the table with suitable adjectives (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1×10=</w:t>
      </w:r>
      <w:r w:rsidRPr="00481823">
        <w:rPr>
          <w:rFonts w:ascii="Times New Roman" w:hAnsi="Times New Roman" w:cs="Times New Roman"/>
          <w:b/>
          <w:bCs/>
          <w:sz w:val="24"/>
          <w:szCs w:val="24"/>
          <w:lang w:val="en-US"/>
        </w:rPr>
        <w:t>10 points)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55"/>
        <w:gridCol w:w="3174"/>
      </w:tblGrid>
      <w:tr w:rsidR="005026AA" w:rsidRPr="00B36931">
        <w:trPr>
          <w:trHeight w:val="289"/>
        </w:trPr>
        <w:tc>
          <w:tcPr>
            <w:tcW w:w="3155" w:type="dxa"/>
          </w:tcPr>
          <w:p w:rsidR="005026AA" w:rsidRPr="00B36931" w:rsidRDefault="005026AA" w:rsidP="00B36931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9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Physical appearance</w:t>
            </w:r>
          </w:p>
        </w:tc>
        <w:tc>
          <w:tcPr>
            <w:tcW w:w="3174" w:type="dxa"/>
          </w:tcPr>
          <w:p w:rsidR="005026AA" w:rsidRPr="00B36931" w:rsidRDefault="005026AA" w:rsidP="00B36931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9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Characteristic features</w:t>
            </w:r>
          </w:p>
        </w:tc>
      </w:tr>
      <w:tr w:rsidR="005026AA" w:rsidRPr="00B36931">
        <w:trPr>
          <w:trHeight w:val="289"/>
        </w:trPr>
        <w:tc>
          <w:tcPr>
            <w:tcW w:w="3155" w:type="dxa"/>
          </w:tcPr>
          <w:p w:rsidR="005026AA" w:rsidRPr="00B36931" w:rsidRDefault="005026AA" w:rsidP="00B36931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74" w:type="dxa"/>
          </w:tcPr>
          <w:p w:rsidR="005026AA" w:rsidRPr="00B36931" w:rsidRDefault="005026AA" w:rsidP="00B36931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026AA" w:rsidRPr="00B36931">
        <w:trPr>
          <w:trHeight w:val="289"/>
        </w:trPr>
        <w:tc>
          <w:tcPr>
            <w:tcW w:w="3155" w:type="dxa"/>
          </w:tcPr>
          <w:p w:rsidR="005026AA" w:rsidRPr="00B36931" w:rsidRDefault="005026AA" w:rsidP="00B36931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74" w:type="dxa"/>
          </w:tcPr>
          <w:p w:rsidR="005026AA" w:rsidRPr="00B36931" w:rsidRDefault="005026AA" w:rsidP="00B36931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026AA" w:rsidRPr="00B36931">
        <w:trPr>
          <w:trHeight w:val="305"/>
        </w:trPr>
        <w:tc>
          <w:tcPr>
            <w:tcW w:w="3155" w:type="dxa"/>
          </w:tcPr>
          <w:p w:rsidR="005026AA" w:rsidRPr="00B36931" w:rsidRDefault="005026AA" w:rsidP="00B36931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74" w:type="dxa"/>
          </w:tcPr>
          <w:p w:rsidR="005026AA" w:rsidRPr="00B36931" w:rsidRDefault="005026AA" w:rsidP="00B36931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026AA" w:rsidRPr="00B36931">
        <w:trPr>
          <w:trHeight w:val="305"/>
        </w:trPr>
        <w:tc>
          <w:tcPr>
            <w:tcW w:w="3155" w:type="dxa"/>
          </w:tcPr>
          <w:p w:rsidR="005026AA" w:rsidRPr="00B36931" w:rsidRDefault="005026AA" w:rsidP="00B36931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74" w:type="dxa"/>
          </w:tcPr>
          <w:p w:rsidR="005026AA" w:rsidRPr="00B36931" w:rsidRDefault="005026AA" w:rsidP="00B36931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026AA" w:rsidRPr="00B36931">
        <w:trPr>
          <w:trHeight w:val="305"/>
        </w:trPr>
        <w:tc>
          <w:tcPr>
            <w:tcW w:w="3155" w:type="dxa"/>
          </w:tcPr>
          <w:p w:rsidR="005026AA" w:rsidRPr="00B36931" w:rsidRDefault="005026AA" w:rsidP="00B36931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74" w:type="dxa"/>
          </w:tcPr>
          <w:p w:rsidR="005026AA" w:rsidRPr="00B36931" w:rsidRDefault="005026AA" w:rsidP="00B36931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026AA" w:rsidRPr="006579B6" w:rsidRDefault="005026AA" w:rsidP="006579B6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</w:p>
    <w:p w:rsidR="005026AA" w:rsidRPr="00A26CD2" w:rsidRDefault="005026AA" w:rsidP="00A26CD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A26CD2">
        <w:rPr>
          <w:rFonts w:ascii="Times New Roman" w:hAnsi="Times New Roman" w:cs="Times New Roman"/>
          <w:b/>
          <w:bCs/>
          <w:sz w:val="24"/>
          <w:szCs w:val="24"/>
        </w:rPr>
        <w:t xml:space="preserve"> Complete the sentences with </w:t>
      </w:r>
      <w:r>
        <w:rPr>
          <w:rFonts w:ascii="Times New Roman" w:hAnsi="Times New Roman" w:cs="Times New Roman"/>
          <w:b/>
          <w:bCs/>
          <w:sz w:val="24"/>
          <w:szCs w:val="24"/>
        </w:rPr>
        <w:t>“should” or “should not” ( 5 x 3= 15</w:t>
      </w:r>
      <w:r w:rsidRPr="00A26CD2">
        <w:rPr>
          <w:rFonts w:ascii="Times New Roman" w:hAnsi="Times New Roman" w:cs="Times New Roman"/>
          <w:b/>
          <w:bCs/>
          <w:sz w:val="24"/>
          <w:szCs w:val="24"/>
        </w:rPr>
        <w:t xml:space="preserve"> p</w:t>
      </w:r>
      <w:r>
        <w:rPr>
          <w:rFonts w:ascii="Times New Roman" w:hAnsi="Times New Roman" w:cs="Times New Roman"/>
          <w:b/>
          <w:bCs/>
          <w:sz w:val="24"/>
          <w:szCs w:val="24"/>
        </w:rPr>
        <w:t>oints</w:t>
      </w:r>
      <w:r w:rsidRPr="00A26CD2">
        <w:rPr>
          <w:rFonts w:ascii="Times New Roman" w:hAnsi="Times New Roman" w:cs="Times New Roman"/>
          <w:b/>
          <w:bCs/>
          <w:sz w:val="24"/>
          <w:szCs w:val="24"/>
        </w:rPr>
        <w:t xml:space="preserve">)  </w:t>
      </w:r>
    </w:p>
    <w:p w:rsidR="005026AA" w:rsidRPr="00A26CD2" w:rsidRDefault="005026AA" w:rsidP="00A26CD2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 id="Resim 4" o:spid="_x0000_s1030" type="#_x0000_t75" alt="http://www.fotosearch.com/bthumb/UNC/UNC235/u27107144.jpg" style="position:absolute;left:0;text-align:left;margin-left:408.55pt;margin-top:10.1pt;width:97.55pt;height:85.7pt;rotation:1242087fd;z-index:-251661824;visibility:visible" wrapcoords="-166 0 -166 21411 21600 21411 21600 0 -166 0">
            <v:imagedata r:id="rId6" r:href="rId7"/>
            <w10:wrap type="tight"/>
          </v:shape>
        </w:pict>
      </w:r>
    </w:p>
    <w:p w:rsidR="005026AA" w:rsidRPr="00A26CD2" w:rsidRDefault="005026AA" w:rsidP="00A26CD2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A26CD2">
        <w:rPr>
          <w:rFonts w:ascii="Times New Roman" w:hAnsi="Times New Roman" w:cs="Times New Roman"/>
          <w:sz w:val="24"/>
          <w:szCs w:val="24"/>
        </w:rPr>
        <w:t>1. A true friend ...................................... be honest.</w:t>
      </w:r>
    </w:p>
    <w:p w:rsidR="005026AA" w:rsidRPr="00A26CD2" w:rsidRDefault="005026AA" w:rsidP="00A26CD2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A26CD2">
        <w:rPr>
          <w:rFonts w:ascii="Times New Roman" w:hAnsi="Times New Roman" w:cs="Times New Roman"/>
          <w:sz w:val="24"/>
          <w:szCs w:val="24"/>
        </w:rPr>
        <w:t>2. True friends  ....................................... listen to their friends.</w:t>
      </w:r>
      <w:r w:rsidRPr="00A26CD2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</w:p>
    <w:p w:rsidR="005026AA" w:rsidRPr="00A26CD2" w:rsidRDefault="005026AA" w:rsidP="00A26CD2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A26CD2">
        <w:rPr>
          <w:rFonts w:ascii="Times New Roman" w:hAnsi="Times New Roman" w:cs="Times New Roman"/>
          <w:sz w:val="24"/>
          <w:szCs w:val="24"/>
        </w:rPr>
        <w:t>3. A true friend ....................................... be rude.</w:t>
      </w:r>
    </w:p>
    <w:p w:rsidR="005026AA" w:rsidRPr="00A26CD2" w:rsidRDefault="005026AA" w:rsidP="00A26CD2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A26CD2">
        <w:rPr>
          <w:rFonts w:ascii="Times New Roman" w:hAnsi="Times New Roman" w:cs="Times New Roman"/>
          <w:sz w:val="24"/>
          <w:szCs w:val="24"/>
        </w:rPr>
        <w:t>4. True friends  ........................................ help and support to each other.</w:t>
      </w:r>
    </w:p>
    <w:p w:rsidR="005026AA" w:rsidRPr="00A26CD2" w:rsidRDefault="005026AA" w:rsidP="00A26CD2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A26CD2">
        <w:rPr>
          <w:rFonts w:ascii="Times New Roman" w:hAnsi="Times New Roman" w:cs="Times New Roman"/>
          <w:sz w:val="24"/>
          <w:szCs w:val="24"/>
        </w:rPr>
        <w:t>5. A true friend ...................</w:t>
      </w:r>
      <w:r>
        <w:rPr>
          <w:rFonts w:ascii="Times New Roman" w:hAnsi="Times New Roman" w:cs="Times New Roman"/>
          <w:sz w:val="24"/>
          <w:szCs w:val="24"/>
        </w:rPr>
        <w:t>..................... be stingy /mean.</w:t>
      </w:r>
    </w:p>
    <w:p w:rsidR="005026AA" w:rsidRPr="00A26CD2" w:rsidRDefault="005026AA" w:rsidP="00A26CD2">
      <w:pPr>
        <w:pStyle w:val="ListParagraph"/>
        <w:rPr>
          <w:rFonts w:ascii="Arial" w:hAnsi="Arial" w:cs="Arial"/>
        </w:rPr>
      </w:pPr>
    </w:p>
    <w:p w:rsidR="005026AA" w:rsidRPr="00D23962" w:rsidRDefault="005026AA" w:rsidP="00D2396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D23962">
        <w:rPr>
          <w:rFonts w:ascii="Times New Roman" w:hAnsi="Times New Roman" w:cs="Times New Roman"/>
          <w:b/>
          <w:bCs/>
          <w:sz w:val="24"/>
          <w:szCs w:val="24"/>
        </w:rPr>
        <w:t xml:space="preserve"> Match the intelligence types (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4 x 5 = 20</w:t>
      </w:r>
      <w:r w:rsidRPr="00D23962">
        <w:rPr>
          <w:rFonts w:ascii="Times New Roman" w:hAnsi="Times New Roman" w:cs="Times New Roman"/>
          <w:b/>
          <w:bCs/>
          <w:sz w:val="24"/>
          <w:szCs w:val="24"/>
        </w:rPr>
        <w:t xml:space="preserve"> pts.)</w:t>
      </w:r>
    </w:p>
    <w:p w:rsidR="005026AA" w:rsidRDefault="005026AA" w:rsidP="00E029A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E021FF">
        <w:rPr>
          <w:rFonts w:ascii="Times New Roman" w:hAnsi="Times New Roman" w:cs="Times New Roman"/>
          <w:sz w:val="24"/>
          <w:szCs w:val="24"/>
          <w:lang w:val="en-US"/>
        </w:rPr>
        <w:t xml:space="preserve">a- Musical Intelligence    b- Kinaesthetic Intelligence  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021FF">
        <w:rPr>
          <w:rFonts w:ascii="Times New Roman" w:hAnsi="Times New Roman" w:cs="Times New Roman"/>
          <w:sz w:val="24"/>
          <w:szCs w:val="24"/>
          <w:lang w:val="en-US"/>
        </w:rPr>
        <w:t xml:space="preserve">c- Mathematical Intelligence </w:t>
      </w:r>
    </w:p>
    <w:p w:rsidR="005026AA" w:rsidRDefault="005026AA" w:rsidP="00E029AB">
      <w:pPr>
        <w:rPr>
          <w:rFonts w:ascii="Times New Roman" w:hAnsi="Times New Roman" w:cs="Times New Roman"/>
          <w:sz w:val="24"/>
          <w:szCs w:val="24"/>
        </w:rPr>
      </w:pPr>
      <w:r w:rsidRPr="00E021FF">
        <w:rPr>
          <w:rFonts w:ascii="Times New Roman" w:hAnsi="Times New Roman" w:cs="Times New Roman"/>
          <w:sz w:val="24"/>
          <w:szCs w:val="24"/>
          <w:lang w:val="en-US"/>
        </w:rPr>
        <w:t xml:space="preserve"> d- Visual Intelligence     </w:t>
      </w:r>
      <w:r w:rsidRPr="00E021FF">
        <w:rPr>
          <w:rFonts w:ascii="Times New Roman" w:hAnsi="Times New Roman" w:cs="Times New Roman"/>
          <w:sz w:val="24"/>
          <w:szCs w:val="24"/>
        </w:rPr>
        <w:t>e- Interpersonal Intelligence</w:t>
      </w:r>
      <w:r w:rsidRPr="00E021F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E021FF">
        <w:rPr>
          <w:rFonts w:ascii="Times New Roman" w:hAnsi="Times New Roman" w:cs="Times New Roman"/>
          <w:sz w:val="24"/>
          <w:szCs w:val="24"/>
        </w:rPr>
        <w:t xml:space="preserve">f- Intrapersonal Intelligence  </w:t>
      </w:r>
    </w:p>
    <w:p w:rsidR="005026AA" w:rsidRPr="00E021FF" w:rsidRDefault="005026AA" w:rsidP="00E021FF">
      <w:pPr>
        <w:ind w:left="1416" w:firstLine="708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 id="_x0000_s1031" type="#_x0000_t202" style="position:absolute;left:0;text-align:left;margin-left:341.15pt;margin-top:21.9pt;width:139.25pt;height:59.25pt;z-index:251657728">
            <v:textbox>
              <w:txbxContent>
                <w:p w:rsidR="005026AA" w:rsidRDefault="005026AA">
                  <w:r>
                    <w:t>2)Tan Sağtürk likes dancing and he is good at ballet. He uses his…..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66" o:spid="_x0000_s1032" type="#_x0000_t75" alt="http://www.magazinci.com/pic_lib/bigSize/2006-04-28_tan_sagturk_topuk.jpg" style="position:absolute;left:0;text-align:left;margin-left:268.9pt;margin-top:18.9pt;width:66.75pt;height:62.25pt;z-index:-251657728;visibility:visible" wrapcoords="-243 0 -243 21340 21600 21340 21600 0 -243 0">
            <v:imagedata r:id="rId8" o:title=""/>
            <w10:wrap type="tight"/>
          </v:shape>
        </w:pict>
      </w:r>
      <w:r>
        <w:rPr>
          <w:noProof/>
          <w:lang w:eastAsia="tr-TR"/>
        </w:rPr>
        <w:pict>
          <v:shape id="_x0000_s1033" type="#_x0000_t202" style="position:absolute;left:0;text-align:left;margin-left:55.1pt;margin-top:21.9pt;width:189.05pt;height:59.25pt;z-index:-251660800" wrapcoords="-86 -273 -86 21327 21686 21327 21686 -273 -86 -273">
            <v:textbox>
              <w:txbxContent>
                <w:p w:rsidR="005026AA" w:rsidRDefault="005026AA" w:rsidP="00021330">
                  <w:r>
                    <w:t xml:space="preserve">1)Ayça can speak  English, French and Turkish. She is crazy about learning a language. She uses her ……. </w:t>
                  </w:r>
                </w:p>
              </w:txbxContent>
            </v:textbox>
            <w10:wrap type="tight"/>
          </v:shape>
        </w:pict>
      </w:r>
      <w:r>
        <w:rPr>
          <w:noProof/>
          <w:lang w:eastAsia="tr-TR"/>
        </w:rPr>
        <w:pict>
          <v:shape id="Resim 63" o:spid="_x0000_s1034" type="#_x0000_t75" alt="https://encrypted-tbn2.gstatic.com/images?q=tbn:ANd9GcTD35uLRE53giSlwqkZKXyNQS5B95NSvLVWt81s3G7ieheUT3Ft" style="position:absolute;left:0;text-align:left;margin-left:-16.1pt;margin-top:18.9pt;width:57pt;height:56.25pt;z-index:-251659776;visibility:visible" wrapcoords="-284 0 -284 21312 21600 21312 21600 0 -284 0">
            <v:imagedata r:id="rId9" o:title=""/>
            <w10:wrap type="tight"/>
          </v:shape>
        </w:pict>
      </w:r>
      <w:r w:rsidRPr="00E021FF">
        <w:rPr>
          <w:rFonts w:ascii="Times New Roman" w:hAnsi="Times New Roman" w:cs="Times New Roman"/>
          <w:sz w:val="24"/>
          <w:szCs w:val="24"/>
        </w:rPr>
        <w:t xml:space="preserve"> g-Verbal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E021FF">
        <w:rPr>
          <w:rFonts w:ascii="Times New Roman" w:hAnsi="Times New Roman" w:cs="Times New Roman"/>
          <w:sz w:val="24"/>
          <w:szCs w:val="24"/>
        </w:rPr>
        <w:t xml:space="preserve"> Linguistic Intelligence</w:t>
      </w:r>
    </w:p>
    <w:p w:rsidR="005026AA" w:rsidRDefault="005026AA" w:rsidP="00E021F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026AA" w:rsidRDefault="005026AA" w:rsidP="00E021F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tr-TR"/>
        </w:rPr>
        <w:pict>
          <v:shape id="Resim 69" o:spid="_x0000_s1035" type="#_x0000_t75" alt="chalk" style="position:absolute;margin-left:-366pt;margin-top:40.65pt;width:47.25pt;height:50.25pt;z-index:-251654656;visibility:visible" wrapcoords="-343 0 -343 21278 21600 21278 21600 0 -343 0">
            <v:imagedata r:id="rId10" o:title=""/>
            <w10:wrap type="tight"/>
          </v:shape>
        </w:pict>
      </w:r>
    </w:p>
    <w:p w:rsidR="005026AA" w:rsidRDefault="005026AA" w:rsidP="00E021F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tr-TR"/>
        </w:rPr>
        <w:pict>
          <v:shape id="_x0000_s1036" type="#_x0000_t202" style="position:absolute;margin-left:295.75pt;margin-top:8.8pt;width:165pt;height:56.25pt;z-index:251660800">
            <v:textbox>
              <w:txbxContent>
                <w:p w:rsidR="005026AA" w:rsidRDefault="005026AA" w:rsidP="00D23962">
                  <w:r>
                    <w:t>4) Aslı and Burcu like studying in a group and they have got lots of friends. They use their…….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72" o:spid="_x0000_s1037" type="#_x0000_t75" alt="social_media" style="position:absolute;margin-left:236.25pt;margin-top:14.8pt;width:46.5pt;height:42pt;z-index:-251653632;visibility:visible" wrapcoords="-348 0 -348 21214 21600 21214 21600 0 -348 0">
            <v:imagedata r:id="rId11" o:title=""/>
            <w10:wrap type="tight"/>
          </v:shape>
        </w:pict>
      </w:r>
      <w:r>
        <w:rPr>
          <w:noProof/>
          <w:lang w:eastAsia="tr-TR"/>
        </w:rPr>
        <w:pict>
          <v:shape id="_x0000_s1038" type="#_x0000_t202" style="position:absolute;margin-left:6.35pt;margin-top:17.8pt;width:188.65pt;height:47.25pt;z-index:251659776">
            <v:textbox>
              <w:txbxContent>
                <w:p w:rsidR="005026AA" w:rsidRPr="009401B8" w:rsidRDefault="005026AA" w:rsidP="00D23962">
                  <w:r>
                    <w:t>3) Robert</w:t>
                  </w:r>
                  <w:r w:rsidRPr="009401B8">
                    <w:t xml:space="preserve"> likes solving problems.He uses numbers and logic.</w:t>
                  </w:r>
                  <w:r>
                    <w:t xml:space="preserve"> He uses his…</w:t>
                  </w:r>
                </w:p>
                <w:p w:rsidR="005026AA" w:rsidRDefault="005026AA"/>
              </w:txbxContent>
            </v:textbox>
          </v:shape>
        </w:pict>
      </w:r>
    </w:p>
    <w:p w:rsidR="005026AA" w:rsidRPr="001626F3" w:rsidRDefault="005026AA" w:rsidP="00E021FF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5026AA" w:rsidRDefault="005026AA" w:rsidP="0002133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5026AA" w:rsidRPr="001626F3" w:rsidRDefault="005026AA" w:rsidP="0002133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5026AA" w:rsidRPr="001626F3" w:rsidRDefault="005026AA" w:rsidP="00D2396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1626F3">
        <w:rPr>
          <w:rFonts w:ascii="Times New Roman" w:hAnsi="Times New Roman" w:cs="Times New Roman"/>
          <w:b/>
          <w:bCs/>
          <w:sz w:val="24"/>
          <w:szCs w:val="24"/>
          <w:lang w:val="en-US"/>
        </w:rPr>
        <w:t>Write about your</w:t>
      </w:r>
      <w:r w:rsidRPr="001626F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en-US"/>
        </w:rPr>
        <w:t xml:space="preserve"> characteristic</w:t>
      </w:r>
      <w:r w:rsidRPr="001626F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features and </w:t>
      </w:r>
      <w:r w:rsidRPr="001626F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en-US"/>
        </w:rPr>
        <w:t xml:space="preserve">physical </w:t>
      </w:r>
      <w:r w:rsidRPr="001626F3">
        <w:rPr>
          <w:rFonts w:ascii="Times New Roman" w:hAnsi="Times New Roman" w:cs="Times New Roman"/>
          <w:b/>
          <w:bCs/>
          <w:sz w:val="24"/>
          <w:szCs w:val="24"/>
          <w:lang w:val="en-US"/>
        </w:rPr>
        <w:t>appearance. (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3×5=15 p</w:t>
      </w:r>
      <w:r w:rsidRPr="001626F3">
        <w:rPr>
          <w:rFonts w:ascii="Times New Roman" w:hAnsi="Times New Roman" w:cs="Times New Roman"/>
          <w:b/>
          <w:bCs/>
          <w:sz w:val="24"/>
          <w:szCs w:val="24"/>
          <w:lang w:val="en-US"/>
        </w:rPr>
        <w:t>ts)</w:t>
      </w:r>
    </w:p>
    <w:p w:rsidR="005026AA" w:rsidRDefault="005026AA" w:rsidP="001626F3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1.</w:t>
      </w:r>
    </w:p>
    <w:p w:rsidR="005026AA" w:rsidRDefault="005026AA" w:rsidP="001626F3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2.</w:t>
      </w:r>
    </w:p>
    <w:p w:rsidR="005026AA" w:rsidRDefault="005026AA" w:rsidP="001626F3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3.</w:t>
      </w:r>
    </w:p>
    <w:p w:rsidR="005026AA" w:rsidRDefault="005026AA" w:rsidP="001626F3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4.</w:t>
      </w:r>
    </w:p>
    <w:p w:rsidR="005026AA" w:rsidRDefault="005026AA" w:rsidP="001626F3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5.</w:t>
      </w:r>
    </w:p>
    <w:p w:rsidR="005026AA" w:rsidRDefault="005026AA" w:rsidP="001626F3">
      <w:pPr>
        <w:pStyle w:val="ListParagrap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5026AA" w:rsidRPr="001737E7" w:rsidRDefault="005026AA" w:rsidP="001737E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1737E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Choose the correct one. (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3×10=</w:t>
      </w:r>
      <w:r w:rsidRPr="001737E7">
        <w:rPr>
          <w:rFonts w:ascii="Times New Roman" w:hAnsi="Times New Roman" w:cs="Times New Roman"/>
          <w:b/>
          <w:bCs/>
          <w:sz w:val="24"/>
          <w:szCs w:val="24"/>
          <w:lang w:val="en-US"/>
        </w:rPr>
        <w:t>30 points)</w:t>
      </w:r>
    </w:p>
    <w:p w:rsidR="005026AA" w:rsidRDefault="005026AA" w:rsidP="00E1770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Melisa always helps people. She is a…………….. girl.</w:t>
      </w:r>
    </w:p>
    <w:p w:rsidR="005026AA" w:rsidRDefault="005026AA" w:rsidP="00DE5BF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kind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c. generous</w:t>
      </w:r>
    </w:p>
    <w:p w:rsidR="005026AA" w:rsidRDefault="005026AA" w:rsidP="00DE5BF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sensible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d. helpful</w:t>
      </w:r>
    </w:p>
    <w:p w:rsidR="005026AA" w:rsidRDefault="005026AA" w:rsidP="00DE5BF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Şeyma does not like sharing her things with her friends. She is a……… woman.</w:t>
      </w:r>
    </w:p>
    <w:p w:rsidR="005026AA" w:rsidRDefault="005026AA" w:rsidP="00DE5BFD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mean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c. reliable</w:t>
      </w:r>
    </w:p>
    <w:p w:rsidR="005026AA" w:rsidRDefault="005026AA" w:rsidP="00DE5BFD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unselfish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d. optimistic</w:t>
      </w:r>
    </w:p>
    <w:p w:rsidR="005026AA" w:rsidRDefault="005026AA" w:rsidP="00DE5BF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 true friend should not be…………</w:t>
      </w:r>
    </w:p>
    <w:p w:rsidR="005026AA" w:rsidRDefault="005026AA" w:rsidP="00DE5BF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supportive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c. jealous</w:t>
      </w:r>
    </w:p>
    <w:p w:rsidR="005026AA" w:rsidRDefault="005026AA" w:rsidP="00DE5BF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beautiful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d. handsome</w:t>
      </w:r>
    </w:p>
    <w:p w:rsidR="005026AA" w:rsidRDefault="005026AA" w:rsidP="00DE5BF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Ece: Hallo, Hatice . What are you doing now?</w:t>
      </w:r>
    </w:p>
    <w:p w:rsidR="005026AA" w:rsidRDefault="005026AA" w:rsidP="00D438BE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Hatice: Hi! I………………………</w:t>
      </w:r>
    </w:p>
    <w:p w:rsidR="005026AA" w:rsidRPr="008C30C8" w:rsidRDefault="005026AA" w:rsidP="008C30C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8C30C8">
        <w:rPr>
          <w:rFonts w:ascii="Times New Roman" w:hAnsi="Times New Roman" w:cs="Times New Roman"/>
          <w:sz w:val="24"/>
          <w:szCs w:val="24"/>
          <w:lang w:val="en-US"/>
        </w:rPr>
        <w:t>is swimming in the sea.</w:t>
      </w:r>
      <w:r w:rsidRPr="008C30C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C30C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C30C8">
        <w:rPr>
          <w:rFonts w:ascii="Times New Roman" w:hAnsi="Times New Roman" w:cs="Times New Roman"/>
          <w:sz w:val="24"/>
          <w:szCs w:val="24"/>
          <w:lang w:val="en-US"/>
        </w:rPr>
        <w:tab/>
        <w:t>c. like magazine programmes,too.</w:t>
      </w:r>
    </w:p>
    <w:p w:rsidR="005026AA" w:rsidRDefault="005026AA" w:rsidP="00D438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am watching  TV with my sister.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d. are cleaning the windows.</w:t>
      </w:r>
    </w:p>
    <w:p w:rsidR="005026AA" w:rsidRDefault="005026AA" w:rsidP="00D438BE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Ece: Ok, where are your parents? </w:t>
      </w:r>
    </w:p>
    <w:p w:rsidR="005026AA" w:rsidRDefault="005026AA" w:rsidP="00E92219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Hatice: They are at home. My mother is cleaning the windows ……. my father is reparing his car. </w:t>
      </w:r>
    </w:p>
    <w:p w:rsidR="005026AA" w:rsidRDefault="005026AA" w:rsidP="00E92219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8C30C8">
        <w:rPr>
          <w:rFonts w:ascii="Times New Roman" w:hAnsi="Times New Roman" w:cs="Times New Roman"/>
          <w:sz w:val="24"/>
          <w:szCs w:val="24"/>
          <w:lang w:val="en-US"/>
        </w:rPr>
        <w:t>ut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c. while</w:t>
      </w:r>
    </w:p>
    <w:p w:rsidR="005026AA" w:rsidRDefault="005026AA" w:rsidP="00E92219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because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d. if</w:t>
      </w:r>
    </w:p>
    <w:p w:rsidR="005026AA" w:rsidRDefault="005026AA" w:rsidP="00E9221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Ece: Why are not you helping your parents?</w:t>
      </w:r>
    </w:p>
    <w:p w:rsidR="005026AA" w:rsidRDefault="005026AA" w:rsidP="00E92219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Hatice: …….. I am looking after my sister at the moment. We ….. Peppee.</w:t>
      </w:r>
    </w:p>
    <w:p w:rsidR="005026AA" w:rsidRPr="00EA5E7F" w:rsidRDefault="005026AA" w:rsidP="00EA5E7F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After / am watching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c. but/ are watching</w:t>
      </w:r>
    </w:p>
    <w:p w:rsidR="005026AA" w:rsidRDefault="005026AA" w:rsidP="00EA5E7F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Because/ are watching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d. before/ is watching</w:t>
      </w:r>
    </w:p>
    <w:p w:rsidR="005026AA" w:rsidRDefault="005026AA" w:rsidP="00EA5E7F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Arda Turan can play football well so he is …………………..football.</w:t>
      </w:r>
    </w:p>
    <w:p w:rsidR="005026AA" w:rsidRDefault="005026AA" w:rsidP="00EA5E7F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bad at  playing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c. interested in play</w:t>
      </w:r>
    </w:p>
    <w:p w:rsidR="005026AA" w:rsidRDefault="005026AA" w:rsidP="00EA5E7F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keen on play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d. good at playing</w:t>
      </w:r>
    </w:p>
    <w:p w:rsidR="005026AA" w:rsidRDefault="005026AA" w:rsidP="00EA5E7F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Sezen Aksu can sing and compose the songs. She uses her…intelligence mostly. </w:t>
      </w:r>
    </w:p>
    <w:p w:rsidR="005026AA" w:rsidRDefault="005026AA" w:rsidP="00A23606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Verbal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c. Musical</w:t>
      </w:r>
    </w:p>
    <w:p w:rsidR="005026AA" w:rsidRDefault="005026AA" w:rsidP="00A23606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Intrapersonal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d. logical</w:t>
      </w:r>
    </w:p>
    <w:p w:rsidR="005026AA" w:rsidRDefault="005026AA" w:rsidP="00A2360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Berke always tells lies. He is a/an …… boy. I never trust him.</w:t>
      </w:r>
    </w:p>
    <w:p w:rsidR="005026AA" w:rsidRDefault="005026AA" w:rsidP="00B50C97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Punctual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c. unreliable</w:t>
      </w:r>
    </w:p>
    <w:p w:rsidR="005026AA" w:rsidRDefault="005026AA" w:rsidP="00B50C97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Stubborn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d. polite</w:t>
      </w:r>
    </w:p>
    <w:p w:rsidR="005026AA" w:rsidRDefault="005026AA" w:rsidP="00B50C97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A:…………………………?</w:t>
      </w:r>
    </w:p>
    <w:p w:rsidR="005026AA" w:rsidRDefault="005026AA" w:rsidP="00B50C97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B: She is tall and slim. She has got long black hair and blue eyes.</w:t>
      </w:r>
    </w:p>
    <w:p w:rsidR="005026AA" w:rsidRDefault="005026AA" w:rsidP="00B50C97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does she look like?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c. What is she like?</w:t>
      </w:r>
    </w:p>
    <w:p w:rsidR="005026AA" w:rsidRDefault="005026AA" w:rsidP="00B50C97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is she looking?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d. What is she liking?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5026AA" w:rsidRPr="001737E7" w:rsidRDefault="005026AA" w:rsidP="001737E7">
      <w:pPr>
        <w:pStyle w:val="ListParagraph"/>
        <w:ind w:left="1440"/>
        <w:jc w:val="right"/>
        <w:rPr>
          <w:sz w:val="24"/>
          <w:szCs w:val="24"/>
          <w:lang w:val="en-US"/>
        </w:rPr>
      </w:pPr>
      <w:r w:rsidRPr="001737E7">
        <w:rPr>
          <w:sz w:val="24"/>
          <w:szCs w:val="24"/>
          <w:lang w:val="en-US"/>
        </w:rPr>
        <w:t xml:space="preserve"> </w:t>
      </w:r>
      <w:r w:rsidRPr="001737E7">
        <w:rPr>
          <w:sz w:val="24"/>
          <w:szCs w:val="24"/>
          <w:lang w:val="en-US"/>
        </w:rPr>
        <w:sym w:font="Wingdings" w:char="F04A"/>
      </w:r>
      <w:r w:rsidRPr="001737E7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GOOD LUCK </w:t>
      </w:r>
      <w:r w:rsidRPr="001737E7">
        <w:rPr>
          <w:sz w:val="24"/>
          <w:szCs w:val="24"/>
          <w:lang w:val="en-US"/>
        </w:rPr>
        <w:sym w:font="Wingdings" w:char="F04A"/>
      </w:r>
    </w:p>
    <w:p w:rsidR="005026AA" w:rsidRPr="004A6028" w:rsidRDefault="005026AA" w:rsidP="001737E7">
      <w:pPr>
        <w:pStyle w:val="ListParagraph"/>
        <w:ind w:left="1440"/>
        <w:jc w:val="center"/>
        <w:rPr>
          <w:b/>
          <w:bCs/>
          <w:lang w:val="en-US"/>
        </w:rPr>
      </w:pPr>
    </w:p>
    <w:p w:rsidR="005026AA" w:rsidRPr="001737E7" w:rsidRDefault="005026AA" w:rsidP="001737E7">
      <w:pPr>
        <w:pStyle w:val="ListParagraph"/>
        <w:ind w:left="1440"/>
        <w:rPr>
          <w:b/>
          <w:bCs/>
          <w:lang w:val="en-US"/>
        </w:rPr>
      </w:pPr>
      <w:r w:rsidRPr="001737E7">
        <w:rPr>
          <w:b/>
          <w:bCs/>
          <w:lang w:val="en-US"/>
        </w:rPr>
        <w:t>Nuray ÇAĞIL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737E7">
        <w:rPr>
          <w:b/>
          <w:bCs/>
          <w:lang w:val="en-US"/>
        </w:rPr>
        <w:t>Fadime SERT</w:t>
      </w:r>
    </w:p>
    <w:p w:rsidR="005026AA" w:rsidRPr="001737E7" w:rsidRDefault="005026AA" w:rsidP="001737E7">
      <w:pPr>
        <w:pStyle w:val="ListParagraph"/>
        <w:ind w:left="1440"/>
        <w:rPr>
          <w:lang w:val="en-US"/>
        </w:rPr>
      </w:pPr>
      <w:r>
        <w:rPr>
          <w:lang w:val="en-US"/>
        </w:rPr>
        <w:t>Headmistress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737E7">
        <w:rPr>
          <w:lang w:val="en-US"/>
        </w:rPr>
        <w:t>English Teacher</w:t>
      </w:r>
    </w:p>
    <w:p w:rsidR="005026AA" w:rsidRPr="00B50C97" w:rsidRDefault="005026AA" w:rsidP="001737E7">
      <w:pPr>
        <w:pStyle w:val="ListParagraph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hyperlink r:id="rId12" w:history="1">
        <w:r>
          <w:rPr>
            <w:rStyle w:val="Hyperlink"/>
            <w:rFonts w:ascii="Cambria" w:hAnsi="Cambria" w:cs="Cambria"/>
            <w:lang w:val="en-US"/>
          </w:rPr>
          <w:t>www.sorubak.com</w:t>
        </w:r>
      </w:hyperlink>
    </w:p>
    <w:sectPr w:rsidR="005026AA" w:rsidRPr="00B50C97" w:rsidSect="001737E7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505E"/>
    <w:multiLevelType w:val="hybridMultilevel"/>
    <w:tmpl w:val="5FAA8A3A"/>
    <w:lvl w:ilvl="0" w:tplc="A78635B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9D43DFC"/>
    <w:multiLevelType w:val="hybridMultilevel"/>
    <w:tmpl w:val="036A798C"/>
    <w:lvl w:ilvl="0" w:tplc="6184A13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D62DCB"/>
    <w:multiLevelType w:val="hybridMultilevel"/>
    <w:tmpl w:val="6D64F5B8"/>
    <w:lvl w:ilvl="0" w:tplc="6A10717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97557C"/>
    <w:multiLevelType w:val="hybridMultilevel"/>
    <w:tmpl w:val="E9785880"/>
    <w:lvl w:ilvl="0" w:tplc="9C8C3DCE">
      <w:start w:val="1"/>
      <w:numFmt w:val="lowerLetter"/>
      <w:lvlText w:val="%1."/>
      <w:lvlJc w:val="left"/>
      <w:pPr>
        <w:ind w:left="1800" w:hanging="360"/>
      </w:pPr>
      <w:rPr>
        <w:rFonts w:ascii="Times New Roman" w:eastAsia="Times New Roman" w:hAnsi="Times New Roman"/>
      </w:rPr>
    </w:lvl>
    <w:lvl w:ilvl="1" w:tplc="041F0019">
      <w:start w:val="1"/>
      <w:numFmt w:val="lowerLetter"/>
      <w:lvlText w:val="%2."/>
      <w:lvlJc w:val="left"/>
      <w:pPr>
        <w:ind w:left="2520" w:hanging="360"/>
      </w:pPr>
    </w:lvl>
    <w:lvl w:ilvl="2" w:tplc="041F001B">
      <w:start w:val="1"/>
      <w:numFmt w:val="lowerRoman"/>
      <w:lvlText w:val="%3."/>
      <w:lvlJc w:val="right"/>
      <w:pPr>
        <w:ind w:left="3240" w:hanging="180"/>
      </w:pPr>
    </w:lvl>
    <w:lvl w:ilvl="3" w:tplc="041F000F">
      <w:start w:val="1"/>
      <w:numFmt w:val="decimal"/>
      <w:lvlText w:val="%4."/>
      <w:lvlJc w:val="left"/>
      <w:pPr>
        <w:ind w:left="3960" w:hanging="360"/>
      </w:pPr>
    </w:lvl>
    <w:lvl w:ilvl="4" w:tplc="041F0019">
      <w:start w:val="1"/>
      <w:numFmt w:val="lowerLetter"/>
      <w:lvlText w:val="%5."/>
      <w:lvlJc w:val="left"/>
      <w:pPr>
        <w:ind w:left="4680" w:hanging="360"/>
      </w:pPr>
    </w:lvl>
    <w:lvl w:ilvl="5" w:tplc="041F001B">
      <w:start w:val="1"/>
      <w:numFmt w:val="lowerRoman"/>
      <w:lvlText w:val="%6."/>
      <w:lvlJc w:val="right"/>
      <w:pPr>
        <w:ind w:left="5400" w:hanging="180"/>
      </w:pPr>
    </w:lvl>
    <w:lvl w:ilvl="6" w:tplc="041F000F">
      <w:start w:val="1"/>
      <w:numFmt w:val="decimal"/>
      <w:lvlText w:val="%7."/>
      <w:lvlJc w:val="left"/>
      <w:pPr>
        <w:ind w:left="6120" w:hanging="360"/>
      </w:pPr>
    </w:lvl>
    <w:lvl w:ilvl="7" w:tplc="041F0019">
      <w:start w:val="1"/>
      <w:numFmt w:val="lowerLetter"/>
      <w:lvlText w:val="%8."/>
      <w:lvlJc w:val="left"/>
      <w:pPr>
        <w:ind w:left="6840" w:hanging="360"/>
      </w:pPr>
    </w:lvl>
    <w:lvl w:ilvl="8" w:tplc="041F001B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4661AC8"/>
    <w:multiLevelType w:val="hybridMultilevel"/>
    <w:tmpl w:val="15606148"/>
    <w:lvl w:ilvl="0" w:tplc="5540EAD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2356154"/>
    <w:multiLevelType w:val="hybridMultilevel"/>
    <w:tmpl w:val="A8C6549C"/>
    <w:lvl w:ilvl="0" w:tplc="49D2819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5CF7E06"/>
    <w:multiLevelType w:val="hybridMultilevel"/>
    <w:tmpl w:val="4BAC6858"/>
    <w:lvl w:ilvl="0" w:tplc="C930DA5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E1D180D"/>
    <w:multiLevelType w:val="hybridMultilevel"/>
    <w:tmpl w:val="FD68099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F64BBF"/>
    <w:multiLevelType w:val="hybridMultilevel"/>
    <w:tmpl w:val="10DC4826"/>
    <w:lvl w:ilvl="0" w:tplc="C68C70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41F0E2E"/>
    <w:multiLevelType w:val="hybridMultilevel"/>
    <w:tmpl w:val="79F4030A"/>
    <w:lvl w:ilvl="0" w:tplc="8838475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C0A69CF"/>
    <w:multiLevelType w:val="hybridMultilevel"/>
    <w:tmpl w:val="A12C99F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E84A94"/>
    <w:multiLevelType w:val="hybridMultilevel"/>
    <w:tmpl w:val="6AA25C10"/>
    <w:lvl w:ilvl="0" w:tplc="1BE0AA8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4350751"/>
    <w:multiLevelType w:val="hybridMultilevel"/>
    <w:tmpl w:val="8070BE90"/>
    <w:lvl w:ilvl="0" w:tplc="72660C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66B62EF"/>
    <w:multiLevelType w:val="hybridMultilevel"/>
    <w:tmpl w:val="EB8E59FE"/>
    <w:lvl w:ilvl="0" w:tplc="ADF05D4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E824186"/>
    <w:multiLevelType w:val="hybridMultilevel"/>
    <w:tmpl w:val="C23C11CA"/>
    <w:lvl w:ilvl="0" w:tplc="E8FE0BE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52F592D"/>
    <w:multiLevelType w:val="hybridMultilevel"/>
    <w:tmpl w:val="53CC3CF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645FFB"/>
    <w:multiLevelType w:val="hybridMultilevel"/>
    <w:tmpl w:val="14427C5C"/>
    <w:lvl w:ilvl="0" w:tplc="8E4C8F4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12"/>
  </w:num>
  <w:num w:numId="3">
    <w:abstractNumId w:val="15"/>
  </w:num>
  <w:num w:numId="4">
    <w:abstractNumId w:val="10"/>
  </w:num>
  <w:num w:numId="5">
    <w:abstractNumId w:val="8"/>
  </w:num>
  <w:num w:numId="6">
    <w:abstractNumId w:val="9"/>
  </w:num>
  <w:num w:numId="7">
    <w:abstractNumId w:val="14"/>
  </w:num>
  <w:num w:numId="8">
    <w:abstractNumId w:val="11"/>
  </w:num>
  <w:num w:numId="9">
    <w:abstractNumId w:val="0"/>
  </w:num>
  <w:num w:numId="10">
    <w:abstractNumId w:val="3"/>
  </w:num>
  <w:num w:numId="11">
    <w:abstractNumId w:val="4"/>
  </w:num>
  <w:num w:numId="12">
    <w:abstractNumId w:val="2"/>
  </w:num>
  <w:num w:numId="13">
    <w:abstractNumId w:val="13"/>
  </w:num>
  <w:num w:numId="14">
    <w:abstractNumId w:val="1"/>
  </w:num>
  <w:num w:numId="15">
    <w:abstractNumId w:val="5"/>
  </w:num>
  <w:num w:numId="16">
    <w:abstractNumId w:val="6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4ABC"/>
    <w:rsid w:val="00021330"/>
    <w:rsid w:val="001626F3"/>
    <w:rsid w:val="001737E7"/>
    <w:rsid w:val="00224A55"/>
    <w:rsid w:val="00294ABC"/>
    <w:rsid w:val="002E65FC"/>
    <w:rsid w:val="003C7F04"/>
    <w:rsid w:val="00430FB1"/>
    <w:rsid w:val="00481823"/>
    <w:rsid w:val="004A6028"/>
    <w:rsid w:val="005026AA"/>
    <w:rsid w:val="00533201"/>
    <w:rsid w:val="00541D28"/>
    <w:rsid w:val="006579B6"/>
    <w:rsid w:val="006D012B"/>
    <w:rsid w:val="008C30C8"/>
    <w:rsid w:val="009401B8"/>
    <w:rsid w:val="009502E1"/>
    <w:rsid w:val="00A23606"/>
    <w:rsid w:val="00A26CD2"/>
    <w:rsid w:val="00B36931"/>
    <w:rsid w:val="00B50C97"/>
    <w:rsid w:val="00B73760"/>
    <w:rsid w:val="00D23962"/>
    <w:rsid w:val="00D438BE"/>
    <w:rsid w:val="00DE5BFD"/>
    <w:rsid w:val="00E021FF"/>
    <w:rsid w:val="00E029AB"/>
    <w:rsid w:val="00E17708"/>
    <w:rsid w:val="00E92219"/>
    <w:rsid w:val="00EA5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AB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94AB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224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24A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48182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430F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://www.fotosearch.com/bthumb/UNC/UNC235/u27107144.jpg" TargetMode="External"/><Relationship Id="rId12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474</TotalTime>
  <Pages>3</Pages>
  <Words>442</Words>
  <Characters>2525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FADİME</dc:creator>
  <cp:keywords/>
  <dc:description/>
  <cp:lastModifiedBy>edanur</cp:lastModifiedBy>
  <cp:revision>5</cp:revision>
  <dcterms:created xsi:type="dcterms:W3CDTF">2012-11-11T09:25:00Z</dcterms:created>
  <dcterms:modified xsi:type="dcterms:W3CDTF">2013-11-03T15:24:00Z</dcterms:modified>
</cp:coreProperties>
</file>