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120" w:rsidRPr="00E56541" w:rsidRDefault="00464120" w:rsidP="00E56541">
      <w:pPr>
        <w:spacing w:after="0"/>
        <w:rPr>
          <w:rStyle w:val="Strong"/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Style w:val="Strong"/>
          <w:rFonts w:ascii="Times New Roman" w:hAnsi="Times New Roman" w:cs="Times New Roman"/>
          <w:b w:val="0"/>
          <w:bCs w:val="0"/>
          <w:color w:val="3E3E3E"/>
          <w:sz w:val="24"/>
          <w:szCs w:val="24"/>
          <w:shd w:val="clear" w:color="auto" w:fill="FAFAFA"/>
        </w:rPr>
        <w:t>1)</w:t>
      </w:r>
      <w:r w:rsidRPr="00E56541">
        <w:rPr>
          <w:rStyle w:val="Strong"/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Sibel: I don't like Ali. He   .......................................</w:t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br/>
      </w:r>
      <w:r w:rsidRPr="00E56541">
        <w:rPr>
          <w:rStyle w:val="Strong"/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 xml:space="preserve">   Elmas : Why do you think so?</w:t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br/>
      </w:r>
      <w:r w:rsidRPr="00E56541">
        <w:rPr>
          <w:rStyle w:val="Strong"/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 xml:space="preserve">   Sibel: He is always rude and selfish, so  I'll end my friendship with him.</w:t>
      </w:r>
    </w:p>
    <w:p w:rsidR="00464120" w:rsidRPr="00E56541" w:rsidRDefault="00464120" w:rsidP="00E56541">
      <w:pPr>
        <w:spacing w:after="0"/>
        <w:rPr>
          <w:rStyle w:val="Strong"/>
          <w:rFonts w:ascii="Times New Roman" w:hAnsi="Times New Roman" w:cs="Times New Roman"/>
          <w:b w:val="0"/>
          <w:bCs w:val="0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br/>
      </w:r>
      <w:r w:rsidRPr="00E56541">
        <w:rPr>
          <w:rStyle w:val="Strong"/>
          <w:rFonts w:ascii="Times New Roman" w:hAnsi="Times New Roman" w:cs="Times New Roman"/>
          <w:b w:val="0"/>
          <w:bCs w:val="0"/>
          <w:color w:val="3E3E3E"/>
          <w:sz w:val="24"/>
          <w:szCs w:val="24"/>
          <w:shd w:val="clear" w:color="auto" w:fill="FAFAFA"/>
        </w:rPr>
        <w:t>a) makes jokes</w:t>
      </w: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br/>
      </w:r>
      <w:r w:rsidRPr="00E56541">
        <w:rPr>
          <w:rStyle w:val="Strong"/>
          <w:rFonts w:ascii="Times New Roman" w:hAnsi="Times New Roman" w:cs="Times New Roman"/>
          <w:b w:val="0"/>
          <w:bCs w:val="0"/>
          <w:color w:val="3E3E3E"/>
          <w:sz w:val="24"/>
          <w:szCs w:val="24"/>
          <w:shd w:val="clear" w:color="auto" w:fill="FAFAFA"/>
        </w:rPr>
        <w:t>b) drives me crazy</w:t>
      </w: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br/>
      </w:r>
      <w:r w:rsidRPr="00E56541">
        <w:rPr>
          <w:rStyle w:val="Strong"/>
          <w:rFonts w:ascii="Times New Roman" w:hAnsi="Times New Roman" w:cs="Times New Roman"/>
          <w:b w:val="0"/>
          <w:bCs w:val="0"/>
          <w:color w:val="3E3E3E"/>
          <w:sz w:val="24"/>
          <w:szCs w:val="24"/>
          <w:shd w:val="clear" w:color="auto" w:fill="FAFAFA"/>
        </w:rPr>
        <w:t>c) has rest</w:t>
      </w: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br/>
      </w:r>
      <w:r w:rsidRPr="00E56541">
        <w:rPr>
          <w:rStyle w:val="Strong"/>
          <w:rFonts w:ascii="Times New Roman" w:hAnsi="Times New Roman" w:cs="Times New Roman"/>
          <w:b w:val="0"/>
          <w:bCs w:val="0"/>
          <w:color w:val="3E3E3E"/>
          <w:sz w:val="24"/>
          <w:szCs w:val="24"/>
          <w:shd w:val="clear" w:color="auto" w:fill="FAFAFA"/>
        </w:rPr>
        <w:t>d) makes me laugh</w:t>
      </w:r>
    </w:p>
    <w:p w:rsidR="00464120" w:rsidRPr="00E56541" w:rsidRDefault="00464120" w:rsidP="00E56541">
      <w:pPr>
        <w:spacing w:after="0"/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</w:p>
    <w:p w:rsidR="00464120" w:rsidRPr="00E56541" w:rsidRDefault="00464120" w:rsidP="00E56541">
      <w:pPr>
        <w:spacing w:after="0"/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2)Berna is always kind about other people’s</w:t>
      </w: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</w:rPr>
        <w:t xml:space="preserve"> </w:t>
      </w: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problems. She helps and encourages them. She is ............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A) honest and trustworthy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B) supportive and sensitive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C) having a good sense of humour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D) mean and rude</w:t>
      </w:r>
    </w:p>
    <w:p w:rsidR="00464120" w:rsidRPr="00E56541" w:rsidRDefault="00464120" w:rsidP="00E56541">
      <w:pPr>
        <w:spacing w:after="0"/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</w:p>
    <w:p w:rsidR="00464120" w:rsidRPr="00E56541" w:rsidRDefault="00464120" w:rsidP="00E56541">
      <w:pPr>
        <w:rPr>
          <w:rStyle w:val="Strong"/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Style w:val="Strong"/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3) Alex: What does she look like?</w:t>
      </w: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br/>
      </w:r>
      <w:r w:rsidRPr="00E56541">
        <w:rPr>
          <w:rStyle w:val="Strong"/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 xml:space="preserve">    Gillen: She is tall and thin. She has   long black straight hair and green eyes.</w:t>
      </w: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br/>
      </w:r>
      <w:r w:rsidRPr="00E56541">
        <w:rPr>
          <w:rStyle w:val="Strong"/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 xml:space="preserve">    Alex: ....................................</w:t>
      </w: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br/>
      </w:r>
      <w:r w:rsidRPr="00E56541">
        <w:rPr>
          <w:rStyle w:val="Strong"/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 xml:space="preserve">    Gillen: She’s shy but she’s clever and successful.</w:t>
      </w:r>
    </w:p>
    <w:p w:rsidR="00464120" w:rsidRPr="00E56541" w:rsidRDefault="00464120" w:rsidP="00E56541">
      <w:pPr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 xml:space="preserve"> A) What does she do in her spare time?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 xml:space="preserve"> B) Do you think she is beautiful?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 xml:space="preserve"> C) What is she like?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 xml:space="preserve"> D) Does she study hard?</w:t>
      </w:r>
    </w:p>
    <w:p w:rsidR="00464120" w:rsidRPr="00E56541" w:rsidRDefault="00464120" w:rsidP="00E56541">
      <w:pPr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Style w:val="Strong"/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4)You’re a teacher. One of</w:t>
      </w: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 xml:space="preserve"> </w:t>
      </w:r>
      <w:r w:rsidRPr="00E56541">
        <w:rPr>
          <w:rStyle w:val="Strong"/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your students is going to enter a</w:t>
      </w: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 xml:space="preserve"> </w:t>
      </w:r>
      <w:r w:rsidRPr="00E56541">
        <w:rPr>
          <w:rStyle w:val="Strong"/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competition. She is a              bit worried. Give her an advice.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A) I think you are lazy. You can't win.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B) Why do you ask me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C) First, take a breath. I think you’ll do well if you stay calm.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D) Why don't you and talk to the manager?</w:t>
      </w:r>
    </w:p>
    <w:p w:rsidR="00464120" w:rsidRPr="00E56541" w:rsidRDefault="00464120" w:rsidP="00E56541">
      <w:pPr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</w:p>
    <w:p w:rsidR="00464120" w:rsidRPr="00E56541" w:rsidRDefault="00464120" w:rsidP="00E56541">
      <w:pPr>
        <w:rPr>
          <w:rFonts w:ascii="Times New Roman" w:hAnsi="Times New Roman" w:cs="Times New Roman"/>
          <w:color w:val="3E3E3E"/>
          <w:sz w:val="24"/>
          <w:szCs w:val="24"/>
        </w:rPr>
      </w:pP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5) The shop was closed, so we ......</w:t>
      </w:r>
    </w:p>
    <w:p w:rsidR="00464120" w:rsidRPr="00E56541" w:rsidRDefault="00464120" w:rsidP="00E56541">
      <w:pPr>
        <w:spacing w:after="240"/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a) could go out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t xml:space="preserve">      </w:t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b) couldn't buy anything                                                                                       c)could study hard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t xml:space="preserve">         </w:t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d) could turn right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6) Children ......... It didn't snow.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    a) couldn't work hard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t>   </w:t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 xml:space="preserve">  b) couldn't play snowball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    c) could wear uniforms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    d) could understand me </w:t>
      </w:r>
    </w:p>
    <w:p w:rsidR="00464120" w:rsidRPr="00E56541" w:rsidRDefault="00464120" w:rsidP="00E56541">
      <w:pPr>
        <w:spacing w:after="0"/>
        <w:rPr>
          <w:rFonts w:ascii="Times New Roman" w:hAnsi="Times New Roman" w:cs="Times New Roman"/>
          <w:color w:val="3E3E3E"/>
          <w:sz w:val="24"/>
          <w:szCs w:val="24"/>
        </w:rPr>
      </w:pPr>
      <w:r w:rsidRPr="00E56541">
        <w:rPr>
          <w:rStyle w:val="apple-converted-space"/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7) </w:t>
      </w: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A: "Look! A man is walking on the water.</w:t>
      </w: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    B: ".......................... Let's look at him.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a) That's interesting! Then what happened?</w:t>
      </w:r>
    </w:p>
    <w:p w:rsidR="00464120" w:rsidRPr="00E56541" w:rsidRDefault="00464120" w:rsidP="00E56541">
      <w:pPr>
        <w:spacing w:after="240"/>
        <w:rPr>
          <w:rFonts w:ascii="Times New Roman" w:hAnsi="Times New Roman" w:cs="Times New Roman"/>
          <w:color w:val="3E3E3E"/>
          <w:sz w:val="24"/>
          <w:szCs w:val="24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 b) Good Heavens ! I don't believe it.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 c) Never!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 d) Really? What a good news</w:t>
      </w:r>
    </w:p>
    <w:p w:rsidR="00464120" w:rsidRPr="00E56541" w:rsidRDefault="00464120" w:rsidP="00E56541">
      <w:pPr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8)If you want to be successful in school life,…………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a- You should miss classes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b- You shouldn’t take notes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c- You shouldn’t make plan</w:t>
      </w:r>
      <w:r w:rsidRPr="00E56541">
        <w:rPr>
          <w:rStyle w:val="apple-converted-space"/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 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d- You should focus on studying</w:t>
      </w:r>
    </w:p>
    <w:p w:rsidR="00464120" w:rsidRPr="00E56541" w:rsidRDefault="00464120" w:rsidP="00E56541">
      <w:pPr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9)My daughter is too late.I am …………..about her.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a)   worried                      b) generous   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c) concentrate                  d) trouble</w:t>
      </w:r>
    </w:p>
    <w:p w:rsidR="00464120" w:rsidRPr="00E56541" w:rsidRDefault="00464120" w:rsidP="00E56541">
      <w:pPr>
        <w:spacing w:after="0"/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Style w:val="Strong"/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10)Berna always gets low grades in maths. She is …… at solving problems.</w:t>
      </w: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a) good               b)bad       </w:t>
      </w:r>
    </w:p>
    <w:p w:rsidR="00464120" w:rsidRPr="00E56541" w:rsidRDefault="00464120" w:rsidP="00E56541">
      <w:pPr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c)interested        d)hardworking</w:t>
      </w:r>
    </w:p>
    <w:p w:rsidR="00464120" w:rsidRPr="00E56541" w:rsidRDefault="00464120" w:rsidP="00E56541">
      <w:pPr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11) Teenagers should be careful about what they eat because most of them ……. from acne.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a- focus                     c- revise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b- suffer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t xml:space="preserve">                    </w:t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d- take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</w:p>
    <w:p w:rsidR="00464120" w:rsidRPr="00E56541" w:rsidRDefault="00464120" w:rsidP="00E56541">
      <w:pPr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 xml:space="preserve"> 12)A: What should I do during exams?                        </w:t>
      </w: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      B: …………………………</w:t>
      </w:r>
      <w:r w:rsidRPr="00E56541">
        <w:rPr>
          <w:rStyle w:val="apple-converted-space"/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 </w:t>
      </w: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(Bu sorunun cevabı hangisi olamaz.)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a- Read the instructions carefully.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b- Cheat in the exams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c- Focus on questions</w:t>
      </w:r>
      <w:r w:rsidRPr="00E56541">
        <w:rPr>
          <w:rFonts w:ascii="Times New Roman" w:hAnsi="Times New Roman" w:cs="Times New Roman"/>
          <w:color w:val="3E3E3E"/>
          <w:sz w:val="24"/>
          <w:szCs w:val="24"/>
        </w:rPr>
        <w:br/>
      </w: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d- Check your answers at the end of the exam.</w:t>
      </w:r>
    </w:p>
    <w:p w:rsidR="00464120" w:rsidRPr="00E56541" w:rsidRDefault="00464120" w:rsidP="00E56541">
      <w:pPr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13)This dictionary is……heavy….carry.</w:t>
      </w:r>
    </w:p>
    <w:p w:rsidR="00464120" w:rsidRPr="00E56541" w:rsidRDefault="00464120" w:rsidP="00E56541">
      <w:pPr>
        <w:spacing w:after="0"/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a) too / to        b) enough / to</w:t>
      </w:r>
    </w:p>
    <w:p w:rsidR="00464120" w:rsidRPr="00E56541" w:rsidRDefault="00464120" w:rsidP="00E56541">
      <w:pPr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c) to / to          d) very / enough</w:t>
      </w:r>
    </w:p>
    <w:p w:rsidR="00464120" w:rsidRPr="00E56541" w:rsidRDefault="00464120" w:rsidP="00E56541">
      <w:pPr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14) The girl is rich…….to…….this bag.</w:t>
      </w:r>
    </w:p>
    <w:p w:rsidR="00464120" w:rsidRPr="00E56541" w:rsidRDefault="00464120" w:rsidP="00E56541">
      <w:pPr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a) too / give        b) enough / buy</w:t>
      </w:r>
    </w:p>
    <w:p w:rsidR="00464120" w:rsidRPr="00E56541" w:rsidRDefault="00464120" w:rsidP="00E56541">
      <w:pPr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c) to / sell            d) enough / sell</w:t>
      </w:r>
    </w:p>
    <w:p w:rsidR="00464120" w:rsidRPr="00E56541" w:rsidRDefault="00464120" w:rsidP="00E56541">
      <w:pPr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15) While she ………,her mother……….</w:t>
      </w:r>
    </w:p>
    <w:p w:rsidR="00464120" w:rsidRPr="00E56541" w:rsidRDefault="00464120" w:rsidP="00E56541">
      <w:pPr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a) were playing / opened the door</w:t>
      </w:r>
    </w:p>
    <w:p w:rsidR="00464120" w:rsidRPr="00E56541" w:rsidRDefault="00464120" w:rsidP="00E56541">
      <w:pPr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b) was studying / opened the door</w:t>
      </w:r>
    </w:p>
    <w:p w:rsidR="00464120" w:rsidRPr="00E56541" w:rsidRDefault="00464120" w:rsidP="00E56541">
      <w:pPr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c) studied / was opening the door</w:t>
      </w:r>
    </w:p>
    <w:p w:rsidR="00464120" w:rsidRPr="00E56541" w:rsidRDefault="00464120" w:rsidP="00E56541">
      <w:pPr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d) played / opened the door.</w:t>
      </w:r>
    </w:p>
    <w:p w:rsidR="00464120" w:rsidRPr="00E56541" w:rsidRDefault="00464120" w:rsidP="00E56541">
      <w:pPr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16)………..children saw the dog,it…….</w:t>
      </w:r>
    </w:p>
    <w:p w:rsidR="00464120" w:rsidRPr="00E56541" w:rsidRDefault="00464120" w:rsidP="00E56541">
      <w:pPr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a) When / was fighting with the cat</w:t>
      </w:r>
    </w:p>
    <w:p w:rsidR="00464120" w:rsidRPr="00E56541" w:rsidRDefault="00464120" w:rsidP="00E56541">
      <w:pPr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b) While / fought with the cat.</w:t>
      </w:r>
    </w:p>
    <w:p w:rsidR="00464120" w:rsidRPr="00E56541" w:rsidRDefault="00464120" w:rsidP="00E56541">
      <w:pPr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c) When / were fighting with the cat</w:t>
      </w:r>
    </w:p>
    <w:p w:rsidR="00464120" w:rsidRPr="00E56541" w:rsidRDefault="00464120" w:rsidP="00E56541">
      <w:pPr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d) While / fighting with the cat.</w:t>
      </w:r>
    </w:p>
    <w:p w:rsidR="00464120" w:rsidRPr="00E56541" w:rsidRDefault="00464120" w:rsidP="00E56541">
      <w:pPr>
        <w:spacing w:after="0"/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17) Detective: What ……you ……..at 3 o’clock yesterday?</w:t>
      </w:r>
    </w:p>
    <w:p w:rsidR="00464120" w:rsidRPr="00E56541" w:rsidRDefault="00464120" w:rsidP="00E56541">
      <w:pPr>
        <w:spacing w:after="120"/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 xml:space="preserve">       Thief: I ….. watching a film on TV.</w:t>
      </w:r>
    </w:p>
    <w:p w:rsidR="00464120" w:rsidRPr="00E56541" w:rsidRDefault="00464120" w:rsidP="00E56541">
      <w:pPr>
        <w:spacing w:after="0"/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a) was / doing / were</w:t>
      </w:r>
    </w:p>
    <w:p w:rsidR="00464120" w:rsidRPr="00E56541" w:rsidRDefault="00464120" w:rsidP="00E56541">
      <w:pPr>
        <w:spacing w:after="0"/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b) were / do / was</w:t>
      </w:r>
    </w:p>
    <w:p w:rsidR="00464120" w:rsidRPr="00E56541" w:rsidRDefault="00464120" w:rsidP="00E56541">
      <w:pPr>
        <w:spacing w:after="0"/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c) were / doing / was</w:t>
      </w:r>
    </w:p>
    <w:p w:rsidR="00464120" w:rsidRPr="00E56541" w:rsidRDefault="00464120" w:rsidP="00E56541">
      <w:pPr>
        <w:spacing w:after="0"/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d) did / doing / were</w:t>
      </w:r>
    </w:p>
    <w:p w:rsidR="00464120" w:rsidRPr="00E56541" w:rsidRDefault="00464120" w:rsidP="00E56541">
      <w:pPr>
        <w:spacing w:after="0"/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</w:p>
    <w:p w:rsidR="00464120" w:rsidRPr="00E56541" w:rsidRDefault="00464120" w:rsidP="00E56541">
      <w:pPr>
        <w:spacing w:after="120"/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18) The book was ………I was ……..</w:t>
      </w:r>
    </w:p>
    <w:p w:rsidR="00464120" w:rsidRPr="00E56541" w:rsidRDefault="00464120" w:rsidP="00E56541">
      <w:pPr>
        <w:spacing w:after="120"/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a)boring/bored                 b)bored/boring</w:t>
      </w:r>
    </w:p>
    <w:p w:rsidR="00464120" w:rsidRPr="00E56541" w:rsidRDefault="00464120" w:rsidP="00E56541">
      <w:pPr>
        <w:spacing w:after="240"/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c) bored/bored                 d)boring/boring</w:t>
      </w:r>
    </w:p>
    <w:p w:rsidR="00464120" w:rsidRPr="00E56541" w:rsidRDefault="00464120" w:rsidP="00E56541">
      <w:pPr>
        <w:spacing w:after="120"/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19) A:What should I do to get rid of acnes?</w:t>
      </w:r>
    </w:p>
    <w:p w:rsidR="00464120" w:rsidRPr="00E56541" w:rsidRDefault="00464120" w:rsidP="00E56541">
      <w:pPr>
        <w:spacing w:after="120"/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 xml:space="preserve">      </w:t>
      </w: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B:……… , you should see a dermatologist…… , you mustn’t use chemical products……. , you shouldn’t eat junk food……… , you should eat fruit and vegetables.</w:t>
      </w:r>
    </w:p>
    <w:p w:rsidR="00464120" w:rsidRPr="00E56541" w:rsidRDefault="00464120" w:rsidP="00E56541">
      <w:pPr>
        <w:pStyle w:val="ListParagraph"/>
        <w:numPr>
          <w:ilvl w:val="0"/>
          <w:numId w:val="2"/>
        </w:numPr>
        <w:spacing w:after="120"/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First / Second / Then / Finally</w:t>
      </w:r>
    </w:p>
    <w:p w:rsidR="00464120" w:rsidRPr="00E56541" w:rsidRDefault="00464120" w:rsidP="00E56541">
      <w:pPr>
        <w:pStyle w:val="ListParagraph"/>
        <w:numPr>
          <w:ilvl w:val="0"/>
          <w:numId w:val="2"/>
        </w:numPr>
        <w:spacing w:after="120"/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Second / First / Finally / Then</w:t>
      </w:r>
    </w:p>
    <w:p w:rsidR="00464120" w:rsidRPr="00E56541" w:rsidRDefault="00464120" w:rsidP="00E56541">
      <w:pPr>
        <w:pStyle w:val="ListParagraph"/>
        <w:numPr>
          <w:ilvl w:val="0"/>
          <w:numId w:val="2"/>
        </w:numPr>
        <w:spacing w:after="120"/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Then / First / Second / Finally</w:t>
      </w:r>
    </w:p>
    <w:p w:rsidR="00464120" w:rsidRPr="00E56541" w:rsidRDefault="00464120" w:rsidP="00E56541">
      <w:pPr>
        <w:pStyle w:val="ListParagraph"/>
        <w:numPr>
          <w:ilvl w:val="0"/>
          <w:numId w:val="2"/>
        </w:numPr>
        <w:spacing w:after="240"/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r w:rsidRPr="00E56541"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  <w:t>Finally / Second / Then / First</w:t>
      </w:r>
    </w:p>
    <w:p w:rsidR="00464120" w:rsidRPr="00E56541" w:rsidRDefault="00464120" w:rsidP="00E56541">
      <w:pPr>
        <w:rPr>
          <w:rFonts w:ascii="Times New Roman" w:hAnsi="Times New Roman" w:cs="Times New Roman"/>
          <w:sz w:val="24"/>
          <w:szCs w:val="24"/>
        </w:rPr>
      </w:pPr>
      <w:r w:rsidRPr="00E56541">
        <w:rPr>
          <w:rFonts w:ascii="Times New Roman" w:hAnsi="Times New Roman" w:cs="Times New Roman"/>
          <w:b/>
          <w:bCs/>
          <w:color w:val="3E3E3E"/>
          <w:sz w:val="24"/>
          <w:szCs w:val="24"/>
          <w:shd w:val="clear" w:color="auto" w:fill="FAFAFA"/>
        </w:rPr>
        <w:t>20) “daily”</w:t>
      </w:r>
      <w:r w:rsidRPr="00E56541">
        <w:rPr>
          <w:rFonts w:ascii="Times New Roman" w:hAnsi="Times New Roman" w:cs="Times New Roman"/>
          <w:b/>
          <w:bCs/>
          <w:sz w:val="24"/>
          <w:szCs w:val="24"/>
        </w:rPr>
        <w:t>/ “cute” kelimelerinin eş anlamlıları sırasıyla hangileridir</w:t>
      </w:r>
      <w:r w:rsidRPr="00E56541">
        <w:rPr>
          <w:rFonts w:ascii="Times New Roman" w:hAnsi="Times New Roman" w:cs="Times New Roman"/>
          <w:sz w:val="24"/>
          <w:szCs w:val="24"/>
        </w:rPr>
        <w:t>?</w:t>
      </w:r>
    </w:p>
    <w:p w:rsidR="00464120" w:rsidRPr="00E56541" w:rsidRDefault="00464120" w:rsidP="00E56541">
      <w:pPr>
        <w:rPr>
          <w:rFonts w:ascii="Times New Roman" w:hAnsi="Times New Roman" w:cs="Times New Roman"/>
          <w:sz w:val="24"/>
          <w:szCs w:val="24"/>
        </w:rPr>
      </w:pPr>
      <w:r w:rsidRPr="00E56541">
        <w:rPr>
          <w:rFonts w:ascii="Times New Roman" w:hAnsi="Times New Roman" w:cs="Times New Roman"/>
          <w:sz w:val="24"/>
          <w:szCs w:val="24"/>
        </w:rPr>
        <w:t>a)sweet / every day</w:t>
      </w:r>
    </w:p>
    <w:p w:rsidR="00464120" w:rsidRPr="00E56541" w:rsidRDefault="00464120" w:rsidP="00E56541">
      <w:pPr>
        <w:rPr>
          <w:rFonts w:ascii="Times New Roman" w:hAnsi="Times New Roman" w:cs="Times New Roman"/>
          <w:sz w:val="24"/>
          <w:szCs w:val="24"/>
        </w:rPr>
      </w:pPr>
      <w:r w:rsidRPr="00E56541">
        <w:rPr>
          <w:rFonts w:ascii="Times New Roman" w:hAnsi="Times New Roman" w:cs="Times New Roman"/>
          <w:sz w:val="24"/>
          <w:szCs w:val="24"/>
        </w:rPr>
        <w:t>b) every day / sweet</w:t>
      </w:r>
    </w:p>
    <w:p w:rsidR="00464120" w:rsidRPr="00E56541" w:rsidRDefault="00464120" w:rsidP="00E56541">
      <w:pPr>
        <w:rPr>
          <w:rFonts w:ascii="Times New Roman" w:hAnsi="Times New Roman" w:cs="Times New Roman"/>
          <w:sz w:val="24"/>
          <w:szCs w:val="24"/>
        </w:rPr>
      </w:pPr>
      <w:r w:rsidRPr="00E56541">
        <w:rPr>
          <w:rFonts w:ascii="Times New Roman" w:hAnsi="Times New Roman" w:cs="Times New Roman"/>
          <w:sz w:val="24"/>
          <w:szCs w:val="24"/>
        </w:rPr>
        <w:t>c) bad / usually</w:t>
      </w:r>
    </w:p>
    <w:p w:rsidR="00464120" w:rsidRDefault="00464120" w:rsidP="00E56541">
      <w:pPr>
        <w:rPr>
          <w:rFonts w:ascii="Times New Roman" w:hAnsi="Times New Roman" w:cs="Times New Roman"/>
          <w:sz w:val="24"/>
          <w:szCs w:val="24"/>
        </w:rPr>
      </w:pPr>
      <w:r w:rsidRPr="00E56541">
        <w:rPr>
          <w:rFonts w:ascii="Times New Roman" w:hAnsi="Times New Roman" w:cs="Times New Roman"/>
          <w:sz w:val="24"/>
          <w:szCs w:val="24"/>
        </w:rPr>
        <w:t>d) never / good</w:t>
      </w:r>
    </w:p>
    <w:p w:rsidR="00464120" w:rsidRPr="00A5064A" w:rsidRDefault="00464120" w:rsidP="00E56541">
      <w:pPr>
        <w:rPr>
          <w:rFonts w:ascii="Times New Roman" w:hAnsi="Times New Roman" w:cs="Times New Roman"/>
          <w:color w:val="3E3E3E"/>
          <w:sz w:val="24"/>
          <w:szCs w:val="24"/>
          <w:shd w:val="clear" w:color="auto" w:fill="FAFAFA"/>
        </w:rPr>
      </w:pPr>
      <w:hyperlink r:id="rId7" w:history="1">
        <w:r w:rsidRPr="00CE681D">
          <w:rPr>
            <w:rStyle w:val="Hyperlink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64120" w:rsidRPr="00A5064A" w:rsidSect="002172D2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120" w:rsidRDefault="00464120" w:rsidP="00B84AF3">
      <w:pPr>
        <w:spacing w:after="0" w:line="240" w:lineRule="auto"/>
      </w:pPr>
      <w:r>
        <w:separator/>
      </w:r>
    </w:p>
  </w:endnote>
  <w:endnote w:type="continuationSeparator" w:id="1">
    <w:p w:rsidR="00464120" w:rsidRDefault="00464120" w:rsidP="00B84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120" w:rsidRDefault="00464120" w:rsidP="00B84AF3">
      <w:pPr>
        <w:spacing w:after="0" w:line="240" w:lineRule="auto"/>
      </w:pPr>
      <w:r>
        <w:separator/>
      </w:r>
    </w:p>
  </w:footnote>
  <w:footnote w:type="continuationSeparator" w:id="1">
    <w:p w:rsidR="00464120" w:rsidRDefault="00464120" w:rsidP="00B84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120" w:rsidRPr="00E56541" w:rsidRDefault="00464120">
    <w:pPr>
      <w:pStyle w:val="Header"/>
      <w:rPr>
        <w:b/>
        <w:bCs/>
      </w:rPr>
    </w:pPr>
    <w:r w:rsidRPr="00E56541">
      <w:rPr>
        <w:b/>
        <w:bCs/>
      </w:rPr>
      <w:t>TEOG DENEME SINAVI-1                                        İNGİLİZCE</w:t>
    </w:r>
  </w:p>
  <w:p w:rsidR="00464120" w:rsidRPr="00E56541" w:rsidRDefault="00464120">
    <w:pPr>
      <w:pStyle w:val="Header"/>
      <w:rPr>
        <w:b/>
        <w:bCs/>
      </w:rPr>
    </w:pPr>
  </w:p>
  <w:p w:rsidR="00464120" w:rsidRDefault="00464120">
    <w:pPr>
      <w:pStyle w:val="Header"/>
    </w:pPr>
    <w:r>
      <w:t xml:space="preserve">ADI:                                           SOYADI:                                                      SINIF:                      NUMARA:   </w:t>
    </w:r>
  </w:p>
  <w:p w:rsidR="00464120" w:rsidRDefault="00464120">
    <w:pPr>
      <w:pStyle w:val="Header"/>
    </w:pPr>
    <w:r>
      <w:t xml:space="preserve">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272DC"/>
    <w:multiLevelType w:val="hybridMultilevel"/>
    <w:tmpl w:val="82767F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CD289C"/>
    <w:multiLevelType w:val="hybridMultilevel"/>
    <w:tmpl w:val="92F09C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303B"/>
    <w:rsid w:val="000613A2"/>
    <w:rsid w:val="001D5C8F"/>
    <w:rsid w:val="0021599E"/>
    <w:rsid w:val="002172D2"/>
    <w:rsid w:val="003E4432"/>
    <w:rsid w:val="00464120"/>
    <w:rsid w:val="00797B6F"/>
    <w:rsid w:val="00A5064A"/>
    <w:rsid w:val="00B84AF3"/>
    <w:rsid w:val="00C44970"/>
    <w:rsid w:val="00C8279B"/>
    <w:rsid w:val="00CD1DE8"/>
    <w:rsid w:val="00CD303B"/>
    <w:rsid w:val="00CE681D"/>
    <w:rsid w:val="00E065B6"/>
    <w:rsid w:val="00E56541"/>
    <w:rsid w:val="00F461F7"/>
    <w:rsid w:val="00F95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79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D303B"/>
    <w:rPr>
      <w:b/>
      <w:bCs/>
    </w:rPr>
  </w:style>
  <w:style w:type="paragraph" w:styleId="ListParagraph">
    <w:name w:val="List Paragraph"/>
    <w:basedOn w:val="Normal"/>
    <w:uiPriority w:val="99"/>
    <w:qFormat/>
    <w:rsid w:val="00CD303B"/>
    <w:pPr>
      <w:ind w:left="720"/>
    </w:pPr>
  </w:style>
  <w:style w:type="character" w:customStyle="1" w:styleId="apple-converted-space">
    <w:name w:val="apple-converted-space"/>
    <w:basedOn w:val="DefaultParagraphFont"/>
    <w:uiPriority w:val="99"/>
    <w:rsid w:val="00CD303B"/>
  </w:style>
  <w:style w:type="paragraph" w:styleId="Header">
    <w:name w:val="header"/>
    <w:basedOn w:val="Normal"/>
    <w:link w:val="HeaderChar"/>
    <w:uiPriority w:val="99"/>
    <w:semiHidden/>
    <w:rsid w:val="00B84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84AF3"/>
  </w:style>
  <w:style w:type="paragraph" w:styleId="Footer">
    <w:name w:val="footer"/>
    <w:basedOn w:val="Normal"/>
    <w:link w:val="FooterChar"/>
    <w:uiPriority w:val="99"/>
    <w:semiHidden/>
    <w:rsid w:val="00B84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84AF3"/>
  </w:style>
  <w:style w:type="character" w:styleId="Hyperlink">
    <w:name w:val="Hyperlink"/>
    <w:basedOn w:val="DefaultParagraphFont"/>
    <w:uiPriority w:val="99"/>
    <w:rsid w:val="00CD1D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2</Pages>
  <Words>589</Words>
  <Characters>3363</Characters>
  <Application>Microsoft Office Outlook</Application>
  <DocSecurity>0</DocSecurity>
  <Lines>0</Lines>
  <Paragraphs>0</Paragraphs>
  <ScaleCrop>false</ScaleCrop>
  <Company>DELTA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DELTAM</dc:creator>
  <cp:keywords/>
  <dc:description/>
  <cp:lastModifiedBy>edanur</cp:lastModifiedBy>
  <cp:revision>3</cp:revision>
  <cp:lastPrinted>2013-11-17T16:29:00Z</cp:lastPrinted>
  <dcterms:created xsi:type="dcterms:W3CDTF">2013-11-17T14:11:00Z</dcterms:created>
  <dcterms:modified xsi:type="dcterms:W3CDTF">2013-11-18T18:31:00Z</dcterms:modified>
</cp:coreProperties>
</file>