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7.7pt;margin-top:-1.25pt;width:604.45pt;height:.65pt;z-index:251652096" o:connectortype="straight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-27.7pt;margin-top:16.95pt;width:598.7pt;height:1.3pt;z-index:251651072" o:connectortype="straight" strokeweight="5pt">
            <v:shadow color="#868686"/>
          </v:shape>
        </w:pict>
      </w:r>
      <w:r>
        <w:rPr>
          <w:b/>
          <w:bCs/>
        </w:rPr>
        <w:t>1.AŞAĞIDAKİ SORULARI CÜMLELERE GÖRE CEVAPLAYIN..!(iş,oluş,durum.)(20p)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 xml:space="preserve">a.)Bu elmalar çok çürümüş = 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>b.)Baba kuş yavrusunu besliyor =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>c.)Zehra bisikletini tamir ediyor.=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>d.)Suna, kimselere söylemeden evini terk etmiş =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28" type="#_x0000_t32" style="position:absolute;left:0;text-align:left;margin-left:-27.7pt;margin-top:23.4pt;width:598.7pt;height:2.6pt;z-index:251650048" o:connectortype="straight" strokeweight="5pt">
            <v:shadow color="#868686"/>
          </v:shape>
        </w:pict>
      </w:r>
      <w:r>
        <w:rPr>
          <w:b/>
          <w:bCs/>
        </w:rPr>
        <w:t>e.)Şu buhar çok nemlendiriyor . =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>2.AŞAĞIDAKİLERİ KİPLERİNE GÖRE YAZIN (başlarına haber,dilek kipi yazıp sonra ne olduklarını yazın!!!) (28p)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oval id="_x0000_s1029" style="position:absolute;left:0;text-align:left;margin-left:-12.8pt;margin-top:1.95pt;width:9.75pt;height:10.4pt;z-index:251645952" fillcolor="#bcbcbc" stroked="f" strokeweight="0">
            <v:fill color2="black" focusposition=".5,.5" focussize="" focus="100%" type="gradientRadial"/>
            <v:shadow on="t" type="perspective" color="#7f7f7f" offset="1pt" offset2="-3pt"/>
          </v:oval>
        </w:pict>
      </w:r>
      <w:r>
        <w:rPr>
          <w:b/>
          <w:bCs/>
        </w:rPr>
        <w:t>Annesi pazara alışverişine çıkmış.= ………… ……….. ………. …….. .</w:t>
      </w:r>
    </w:p>
    <w:p w:rsidR="00884DC1" w:rsidRDefault="00884DC1" w:rsidP="00420CC0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oval id="_x0000_s1030" style="position:absolute;left:0;text-align:left;margin-left:-12.8pt;margin-top:3.45pt;width:9.75pt;height:10.4pt;z-index:251644928" fillcolor="#bcbcbc" stroked="f" strokeweight="0">
            <v:fill color2="black" focusposition=".5,.5" focussize="" focus="100%" type="gradientRadial"/>
            <v:shadow on="t" type="perspective" color="#7f7f7f" offset="1pt" offset2="-3pt"/>
          </v:oval>
        </w:pict>
      </w:r>
      <w:r>
        <w:rPr>
          <w:noProof/>
          <w:lang w:eastAsia="tr-TR"/>
        </w:rPr>
        <w:pict>
          <v:oval id="_x0000_s1031" style="position:absolute;left:0;text-align:left;margin-left:246.65pt;margin-top:3.45pt;width:9.75pt;height:10.4pt;z-index:251641856" fillcolor="#bcbcbc" stroked="f" strokeweight="0">
            <v:fill color2="black" focusposition=".5,.5" focussize="" focus="100%" type="gradientRadial"/>
            <v:shadow on="t" type="perspective" color="#7f7f7f" offset="1pt" offset2="-3pt"/>
          </v:oval>
        </w:pict>
      </w:r>
      <w:r>
        <w:rPr>
          <w:b/>
          <w:bCs/>
        </w:rPr>
        <w:t>Bu şarkıyı dillendiriyor= ………… ……….. ……… ….……. .         Ah şu şarkıların , gözü kör olsun != ……… …………. ………. …….. .</w:t>
      </w:r>
    </w:p>
    <w:p w:rsidR="00884DC1" w:rsidRDefault="00884DC1" w:rsidP="00420CC0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oval id="_x0000_s1032" style="position:absolute;left:0;text-align:left;margin-left:-12.8pt;margin-top:3.6pt;width:9.75pt;height:10.4pt;z-index:251646976" fillcolor="#bcbcbc" stroked="f" strokeweight="0">
            <v:fill color2="black" focusposition=".5,.5" focussize="" focus="100%" type="gradientRadial"/>
            <v:shadow on="t" type="perspective" color="#7f7f7f" offset="1pt" offset2="-3pt"/>
          </v:oval>
        </w:pict>
      </w:r>
      <w:r>
        <w:rPr>
          <w:noProof/>
          <w:lang w:eastAsia="tr-TR"/>
        </w:rPr>
        <w:pict>
          <v:oval id="_x0000_s1033" style="position:absolute;left:0;text-align:left;margin-left:288.15pt;margin-top:.4pt;width:9.75pt;height:10.4pt;z-index:251642880" fillcolor="#bcbcbc" stroked="f" strokeweight="0">
            <v:fill color2="black" focusposition=".5,.5" focussize="" focus="100%" type="gradientRadial"/>
            <v:shadow on="t" type="perspective" color="#7f7f7f" offset="1pt" offset2="-3pt"/>
          </v:oval>
        </w:pict>
      </w:r>
      <w:r>
        <w:rPr>
          <w:b/>
          <w:bCs/>
        </w:rPr>
        <w:t>Çıkarken odunları kır dedi.= …………… ……….. ………. …..…. .                 O defterlerini amcasına yüzletir.= ………. …….. …… .</w:t>
      </w:r>
    </w:p>
    <w:p w:rsidR="00884DC1" w:rsidRDefault="00884DC1" w:rsidP="00420CC0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34" type="#_x0000_t32" style="position:absolute;left:0;text-align:left;margin-left:-27.7pt;margin-top:21.4pt;width:592.85pt;height:5.15pt;z-index:251649024" o:connectortype="straight" strokeweight="5pt">
            <v:shadow color="#868686"/>
          </v:shape>
        </w:pict>
      </w:r>
      <w:r>
        <w:rPr>
          <w:noProof/>
          <w:lang w:eastAsia="tr-TR"/>
        </w:rPr>
        <w:pict>
          <v:oval id="_x0000_s1035" style="position:absolute;left:0;text-align:left;margin-left:-12.8pt;margin-top:1.55pt;width:9.75pt;height:10.4pt;z-index:251648000" fillcolor="#bcbcbc" stroked="f" strokeweight="0">
            <v:fill color2="black" focusposition=".5,.5" focussize="" focus="100%" type="gradientRadial"/>
            <v:shadow on="t" type="perspective" color="#7f7f7f" offset="1pt" offset2="-3pt"/>
          </v:oval>
        </w:pict>
      </w:r>
      <w:r>
        <w:rPr>
          <w:noProof/>
          <w:lang w:eastAsia="tr-TR"/>
        </w:rPr>
        <w:pict>
          <v:oval id="_x0000_s1036" style="position:absolute;left:0;text-align:left;margin-left:297.9pt;margin-top:1.55pt;width:9.75pt;height:10.4pt;z-index:251643904" fillcolor="#bcbcbc" stroked="f" strokeweight="0">
            <v:fill color2="black" focusposition=".5,.5" focussize="" focus="100%" type="gradientRadial"/>
            <v:shadow on="t" type="perspective" color="#7f7f7f" offset="1pt" offset2="-3pt"/>
          </v:oval>
        </w:pict>
      </w:r>
      <w:r>
        <w:rPr>
          <w:b/>
          <w:bCs/>
        </w:rPr>
        <w:t xml:space="preserve">O defterlerini amcasına yüzletti= …………… ………. ………. ……… .             Mine,çok ağlamıştı. = …………. …………. …….. ……… . </w:t>
      </w:r>
    </w:p>
    <w:p w:rsidR="00884DC1" w:rsidRDefault="00884DC1" w:rsidP="004241C9">
      <w:pPr>
        <w:rPr>
          <w:b/>
          <w:bCs/>
        </w:rPr>
      </w:pPr>
      <w:r>
        <w:rPr>
          <w:noProof/>
          <w:lang w:eastAsia="tr-TR"/>
        </w:rPr>
        <w:pict>
          <v:shape id="_x0000_s1037" type="#_x0000_t32" style="position:absolute;margin-left:207.75pt;margin-top:1.1pt;width:0;height:554.55pt;z-index:251653120" o:connectortype="straight" strokeweight="2.5pt">
            <v:shadow color="#868686"/>
          </v:shape>
        </w:pict>
      </w:r>
      <w:r>
        <w:rPr>
          <w:b/>
          <w:bCs/>
        </w:rPr>
        <w:t>3)Aşağıdaki çoktan seçmeli soruları yanıtlayın  (35P)+yazının güzelliği +1 =(36P)</w:t>
      </w:r>
    </w:p>
    <w:p w:rsidR="00884DC1" w:rsidRDefault="00884DC1" w:rsidP="00906F63">
      <w:pPr>
        <w:ind w:left="-851" w:firstLine="851"/>
        <w:rPr>
          <w:b/>
          <w:bCs/>
        </w:rPr>
      </w:pPr>
      <w:r>
        <w:rPr>
          <w:b/>
          <w:bCs/>
        </w:rPr>
        <w:t>1.Aşağıdaki cümlelerin hangisinin yüklemi      .  2.Aşağıdaki hangi cümlede söylendiği andan sonra yapılacağı anlamı var?</w:t>
      </w:r>
    </w:p>
    <w:p w:rsidR="00884DC1" w:rsidRDefault="00884DC1" w:rsidP="00906F63">
      <w:pPr>
        <w:ind w:left="-851" w:firstLine="851"/>
        <w:rPr>
          <w:b/>
          <w:bCs/>
        </w:rPr>
      </w:pPr>
      <w:r>
        <w:rPr>
          <w:b/>
          <w:bCs/>
        </w:rPr>
        <w:t>emir kipindendir?                                                     A)Rüzgarın sesini duyuyorum.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>A)Yeterli beslenmelisiniz.                                       B)Dondurma yemeği çok severim.</w:t>
      </w:r>
    </w:p>
    <w:p w:rsidR="00884DC1" w:rsidRDefault="00884DC1" w:rsidP="00906F63">
      <w:pPr>
        <w:ind w:left="-851" w:firstLine="851"/>
        <w:rPr>
          <w:b/>
          <w:bCs/>
        </w:rPr>
      </w:pPr>
      <w:r>
        <w:rPr>
          <w:b/>
          <w:bCs/>
        </w:rPr>
        <w:t>B)Yeterli beslenmiş.                                                 C)Annemin yaptığı yemeği iştahla yedik.</w:t>
      </w:r>
    </w:p>
    <w:p w:rsidR="00884DC1" w:rsidRDefault="00884DC1" w:rsidP="00906F63">
      <w:pPr>
        <w:ind w:left="-851" w:firstLine="851"/>
        <w:rPr>
          <w:b/>
          <w:bCs/>
        </w:rPr>
      </w:pPr>
      <w:r>
        <w:rPr>
          <w:b/>
          <w:bCs/>
        </w:rPr>
        <w:t>C)Yeterli besleniniz.                                                 D)Banu okula gidemeyecek.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38" type="#_x0000_t32" style="position:absolute;left:0;text-align:left;margin-left:-21.3pt;margin-top:17.8pt;width:598.05pt;height:1.3pt;z-index:251669504" o:connectortype="straight"/>
        </w:pict>
      </w:r>
      <w:r>
        <w:rPr>
          <w:b/>
          <w:bCs/>
        </w:rPr>
        <w:t>D)Yeterli beslensen.</w:t>
      </w:r>
    </w:p>
    <w:p w:rsidR="00884DC1" w:rsidRDefault="00884DC1" w:rsidP="00907D41">
      <w:pPr>
        <w:ind w:left="-851" w:firstLine="851"/>
        <w:rPr>
          <w:b/>
          <w:bCs/>
        </w:rPr>
      </w:pPr>
      <w:r>
        <w:rPr>
          <w:b/>
          <w:bCs/>
        </w:rPr>
        <w:t>3.)’’Yalnız,, sözcüğü aşağıdakilerin hangisinde    4)Aşağıdaki metinde altı çizili sözcüklerin hangisi sıfattır?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39" type="#_x0000_t32" style="position:absolute;left:0;text-align:left;margin-left:269.9pt;margin-top:12.75pt;width:24.7pt;height:0;z-index:251656192" o:connectortype="straight" strokecolor="#c0504d" strokeweight="5pt">
            <v:shadow color="#868686"/>
          </v:shape>
        </w:pict>
      </w:r>
      <w:r>
        <w:rPr>
          <w:noProof/>
          <w:lang w:eastAsia="tr-TR"/>
        </w:rPr>
        <w:pict>
          <v:shape id="_x0000_s1040" type="#_x0000_t32" style="position:absolute;left:0;text-align:left;margin-left:332.2pt;margin-top:13.65pt;width:13pt;height:.4pt;z-index:251660288" o:connectortype="straight" strokecolor="#c0504d" strokeweight="5pt">
            <v:shadow color="#868686"/>
          </v:shape>
        </w:pict>
      </w:r>
      <w:r>
        <w:rPr>
          <w:noProof/>
          <w:lang w:eastAsia="tr-TR"/>
        </w:rPr>
        <w:pict>
          <v:shape id="_x0000_s1041" type="#_x0000_t32" style="position:absolute;left:0;text-align:left;margin-left:371.1pt;margin-top:13.95pt;width:23.4pt;height:.1pt;flip:y;z-index:251658240" o:connectortype="straight" strokecolor="#c0504d" strokeweight="5pt">
            <v:shadow color="#868686"/>
          </v:shape>
        </w:pict>
      </w:r>
      <w:r>
        <w:rPr>
          <w:noProof/>
          <w:lang w:eastAsia="tr-TR"/>
        </w:rPr>
        <w:pict>
          <v:shape id="_x0000_s1042" type="#_x0000_t32" style="position:absolute;left:0;text-align:left;margin-left:478.1pt;margin-top:13.7pt;width:18.1pt;height:.05pt;flip:y;z-index:251657216" o:connectortype="straight" strokecolor="#c0504d" strokeweight="5pt">
            <v:shadow color="#868686"/>
          </v:shape>
        </w:pict>
      </w:r>
      <w:r>
        <w:rPr>
          <w:noProof/>
          <w:lang w:eastAsia="tr-TR"/>
        </w:rPr>
        <w:pict>
          <v:shape id="_x0000_s1043" type="#_x0000_t32" style="position:absolute;left:0;text-align:left;margin-left:263.45pt;margin-top:13.55pt;width:24.7pt;height:.05pt;flip:x;z-index:251654144" o:connectortype="straight" strokecolor="#c0504d" strokeweight="1pt">
            <v:stroke dashstyle="dash"/>
            <v:shadow color="#868686"/>
          </v:shape>
        </w:pict>
      </w:r>
      <w:r>
        <w:rPr>
          <w:b/>
          <w:bCs/>
        </w:rPr>
        <w:t>‘’Sadece,, anlamında kullanılmıştır?                     **Şu dünya mavi, bulutlar ak,Sular kara,renklerden en çok 12 yani seni.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44" type="#_x0000_t32" style="position:absolute;left:0;text-align:left;margin-left:207.75pt;margin-top:19.3pt;width:369pt;height:2.6pt;z-index:251663360" o:connectortype="straight"/>
        </w:pict>
      </w:r>
      <w:r>
        <w:rPr>
          <w:b/>
          <w:bCs/>
        </w:rPr>
        <w:t>A)Tunç Dede otelde yalnız kalıyormuş.                  A)  MAVİ     B) AK    C) KARA     D) ON İKİ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 xml:space="preserve">B)Müzik sınavı yalnız notalardan çıkacakmış.   </w:t>
      </w:r>
      <w:r w:rsidRPr="00B76E66">
        <w:rPr>
          <w:b/>
          <w:bCs/>
          <w:i/>
          <w:iCs/>
          <w:u w:val="single"/>
        </w:rPr>
        <w:t>5)</w:t>
      </w:r>
      <w:r>
        <w:rPr>
          <w:b/>
          <w:bCs/>
        </w:rPr>
        <w:t>Göreyim-Gelsek-Bilmeliler YANDAKİ KELİMELERİN KİPLERİ sırasıyla yaz.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45" type="#_x0000_t32" style="position:absolute;left:0;text-align:left;margin-left:207.7pt;margin-top:20.9pt;width:369.05pt;height:1.95pt;z-index:251664384" o:connectortype="straight"/>
        </w:pict>
      </w:r>
      <w:r>
        <w:rPr>
          <w:b/>
          <w:bCs/>
        </w:rPr>
        <w:t>C)Seni , Yalnız arkadaşınla gördüm.                        (8PUAN) Örn-geniş zaman,gereklilik,emir vb..)     CEVAP= ……. …… …….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46" type="#_x0000_t32" style="position:absolute;left:0;text-align:left;margin-left:-21.3pt;margin-top:17.5pt;width:229pt;height:1.3pt;z-index:251670528" o:connectortype="straight"/>
        </w:pict>
      </w:r>
      <w:r>
        <w:rPr>
          <w:b/>
          <w:bCs/>
        </w:rPr>
        <w:t>D)Yalnız kalan kız,ağlıyordu.                                 (8PUAN)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b/>
          <w:bCs/>
        </w:rPr>
        <w:t>6.)Aşağıda altı çizili olanlardan hangisi sıfat      E)‘’TIKLAMAK,, kelimesiyle miş’li zaman ve gereklilik kipinin olumsuzunu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47" type="#_x0000_t32" style="position:absolute;left:0;text-align:left;margin-left:449.6pt;margin-top:24.35pt;width:.05pt;height:159.65pt;z-index:251667456" o:connectortype="straight"/>
        </w:pict>
      </w:r>
      <w:r>
        <w:rPr>
          <w:noProof/>
          <w:lang w:eastAsia="tr-TR"/>
        </w:rPr>
        <w:pict>
          <v:shape id="_x0000_s1048" type="#_x0000_t32" style="position:absolute;left:0;text-align:left;margin-left:207.75pt;margin-top:24.35pt;width:263.25pt;height:2.6pt;z-index:251666432" o:connectortype="straight"/>
        </w:pict>
      </w:r>
      <w:r>
        <w:rPr>
          <w:noProof/>
          <w:lang w:eastAsia="tr-TR"/>
        </w:rPr>
        <w:pict>
          <v:shape id="_x0000_s1049" type="#_x0000_t32" style="position:absolute;left:0;text-align:left;margin-left:340pt;margin-top:12.65pt;width:201.1pt;height:1.3pt;z-index:251665408" o:connectortype="straight"/>
        </w:pict>
      </w:r>
      <w:r>
        <w:rPr>
          <w:b/>
          <w:bCs/>
        </w:rPr>
        <w:t>değildir???                                                                 Ve olumlu sorusunu yazınız.Ayrıca Türkçedeki şahısları ve eklerinide yaz!</w:t>
      </w:r>
    </w:p>
    <w:p w:rsidR="00884DC1" w:rsidRDefault="00884DC1" w:rsidP="00BF41D8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50" type="#_x0000_t32" style="position:absolute;left:0;text-align:left;margin-left:471pt;margin-top:1.55pt;width:100pt;height:0;z-index:251668480" o:connectortype="straight"/>
        </w:pict>
      </w:r>
      <w:r>
        <w:rPr>
          <w:noProof/>
          <w:lang w:eastAsia="tr-TR"/>
        </w:rPr>
        <w:pict>
          <v:shape id="_x0000_s1051" type="#_x0000_t32" style="position:absolute;left:0;text-align:left;margin-left:5.95pt;margin-top:13.85pt;width:40.2pt;height:.05pt;z-index:251659264" o:connectortype="straight" strokecolor="#c0504d" strokeweight="5pt">
            <v:shadow color="#868686"/>
          </v:shape>
        </w:pict>
      </w:r>
      <w:r>
        <w:rPr>
          <w:b/>
          <w:bCs/>
        </w:rPr>
        <w:t xml:space="preserve">A)İhtişamlı şato dikkatimi çekti.                         ’TIKLAMAK:     </w:t>
      </w:r>
      <w:hyperlink r:id="rId4" w:history="1">
        <w:r w:rsidRPr="00330F61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                                                                         Ş.ekleri;İpucu:ben,s.</w:t>
      </w:r>
    </w:p>
    <w:p w:rsidR="00884DC1" w:rsidRDefault="00884DC1" w:rsidP="00FD7720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52" type="#_x0000_t32" style="position:absolute;left:0;text-align:left;margin-left:46.15pt;margin-top:28.65pt;width:36.35pt;height:0;z-index:251662336" o:connectortype="straight" strokecolor="#c0504d" strokeweight="5pt">
            <v:shadow color="#868686"/>
          </v:shape>
        </w:pict>
      </w:r>
      <w:r>
        <w:rPr>
          <w:noProof/>
          <w:lang w:eastAsia="tr-TR"/>
        </w:rPr>
        <w:pict>
          <v:shape id="_x0000_s1053" type="#_x0000_t32" style="position:absolute;left:0;text-align:left;margin-left:5.95pt;margin-top:14.35pt;width:40.2pt;height:0;z-index:251661312" o:connectortype="straight" strokecolor="#c0504d" strokeweight="5pt">
            <v:shadow color="#868686"/>
          </v:shape>
        </w:pict>
      </w:r>
      <w:r>
        <w:rPr>
          <w:b/>
          <w:bCs/>
        </w:rPr>
        <w:t xml:space="preserve">B)Kıymetli haznedar Hulki Efendi.                                                                                                                                                                                                                                                             ….C)          C)Suzan, Borcamı fırına yerleştirdi.                                                                                                                                  </w:t>
      </w:r>
    </w:p>
    <w:p w:rsidR="00884DC1" w:rsidRDefault="00884DC1" w:rsidP="00FD7720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 id="_x0000_s1054" type="#_x0000_t32" style="position:absolute;left:0;text-align:left;margin-left:83.8pt;margin-top:16pt;width:21.4pt;height:0;z-index:251655168" o:connectortype="straight" strokecolor="#c0504d" strokeweight="5pt">
            <v:shadow color="#868686"/>
          </v:shape>
        </w:pict>
      </w:r>
      <w:r>
        <w:rPr>
          <w:b/>
          <w:bCs/>
        </w:rPr>
        <w:t xml:space="preserve">D)Şerefli vatanım derin bir tarihe sahiptir.   </w:t>
      </w:r>
    </w:p>
    <w:p w:rsidR="00884DC1" w:rsidRDefault="00884DC1" w:rsidP="00FD7720">
      <w:pPr>
        <w:ind w:left="-851" w:firstLine="851"/>
        <w:rPr>
          <w:b/>
          <w:bCs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5" type="#_x0000_t74" style="position:absolute;left:0;text-align:left;margin-left:159.65pt;margin-top:20.75pt;width:25.3pt;height:33.7pt;z-index:251673600" fillcolor="#b2a1c7" strokecolor="#b2a1c7" strokeweight="1pt">
            <v:fill color2="#e5dfec" angle="-45" focus="-50%" type="gradient"/>
            <v:shadow on="t" type="perspective" color="#3f3151" opacity=".5" offset="1pt" offset2="-3pt"/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6" type="#_x0000_t96" style="position:absolute;left:0;text-align:left;margin-left:105.2pt;margin-top:14.95pt;width:46.7pt;height:44.05pt;z-index:251672576" fillcolor="#d99594" strokecolor="#d99594" strokeweight="1pt">
            <v:fill color2="#f2dbdb" angle="-45" focus="-50%" type="gradient"/>
            <v:shadow on="t" type="perspective" color="#622423" opacity=".5" offset="1pt" offset2="-3pt"/>
          </v:shape>
        </w:pict>
      </w:r>
      <w:r>
        <w:rPr>
          <w:noProof/>
          <w:lang w:eastAsia="tr-TR"/>
        </w:rPr>
        <w:pict>
          <v:shape id="_x0000_s1057" type="#_x0000_t32" style="position:absolute;left:0;text-align:left;margin-left:-27.65pt;margin-top:11pt;width:235.4pt;height:.05pt;z-index:251671552" o:connectortype="straight"/>
        </w:pict>
      </w:r>
    </w:p>
    <w:p w:rsidR="00884DC1" w:rsidRPr="00BF41D8" w:rsidRDefault="00884DC1" w:rsidP="00FD7720">
      <w:pPr>
        <w:ind w:left="-851" w:firstLine="851"/>
        <w:rPr>
          <w:b/>
          <w:bCs/>
        </w:rPr>
      </w:pPr>
      <w:r>
        <w:rPr>
          <w:b/>
          <w:bCs/>
        </w:rPr>
        <w:t xml:space="preserve">BAŞARILAR DİLERİM…                                                                                                                  </w:t>
      </w:r>
    </w:p>
    <w:sectPr w:rsidR="00884DC1" w:rsidRPr="00BF41D8" w:rsidSect="00907D41">
      <w:pgSz w:w="11906" w:h="16838"/>
      <w:pgMar w:top="142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1D8"/>
    <w:rsid w:val="00012D85"/>
    <w:rsid w:val="00016C03"/>
    <w:rsid w:val="00050CEF"/>
    <w:rsid w:val="00096C69"/>
    <w:rsid w:val="000C1BE6"/>
    <w:rsid w:val="00133D01"/>
    <w:rsid w:val="001A5DAA"/>
    <w:rsid w:val="00211AF1"/>
    <w:rsid w:val="00247A32"/>
    <w:rsid w:val="0028164C"/>
    <w:rsid w:val="002845A0"/>
    <w:rsid w:val="002957E9"/>
    <w:rsid w:val="002A2170"/>
    <w:rsid w:val="002E5513"/>
    <w:rsid w:val="002F2C62"/>
    <w:rsid w:val="00314E9A"/>
    <w:rsid w:val="00330F61"/>
    <w:rsid w:val="00336882"/>
    <w:rsid w:val="0035383C"/>
    <w:rsid w:val="003B1F48"/>
    <w:rsid w:val="004049E3"/>
    <w:rsid w:val="00410FA1"/>
    <w:rsid w:val="00420CC0"/>
    <w:rsid w:val="004241C9"/>
    <w:rsid w:val="004245F4"/>
    <w:rsid w:val="00446CF4"/>
    <w:rsid w:val="004902C4"/>
    <w:rsid w:val="004953DA"/>
    <w:rsid w:val="004F7CA8"/>
    <w:rsid w:val="00500F4A"/>
    <w:rsid w:val="00524930"/>
    <w:rsid w:val="005753D3"/>
    <w:rsid w:val="00576D8B"/>
    <w:rsid w:val="005F63C2"/>
    <w:rsid w:val="005F7F43"/>
    <w:rsid w:val="00617CA2"/>
    <w:rsid w:val="0066177D"/>
    <w:rsid w:val="006654B1"/>
    <w:rsid w:val="00686178"/>
    <w:rsid w:val="0069071F"/>
    <w:rsid w:val="00692ADD"/>
    <w:rsid w:val="006C5CB5"/>
    <w:rsid w:val="007017BA"/>
    <w:rsid w:val="00710B37"/>
    <w:rsid w:val="0071483D"/>
    <w:rsid w:val="007524E7"/>
    <w:rsid w:val="007B24C5"/>
    <w:rsid w:val="007F63F6"/>
    <w:rsid w:val="008638B9"/>
    <w:rsid w:val="00884DC1"/>
    <w:rsid w:val="008A1E52"/>
    <w:rsid w:val="008A7F6A"/>
    <w:rsid w:val="008B2E2C"/>
    <w:rsid w:val="008E207F"/>
    <w:rsid w:val="008F322B"/>
    <w:rsid w:val="00906F63"/>
    <w:rsid w:val="00907D41"/>
    <w:rsid w:val="009278D2"/>
    <w:rsid w:val="009934B1"/>
    <w:rsid w:val="00A1388D"/>
    <w:rsid w:val="00A5342B"/>
    <w:rsid w:val="00A55A82"/>
    <w:rsid w:val="00A751F1"/>
    <w:rsid w:val="00A81379"/>
    <w:rsid w:val="00A94EA9"/>
    <w:rsid w:val="00AD1709"/>
    <w:rsid w:val="00B235A7"/>
    <w:rsid w:val="00B4748F"/>
    <w:rsid w:val="00B6361F"/>
    <w:rsid w:val="00B76E66"/>
    <w:rsid w:val="00BB5D59"/>
    <w:rsid w:val="00BD1EFA"/>
    <w:rsid w:val="00BD5746"/>
    <w:rsid w:val="00BF41D8"/>
    <w:rsid w:val="00C10619"/>
    <w:rsid w:val="00C31B5D"/>
    <w:rsid w:val="00C32F60"/>
    <w:rsid w:val="00C61B76"/>
    <w:rsid w:val="00C6291C"/>
    <w:rsid w:val="00C7028C"/>
    <w:rsid w:val="00C91A34"/>
    <w:rsid w:val="00CA7A1D"/>
    <w:rsid w:val="00D05508"/>
    <w:rsid w:val="00D704BA"/>
    <w:rsid w:val="00DA1321"/>
    <w:rsid w:val="00DE4AB5"/>
    <w:rsid w:val="00DF0378"/>
    <w:rsid w:val="00E04D8F"/>
    <w:rsid w:val="00E20E2D"/>
    <w:rsid w:val="00E23A8A"/>
    <w:rsid w:val="00E82B7A"/>
    <w:rsid w:val="00EA1B5F"/>
    <w:rsid w:val="00EB76A9"/>
    <w:rsid w:val="00F6266B"/>
    <w:rsid w:val="00FB29CC"/>
    <w:rsid w:val="00FC0C00"/>
    <w:rsid w:val="00FD7720"/>
    <w:rsid w:val="00FF2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E20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482</Words>
  <Characters>2749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3</cp:revision>
  <dcterms:created xsi:type="dcterms:W3CDTF">2013-11-04T15:37:00Z</dcterms:created>
  <dcterms:modified xsi:type="dcterms:W3CDTF">2013-11-04T18:43:00Z</dcterms:modified>
</cp:coreProperties>
</file>