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526" w:rsidRDefault="00FD5526">
      <w:pPr>
        <w:pStyle w:val="VarsaylanBiem"/>
        <w:jc w:val="center"/>
        <w:rPr>
          <w:rFonts w:cs="Times New Roman"/>
        </w:rPr>
      </w:pPr>
      <w:r>
        <w:rPr>
          <w:b/>
          <w:bCs/>
        </w:rPr>
        <w:t>2013/2014 EĞİTİM-ÖĞRETİM YILI BAYRAKLI OSMAN ÇINAR ORTAOKULU 7.SINIF TÜRKÇE DERSİ 1.DÖNEM 1.YAZILI DEĞERLENDİRME</w:t>
      </w:r>
    </w:p>
    <w:p w:rsidR="00FD5526" w:rsidRDefault="00FD5526">
      <w:pPr>
        <w:pStyle w:val="VarsaylanBiem"/>
        <w:rPr>
          <w:rFonts w:cs="Times New Roman"/>
        </w:rPr>
      </w:pPr>
      <w:r>
        <w:rPr>
          <w:b/>
          <w:bCs/>
        </w:rPr>
        <w:t>ADI SOYADI:</w:t>
      </w:r>
    </w:p>
    <w:p w:rsidR="00FD5526" w:rsidRDefault="00FD5526">
      <w:pPr>
        <w:sectPr w:rsidR="00FD5526" w:rsidSect="00E14C10">
          <w:pgSz w:w="11906" w:h="16838"/>
          <w:pgMar w:top="567" w:right="567" w:bottom="567" w:left="567" w:header="0" w:footer="0" w:gutter="0"/>
          <w:cols w:space="708"/>
          <w:formProt w:val="0"/>
          <w:docGrid w:linePitch="360" w:charSpace="4096"/>
        </w:sect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b/>
          <w:bCs/>
          <w:sz w:val="20"/>
          <w:szCs w:val="20"/>
        </w:rPr>
        <w:t>1, 2 ve 3.soruları şiire göre yanıtlayınız.</w:t>
      </w:r>
      <w:r>
        <w:rPr>
          <w:b/>
          <w:bCs/>
          <w:sz w:val="20"/>
          <w:szCs w:val="20"/>
        </w:rPr>
        <w:tab/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İstanbul’u dinliyorum gözlerim kapalı;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Önce hafiften bir rüzgar esiyor;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Yavaş  yavaş sallanıyor yapraklar ağaçlarda;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Uzaklarda, çok uzaklarda sucuların hiç durmayan çıngırakları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İstanbul’u dinliyorum gözlerim kapalı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sz w:val="20"/>
          <w:szCs w:val="20"/>
        </w:rPr>
        <w:t>Orhan Veli KANIK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b/>
          <w:bCs/>
          <w:sz w:val="20"/>
          <w:szCs w:val="20"/>
        </w:rPr>
        <w:t>S.1. Şair hangi sesleri duymaktadır, gözlerim kapalı derken neyi anlatmak istemiştir?10 p.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b/>
          <w:bCs/>
          <w:sz w:val="20"/>
          <w:szCs w:val="20"/>
        </w:rPr>
        <w:t>S.2. Şiirde iletişim davranışlarından hangisi konu edilmiştir?5p.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b/>
          <w:bCs/>
          <w:sz w:val="20"/>
          <w:szCs w:val="20"/>
        </w:rPr>
        <w:t>S.3.Şiirde bahsedilen iletişim davranışı hakkında bir paragraf yazınız.10p.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b/>
          <w:bCs/>
          <w:sz w:val="20"/>
          <w:szCs w:val="20"/>
        </w:rPr>
        <w:t>S.4. Aşağıdaki cümlelerde iş, oluş, hareket bildiren kelimelerin altlarını çiziniz.10</w:t>
      </w:r>
      <w:bookmarkStart w:id="0" w:name="_GoBack"/>
      <w:bookmarkEnd w:id="0"/>
      <w:r>
        <w:rPr>
          <w:b/>
          <w:bCs/>
          <w:sz w:val="20"/>
          <w:szCs w:val="20"/>
        </w:rPr>
        <w:t>p.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Ahmet resimlerini yağlı boyayla yapardı.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Kahvaltı yaptıktan bir saat sonra acıkmış.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Diktiği domatesler çok çabuk büyüdü.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Bu çocuk gördüğü her çiçeği koparmış.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Her gece erken uyur, sabahları ise erken kalkardı.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b/>
          <w:bCs/>
          <w:sz w:val="20"/>
          <w:szCs w:val="20"/>
        </w:rPr>
        <w:t>S.5. Atını çizdiğiniz kelimeleri gruplayınız.5p.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65.5pt;margin-top:8.55pt;width:1in;height:1in;z-index:251657728" adj="-17400,29655">
            <v:textbox>
              <w:txbxContent>
                <w:p w:rsidR="00FD5526" w:rsidRDefault="00FD5526" w:rsidP="00E14C10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106" style="position:absolute;margin-left:-15.5pt;margin-top:8.55pt;width:1in;height:1in;z-index:251656704">
            <v:textbox>
              <w:txbxContent>
                <w:p w:rsidR="00FD5526" w:rsidRDefault="00FD5526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06" style="position:absolute;margin-left:146.5pt;margin-top:8.55pt;width:1in;height:1in;z-index:251658752">
            <v:textbox>
              <w:txbxContent>
                <w:p w:rsidR="00FD5526" w:rsidRDefault="00FD5526" w:rsidP="00E14C10"/>
              </w:txbxContent>
            </v:textbox>
          </v:shape>
        </w:pic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b/>
          <w:bCs/>
          <w:sz w:val="20"/>
          <w:szCs w:val="20"/>
        </w:rPr>
        <w:t>S.6. Aşağıdaki cümlelerde geçen yazım yanlışlarını bulup (D) ( Y) şeklinde gösteriniz.10p.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( ) Müşterilerden herbiri çekilişe katılmış.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( ) Annesinin aldığı hediyeyi başucundan ayırmamış.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( ) Herşey yerli yerinde.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( ) Birkaç ay sonra tatile çıkacaklar.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( ) Beni herkez sever.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b/>
          <w:bCs/>
          <w:sz w:val="20"/>
          <w:szCs w:val="20"/>
        </w:rPr>
        <w:t>S.7. Aşağıdaki cümlelerin öznel yargı olanların başına (Ö) nesnel yagı olanların başına (N) harfi koyunuz.10p.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( ) İletişim, kişiler arası ya da toplumlar arası oluşan bir süreçtir.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( ) Bir kişinin kurduğu iletişim sınırlı olabilir.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( ) Filmi çok beğendim.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( ) Hava çok güzel.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( ) Ülkemizin başkenti Ankara’dır.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b/>
          <w:bCs/>
          <w:sz w:val="20"/>
          <w:szCs w:val="20"/>
        </w:rPr>
        <w:t>S.8. Aşağıdaki cümlelerde geçen altı çizili kelimelerin gerçek anlam mı, mecaz anlam mı yoksa yan anlam mı olduklarını yazınız.8p.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 xml:space="preserve">Ayrılığın </w:t>
      </w:r>
      <w:r>
        <w:rPr>
          <w:sz w:val="20"/>
          <w:szCs w:val="20"/>
          <w:u w:val="single"/>
        </w:rPr>
        <w:t>acısı</w:t>
      </w:r>
      <w:r>
        <w:rPr>
          <w:sz w:val="20"/>
          <w:szCs w:val="20"/>
        </w:rPr>
        <w:t xml:space="preserve"> kolay kolay dindirilemez.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  <w:u w:val="single"/>
        </w:rPr>
        <w:t>Acının</w:t>
      </w:r>
      <w:r>
        <w:rPr>
          <w:sz w:val="20"/>
          <w:szCs w:val="20"/>
        </w:rPr>
        <w:t xml:space="preserve"> iştahı açtığı söylenir.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 xml:space="preserve">Boynumu güneş yakınca </w:t>
      </w:r>
      <w:r>
        <w:rPr>
          <w:sz w:val="20"/>
          <w:szCs w:val="20"/>
          <w:u w:val="single"/>
        </w:rPr>
        <w:t>acı</w:t>
      </w:r>
      <w:r>
        <w:rPr>
          <w:sz w:val="20"/>
          <w:szCs w:val="20"/>
        </w:rPr>
        <w:t xml:space="preserve"> hissettim. 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b/>
          <w:bCs/>
          <w:sz w:val="20"/>
          <w:szCs w:val="20"/>
        </w:rPr>
        <w:t>S.9. Aşağıdaki cümlelerde geçen fiileri inceleyerek bunların kip çeşidini ( haber/dilek-olumlu/olumsuz-kipin adı) yazınız.12p.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Yarınki şehir turunda tarihi yerleri gezelim.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*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*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*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Gösterime yeni giren bu filmi sen de izlemelisin.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*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*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sz w:val="20"/>
          <w:szCs w:val="20"/>
        </w:rPr>
        <w:t>*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  <w:r>
        <w:rPr>
          <w:b/>
          <w:bCs/>
          <w:sz w:val="20"/>
          <w:szCs w:val="20"/>
        </w:rPr>
        <w:t>S.10. Kitle iletim araçlarının (TV,genelağ,gazete) günlük yaşamımıza etkilerini anlatan bir deneme yazınız.20p.</w:t>
      </w:r>
    </w:p>
    <w:p w:rsidR="00FD5526" w:rsidRDefault="00FD5526">
      <w:pPr>
        <w:pStyle w:val="VarsaylanBiem"/>
        <w:spacing w:after="0" w:line="100" w:lineRule="atLeast"/>
        <w:rPr>
          <w:rFonts w:cs="Times New Roman"/>
        </w:rPr>
      </w:pPr>
    </w:p>
    <w:p w:rsidR="00FD5526" w:rsidRDefault="00FD5526">
      <w:pPr>
        <w:sectPr w:rsidR="00FD5526">
          <w:type w:val="continuous"/>
          <w:pgSz w:w="11906" w:h="16838"/>
          <w:pgMar w:top="1417" w:right="1417" w:bottom="1417" w:left="1417" w:header="0" w:footer="0" w:gutter="0"/>
          <w:cols w:num="2" w:sep="1" w:space="708"/>
          <w:formProt w:val="0"/>
          <w:docGrid w:linePitch="360" w:charSpace="4096"/>
        </w:sectPr>
      </w:pPr>
      <w:hyperlink r:id="rId4" w:history="1">
        <w:r>
          <w:rPr>
            <w:rStyle w:val="Hyperlink"/>
            <w:rFonts w:ascii="Rockwell Extra Bold" w:hAnsi="Rockwell Extra Bold" w:cs="Rockwell Extra Bold"/>
            <w:sz w:val="24"/>
            <w:szCs w:val="24"/>
          </w:rPr>
          <w:t>www.sorubak.com</w:t>
        </w:r>
      </w:hyperlink>
    </w:p>
    <w:p w:rsidR="00FD5526" w:rsidRDefault="00FD5526"/>
    <w:sectPr w:rsidR="00FD5526" w:rsidSect="00C2442F">
      <w:type w:val="continuous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442F"/>
    <w:rsid w:val="001F4395"/>
    <w:rsid w:val="003C019A"/>
    <w:rsid w:val="006D6B99"/>
    <w:rsid w:val="007C74F9"/>
    <w:rsid w:val="007F2F90"/>
    <w:rsid w:val="009C5436"/>
    <w:rsid w:val="00C2442F"/>
    <w:rsid w:val="00E14C10"/>
    <w:rsid w:val="00FD5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436"/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arsaylanBiem">
    <w:name w:val="Varsayılan Biçem"/>
    <w:uiPriority w:val="99"/>
    <w:rsid w:val="00C2442F"/>
    <w:pPr>
      <w:suppressAutoHyphens/>
      <w:spacing w:after="200" w:line="276" w:lineRule="auto"/>
    </w:pPr>
    <w:rPr>
      <w:rFonts w:eastAsia="SimSun" w:cs="Calibri"/>
      <w:lang w:eastAsia="en-US"/>
    </w:rPr>
  </w:style>
  <w:style w:type="paragraph" w:customStyle="1" w:styleId="Balk">
    <w:name w:val="Başlık"/>
    <w:basedOn w:val="VarsaylanBiem"/>
    <w:next w:val="MetinGvdesi"/>
    <w:uiPriority w:val="99"/>
    <w:rsid w:val="00C2442F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MetinGvdesi">
    <w:name w:val="Metin Gövdesi"/>
    <w:basedOn w:val="VarsaylanBiem"/>
    <w:uiPriority w:val="99"/>
    <w:rsid w:val="00C2442F"/>
    <w:pPr>
      <w:spacing w:after="120"/>
    </w:pPr>
  </w:style>
  <w:style w:type="paragraph" w:styleId="List">
    <w:name w:val="List"/>
    <w:basedOn w:val="MetinGvdesi"/>
    <w:uiPriority w:val="99"/>
    <w:rsid w:val="00C2442F"/>
  </w:style>
  <w:style w:type="paragraph" w:styleId="Caption">
    <w:name w:val="caption"/>
    <w:basedOn w:val="VarsaylanBiem"/>
    <w:uiPriority w:val="99"/>
    <w:qFormat/>
    <w:rsid w:val="00C2442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izin">
    <w:name w:val="Dizin"/>
    <w:basedOn w:val="VarsaylanBiem"/>
    <w:uiPriority w:val="99"/>
    <w:rsid w:val="00C2442F"/>
    <w:pPr>
      <w:suppressLineNumbers/>
    </w:pPr>
  </w:style>
  <w:style w:type="character" w:styleId="Hyperlink">
    <w:name w:val="Hyperlink"/>
    <w:basedOn w:val="DefaultParagraphFont"/>
    <w:uiPriority w:val="99"/>
    <w:rsid w:val="007F2F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338</Words>
  <Characters>1933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AVCI</dc:creator>
  <cp:keywords>www.sorubak.com</cp:keywords>
  <dc:description>www.sorubak.com</dc:description>
  <cp:lastModifiedBy>edanur</cp:lastModifiedBy>
  <cp:revision>4</cp:revision>
  <dcterms:created xsi:type="dcterms:W3CDTF">2013-10-28T08:48:00Z</dcterms:created>
  <dcterms:modified xsi:type="dcterms:W3CDTF">2013-10-29T18:08:00Z</dcterms:modified>
  <cp:category>www.sorubak.com</cp:category>
</cp:coreProperties>
</file>