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EE9" w:rsidRDefault="00923EE9" w:rsidP="00CF0AE4">
      <w:pPr>
        <w:spacing w:after="0"/>
        <w:jc w:val="center"/>
        <w:rPr>
          <w:b/>
          <w:bCs/>
        </w:rPr>
      </w:pPr>
      <w:r>
        <w:rPr>
          <w:b/>
          <w:bCs/>
        </w:rPr>
        <w:t xml:space="preserve">2013-2014  EĞİTİM ÖĞRETİM YILI HASKÖY ORTAOKULU 7. SINIFLAR SOSYAL BİLGİLER DERSİ </w:t>
      </w:r>
    </w:p>
    <w:p w:rsidR="00923EE9" w:rsidRDefault="00923EE9" w:rsidP="00CF0AE4">
      <w:pPr>
        <w:spacing w:after="0"/>
        <w:jc w:val="center"/>
        <w:rPr>
          <w:b/>
          <w:bCs/>
        </w:rPr>
      </w:pPr>
      <w:r>
        <w:rPr>
          <w:b/>
          <w:bCs/>
        </w:rPr>
        <w:t>1. DÖNEM 1. SINAVI</w:t>
      </w:r>
    </w:p>
    <w:p w:rsidR="00923EE9" w:rsidRDefault="00923EE9" w:rsidP="00CF0AE4">
      <w:pPr>
        <w:spacing w:after="0"/>
        <w:rPr>
          <w:b/>
          <w:bCs/>
        </w:rPr>
      </w:pPr>
      <w:r>
        <w:rPr>
          <w:b/>
          <w:bCs/>
        </w:rPr>
        <w:t>ADI:                                    SOYADI:                                       NUMARA:</w:t>
      </w:r>
    </w:p>
    <w:p w:rsidR="00923EE9" w:rsidRDefault="00923EE9" w:rsidP="00CF0AE4">
      <w:pPr>
        <w:spacing w:after="0"/>
      </w:pPr>
      <w:r>
        <w:rPr>
          <w:b/>
          <w:bCs/>
        </w:rPr>
        <w:t>1</w:t>
      </w:r>
      <w:r w:rsidRPr="00282716">
        <w:rPr>
          <w:b/>
          <w:bCs/>
        </w:rPr>
        <w:t>-“</w:t>
      </w:r>
      <w:r w:rsidRPr="00282716">
        <w:rPr>
          <w:b/>
          <w:bCs/>
          <w:i/>
          <w:iCs/>
        </w:rPr>
        <w:t>Sana laf anlatmak, deveye hendek atlatmaktan daha zor</w:t>
      </w:r>
      <w:r w:rsidRPr="00282716">
        <w:rPr>
          <w:b/>
          <w:bCs/>
        </w:rPr>
        <w:t>” diyen bir kişinin şikâyetini,  aşağıdakilerden hangisi daha doğru açıklar?</w:t>
      </w:r>
    </w:p>
    <w:p w:rsidR="00923EE9" w:rsidRPr="00042A82" w:rsidRDefault="00923EE9" w:rsidP="00CF0AE4">
      <w:pPr>
        <w:spacing w:after="0"/>
      </w:pPr>
      <w:r w:rsidRPr="00042A82">
        <w:t>A-İyi konuşamadığıB-Karşısındakinin kendisini anlamadığı</w:t>
      </w:r>
    </w:p>
    <w:p w:rsidR="00923EE9" w:rsidRDefault="00923EE9" w:rsidP="00CF0AE4">
      <w:pPr>
        <w:spacing w:after="0"/>
      </w:pPr>
      <w:r w:rsidRPr="00042A82">
        <w:t>C-Etkili iletişim kurduğuD-Karşısındakinin iyi bir dinleyici olduğu</w:t>
      </w:r>
    </w:p>
    <w:p w:rsidR="00923EE9" w:rsidRPr="00282716" w:rsidRDefault="00923EE9" w:rsidP="00CF0AE4">
      <w:pPr>
        <w:spacing w:after="0"/>
        <w:rPr>
          <w:b/>
          <w:bCs/>
        </w:rPr>
      </w:pPr>
      <w:r w:rsidRPr="00042A82">
        <w:rPr>
          <w:b/>
          <w:bCs/>
        </w:rPr>
        <w:t>2-</w:t>
      </w:r>
      <w:r w:rsidRPr="00282716">
        <w:rPr>
          <w:b/>
          <w:bCs/>
        </w:rPr>
        <w:t>Atatürk:”Beni görmek demek mutlaka yüzümü görmek demek</w:t>
      </w:r>
      <w:r>
        <w:rPr>
          <w:b/>
          <w:bCs/>
        </w:rPr>
        <w:t>değildir</w:t>
      </w:r>
      <w:r w:rsidRPr="00282716">
        <w:rPr>
          <w:b/>
          <w:bCs/>
        </w:rPr>
        <w:t>.Benim</w:t>
      </w:r>
      <w:r w:rsidRPr="00282716">
        <w:rPr>
          <w:b/>
          <w:bCs/>
        </w:rPr>
        <w:br/>
        <w:t>fikirlerimi,benim duygularımı anlıyorsanız ve hissediyorsanız bu yeterlidir.”demiştir.</w:t>
      </w:r>
    </w:p>
    <w:p w:rsidR="00923EE9" w:rsidRPr="00282716" w:rsidRDefault="00923EE9" w:rsidP="00CF0AE4">
      <w:pPr>
        <w:spacing w:after="0"/>
        <w:rPr>
          <w:b/>
          <w:bCs/>
        </w:rPr>
      </w:pPr>
      <w:r w:rsidRPr="00282716">
        <w:rPr>
          <w:b/>
          <w:bCs/>
        </w:rPr>
        <w:t>Atatürk bu sözüyle iletişimde hangi etkenin önemini vurgulamıştır?</w:t>
      </w:r>
    </w:p>
    <w:p w:rsidR="00923EE9" w:rsidRDefault="00923EE9" w:rsidP="00CF0AE4">
      <w:pPr>
        <w:spacing w:after="0"/>
      </w:pPr>
      <w:r>
        <w:t xml:space="preserve">A-Beden dili                                                                      B-Empati </w:t>
      </w:r>
      <w:r>
        <w:br/>
        <w:t>C-Etkili dinleme                                                              D</w:t>
      </w:r>
      <w:r w:rsidRPr="00042A82">
        <w:t>-Üslup</w:t>
      </w:r>
    </w:p>
    <w:p w:rsidR="00923EE9" w:rsidRPr="00282716" w:rsidRDefault="00923EE9" w:rsidP="00CF0AE4">
      <w:pPr>
        <w:spacing w:after="0"/>
        <w:rPr>
          <w:b/>
          <w:bCs/>
        </w:rPr>
      </w:pPr>
      <w:r w:rsidRPr="00287617">
        <w:rPr>
          <w:b/>
          <w:bCs/>
        </w:rPr>
        <w:t>3</w:t>
      </w:r>
      <w:r>
        <w:rPr>
          <w:b/>
          <w:bCs/>
        </w:rPr>
        <w:t xml:space="preserve">- </w:t>
      </w:r>
      <w:r w:rsidRPr="00282716">
        <w:rPr>
          <w:b/>
          <w:bCs/>
        </w:rPr>
        <w:t>iletişimi kolaylaştıran unsurlar : Etkili dinlemek,empatikurmak,güleryüz göstermek, ……….</w:t>
      </w:r>
    </w:p>
    <w:p w:rsidR="00923EE9" w:rsidRPr="00282716" w:rsidRDefault="00923EE9" w:rsidP="00CF0AE4">
      <w:pPr>
        <w:spacing w:after="0"/>
        <w:rPr>
          <w:b/>
          <w:bCs/>
        </w:rPr>
      </w:pPr>
      <w:r w:rsidRPr="00282716">
        <w:rPr>
          <w:b/>
          <w:bCs/>
        </w:rPr>
        <w:t>Cümlede boş bırakılan yere hangisi yazılabilir?</w:t>
      </w:r>
      <w:bookmarkStart w:id="0" w:name="_GoBack"/>
      <w:bookmarkEnd w:id="0"/>
    </w:p>
    <w:p w:rsidR="00923EE9" w:rsidRDefault="00923EE9" w:rsidP="00CF0AE4">
      <w:pPr>
        <w:spacing w:after="0"/>
      </w:pPr>
      <w:r>
        <w:t xml:space="preserve">A-Ahlak dersi vermek                                                     B-Sınamak-sorguya çekmek </w:t>
      </w:r>
    </w:p>
    <w:p w:rsidR="00923EE9" w:rsidRDefault="00923EE9" w:rsidP="00CF0AE4">
      <w:pPr>
        <w:spacing w:after="0"/>
      </w:pPr>
      <w:r>
        <w:t>C-Eleştiri yapmak                                                            D-Farklılıklara saygı duymak</w:t>
      </w:r>
    </w:p>
    <w:p w:rsidR="00923EE9" w:rsidRPr="00282716" w:rsidRDefault="00923EE9" w:rsidP="00CF0AE4">
      <w:pPr>
        <w:spacing w:after="0"/>
        <w:rPr>
          <w:b/>
          <w:bCs/>
        </w:rPr>
      </w:pPr>
      <w:r w:rsidRPr="00477BCB">
        <w:rPr>
          <w:b/>
          <w:bCs/>
        </w:rPr>
        <w:t>4-</w:t>
      </w:r>
      <w:r w:rsidRPr="00282716">
        <w:rPr>
          <w:b/>
          <w:bCs/>
        </w:rPr>
        <w:t xml:space="preserve">Aşağıdakilerden hangisi Türkiye’de nüfusun dağılışını etkileyen faktörlerden birisi </w:t>
      </w:r>
      <w:r w:rsidRPr="00282716">
        <w:rPr>
          <w:b/>
          <w:bCs/>
          <w:u w:val="single"/>
        </w:rPr>
        <w:t>değildir?</w:t>
      </w:r>
    </w:p>
    <w:p w:rsidR="00923EE9" w:rsidRDefault="00923EE9" w:rsidP="00CF0AE4">
      <w:pPr>
        <w:spacing w:after="0"/>
      </w:pPr>
      <w:r>
        <w:t>A-Ulaşım                                             B-Ticaret</w:t>
      </w:r>
    </w:p>
    <w:p w:rsidR="00923EE9" w:rsidRDefault="00923EE9" w:rsidP="00CF0AE4">
      <w:pPr>
        <w:spacing w:after="0"/>
      </w:pPr>
      <w:r>
        <w:t>C-Enlem  D-Tarım</w:t>
      </w:r>
    </w:p>
    <w:p w:rsidR="00923EE9" w:rsidRPr="00282716" w:rsidRDefault="00923EE9" w:rsidP="00CF0AE4">
      <w:pPr>
        <w:spacing w:after="0"/>
        <w:rPr>
          <w:b/>
          <w:bCs/>
        </w:rPr>
      </w:pPr>
      <w:r w:rsidRPr="00A25ED6">
        <w:rPr>
          <w:b/>
          <w:bCs/>
        </w:rPr>
        <w:t>5-</w:t>
      </w:r>
      <w:r w:rsidRPr="00282716">
        <w:rPr>
          <w:b/>
          <w:bCs/>
        </w:rPr>
        <w:t>Aşağıdakilerden hangisi gelişmiş ülkelerin nüfus özelliklerinden biridir?</w:t>
      </w:r>
    </w:p>
    <w:p w:rsidR="00923EE9" w:rsidRDefault="00923EE9" w:rsidP="00CF0AE4">
      <w:pPr>
        <w:spacing w:after="0"/>
      </w:pPr>
      <w:r>
        <w:t>A-Doğum oranı fazladır                                                B-Genç nüfus fazladır</w:t>
      </w:r>
    </w:p>
    <w:p w:rsidR="00923EE9" w:rsidRDefault="00923EE9" w:rsidP="00CF0AE4">
      <w:pPr>
        <w:spacing w:after="0"/>
      </w:pPr>
      <w:r>
        <w:t>C-Ortalama yaşam süresi fazladır                              D-Nüfusun yarıdan fazlası kırsal kesimde yaşar</w:t>
      </w:r>
    </w:p>
    <w:p w:rsidR="00923EE9" w:rsidRPr="00282716" w:rsidRDefault="00923EE9" w:rsidP="00CF0AE4">
      <w:pPr>
        <w:spacing w:after="0"/>
        <w:rPr>
          <w:b/>
          <w:bCs/>
        </w:rPr>
      </w:pPr>
      <w:r w:rsidRPr="00A25ED6">
        <w:rPr>
          <w:b/>
          <w:bCs/>
        </w:rPr>
        <w:t>6</w:t>
      </w:r>
      <w:r w:rsidRPr="00282716">
        <w:rPr>
          <w:b/>
          <w:bCs/>
        </w:rPr>
        <w:t>- Belirli bir yerde belirli zamandaki insan sayısına ne denir?</w:t>
      </w:r>
    </w:p>
    <w:p w:rsidR="00923EE9" w:rsidRDefault="00923EE9" w:rsidP="00CF0AE4">
      <w:pPr>
        <w:spacing w:after="0"/>
      </w:pPr>
      <w:r w:rsidRPr="00A25ED6">
        <w:t>A</w:t>
      </w:r>
      <w:r>
        <w:t>-</w:t>
      </w:r>
      <w:r w:rsidRPr="00CF314B">
        <w:t xml:space="preserve"> Nüfus</w:t>
      </w:r>
      <w:r>
        <w:t>B-</w:t>
      </w:r>
      <w:r w:rsidRPr="00CF314B">
        <w:t xml:space="preserve"> Millet   </w:t>
      </w:r>
    </w:p>
    <w:p w:rsidR="00923EE9" w:rsidRDefault="00923EE9" w:rsidP="00CF0AE4">
      <w:pPr>
        <w:spacing w:after="0"/>
      </w:pPr>
      <w:r>
        <w:t>C-Şehir                                                                           D-Göç</w:t>
      </w:r>
    </w:p>
    <w:p w:rsidR="00923EE9" w:rsidRPr="00282716" w:rsidRDefault="00923EE9" w:rsidP="00CF0AE4">
      <w:pPr>
        <w:spacing w:after="0"/>
        <w:rPr>
          <w:b/>
          <w:bCs/>
        </w:rPr>
      </w:pPr>
      <w:r w:rsidRPr="003579F4">
        <w:rPr>
          <w:b/>
          <w:bCs/>
        </w:rPr>
        <w:t>7-</w:t>
      </w:r>
      <w:r w:rsidRPr="00282716">
        <w:rPr>
          <w:b/>
          <w:bCs/>
        </w:rPr>
        <w:t>Her insanın yaşamının sadece kendisini ilgilendiren özel bir yönü vardır. Bunu diğer insanlarla paylaşıp, paylaşmamaya kendisi karar verir. Diğer insanlar, bireyle ilgili özel bilgileri öğrenme hakkına ve müdahalede bulunma yetkisine sahip değillerdir.</w:t>
      </w:r>
    </w:p>
    <w:p w:rsidR="00923EE9" w:rsidRPr="00282716" w:rsidRDefault="00923EE9" w:rsidP="00CF0AE4">
      <w:pPr>
        <w:spacing w:after="0"/>
        <w:rPr>
          <w:b/>
          <w:bCs/>
        </w:rPr>
      </w:pPr>
      <w:r w:rsidRPr="00282716">
        <w:rPr>
          <w:b/>
          <w:bCs/>
        </w:rPr>
        <w:t>Parçada aşağıdakilerden hangisinin önemi anlatılmaktadır?</w:t>
      </w:r>
    </w:p>
    <w:p w:rsidR="00923EE9" w:rsidRPr="003579F4" w:rsidRDefault="00923EE9" w:rsidP="00CF0AE4">
      <w:pPr>
        <w:spacing w:after="0"/>
      </w:pPr>
      <w:r>
        <w:t>A-</w:t>
      </w:r>
      <w:r w:rsidRPr="003579F4">
        <w:t xml:space="preserve"> Yaşama hakkının</w:t>
      </w:r>
      <w:r w:rsidRPr="003579F4">
        <w:tab/>
      </w:r>
      <w:r w:rsidRPr="003579F4">
        <w:tab/>
      </w:r>
      <w:r w:rsidRPr="003579F4">
        <w:tab/>
      </w:r>
      <w:r>
        <w:t>B-</w:t>
      </w:r>
      <w:r w:rsidRPr="003579F4">
        <w:t>Sağlık hakkının</w:t>
      </w:r>
    </w:p>
    <w:p w:rsidR="00923EE9" w:rsidRPr="00A25ED6" w:rsidRDefault="00923EE9" w:rsidP="00CF0AE4">
      <w:pPr>
        <w:spacing w:after="0"/>
      </w:pPr>
      <w:r>
        <w:t>C-</w:t>
      </w:r>
      <w:r w:rsidRPr="00CF314B">
        <w:t xml:space="preserve"> Dilekçe hakkının</w:t>
      </w:r>
      <w:r>
        <w:tab/>
      </w:r>
      <w:r>
        <w:tab/>
      </w:r>
      <w:r>
        <w:tab/>
        <w:t>D-</w:t>
      </w:r>
      <w:r w:rsidRPr="00CF314B">
        <w:t>Özel yaşamın gizliliğinin</w:t>
      </w:r>
    </w:p>
    <w:p w:rsidR="00923EE9" w:rsidRPr="00282716" w:rsidRDefault="00923EE9" w:rsidP="00CF0AE4">
      <w:pPr>
        <w:spacing w:after="0"/>
        <w:rPr>
          <w:b/>
          <w:bCs/>
        </w:rPr>
      </w:pPr>
      <w:r w:rsidRPr="003579F4">
        <w:rPr>
          <w:b/>
          <w:bCs/>
        </w:rPr>
        <w:t>8-</w:t>
      </w:r>
      <w:r w:rsidRPr="00282716">
        <w:rPr>
          <w:b/>
          <w:bCs/>
        </w:rPr>
        <w:t>Aşağıdakilerden hangisi iletişimde olan olumlu tutum ve davranışlardan birisidir?</w:t>
      </w:r>
    </w:p>
    <w:p w:rsidR="00923EE9" w:rsidRDefault="00923EE9" w:rsidP="00CF0AE4">
      <w:pPr>
        <w:spacing w:after="0"/>
      </w:pPr>
      <w:r>
        <w:t>A-Emir vermek                                                                    B-Suçlamak</w:t>
      </w:r>
    </w:p>
    <w:p w:rsidR="00923EE9" w:rsidRDefault="00923EE9" w:rsidP="00CF0AE4">
      <w:pPr>
        <w:spacing w:after="0"/>
      </w:pPr>
      <w:r>
        <w:t>C-Göz teması kurmak                                                        D-Alay etmek</w:t>
      </w:r>
    </w:p>
    <w:p w:rsidR="00923EE9" w:rsidRDefault="00923EE9" w:rsidP="00CF0AE4">
      <w:pPr>
        <w:spacing w:after="0"/>
      </w:pPr>
      <w:r w:rsidRPr="00D85950">
        <w:rPr>
          <w:b/>
          <w:bCs/>
        </w:rPr>
        <w:t>9-</w:t>
      </w:r>
      <w:r w:rsidRPr="00282716">
        <w:rPr>
          <w:b/>
          <w:bCs/>
        </w:rPr>
        <w:t xml:space="preserve">Günümüzde </w:t>
      </w:r>
      <w:r w:rsidRPr="00282716">
        <w:rPr>
          <w:b/>
          <w:bCs/>
          <w:u w:val="single"/>
        </w:rPr>
        <w:t>diğerlerine göre daha az kullanılan</w:t>
      </w:r>
      <w:r w:rsidRPr="00282716">
        <w:rPr>
          <w:b/>
          <w:bCs/>
        </w:rPr>
        <w:t xml:space="preserve"> iletişim aracı hangisidir?</w:t>
      </w:r>
    </w:p>
    <w:p w:rsidR="00923EE9" w:rsidRDefault="00923EE9" w:rsidP="00CF0AE4">
      <w:pPr>
        <w:spacing w:after="0"/>
      </w:pPr>
      <w:r>
        <w:t>A-Gazete                                                                              B-Televizyon</w:t>
      </w:r>
    </w:p>
    <w:p w:rsidR="00923EE9" w:rsidRDefault="00923EE9" w:rsidP="00CF0AE4">
      <w:pPr>
        <w:spacing w:after="0"/>
      </w:pPr>
      <w:r>
        <w:t>C-Telgraf                                                                              D-Telefon</w:t>
      </w:r>
    </w:p>
    <w:p w:rsidR="00923EE9" w:rsidRPr="00282716" w:rsidRDefault="00923EE9" w:rsidP="00CF0AE4">
      <w:pPr>
        <w:spacing w:after="0"/>
        <w:rPr>
          <w:b/>
          <w:bCs/>
          <w:u w:val="single"/>
        </w:rPr>
      </w:pPr>
      <w:r w:rsidRPr="0076163E">
        <w:rPr>
          <w:b/>
          <w:bCs/>
        </w:rPr>
        <w:t>10-</w:t>
      </w:r>
      <w:r w:rsidRPr="00282716">
        <w:rPr>
          <w:b/>
          <w:bCs/>
        </w:rPr>
        <w:t xml:space="preserve">Aşağıdakilerden hangisi Atatürk’ün kurduğu iletişim kuruluşlarından biri </w:t>
      </w:r>
      <w:r w:rsidRPr="00282716">
        <w:rPr>
          <w:b/>
          <w:bCs/>
          <w:u w:val="single"/>
        </w:rPr>
        <w:t>değildir?</w:t>
      </w:r>
    </w:p>
    <w:p w:rsidR="00923EE9" w:rsidRDefault="00923EE9" w:rsidP="00CF0AE4">
      <w:pPr>
        <w:spacing w:after="0"/>
      </w:pPr>
      <w:r>
        <w:t>A-Hakimiyetimilliye B-İradeyimilliye</w:t>
      </w:r>
    </w:p>
    <w:p w:rsidR="00923EE9" w:rsidRDefault="00923EE9" w:rsidP="00CF0AE4">
      <w:pPr>
        <w:spacing w:after="0"/>
      </w:pPr>
      <w:r>
        <w:t>C-Anadolu Ajansı                                                           D-Türkiye Radyo Televizyon Kurumu</w:t>
      </w:r>
    </w:p>
    <w:p w:rsidR="00923EE9" w:rsidRPr="00282716" w:rsidRDefault="00923EE9" w:rsidP="00CF0AE4">
      <w:pPr>
        <w:spacing w:after="0"/>
        <w:rPr>
          <w:b/>
          <w:bCs/>
        </w:rPr>
      </w:pPr>
      <w:r w:rsidRPr="00D52585">
        <w:rPr>
          <w:b/>
          <w:bCs/>
        </w:rPr>
        <w:t>11</w:t>
      </w:r>
      <w:r>
        <w:t>-</w:t>
      </w:r>
      <w:r w:rsidRPr="00282716">
        <w:rPr>
          <w:b/>
          <w:bCs/>
        </w:rPr>
        <w:t>Ülkemizde nüfus sayımını yapan kurum hangisidir?</w:t>
      </w:r>
    </w:p>
    <w:p w:rsidR="00923EE9" w:rsidRDefault="00923EE9" w:rsidP="00CF0AE4">
      <w:pPr>
        <w:spacing w:after="0"/>
      </w:pPr>
      <w:r>
        <w:t>A-</w:t>
      </w:r>
      <w:r w:rsidRPr="0075665E">
        <w:t xml:space="preserve"> Türkiye İstatistik Kurumu                                            </w:t>
      </w:r>
      <w:r>
        <w:t>B-Anadolu Ajansı</w:t>
      </w:r>
    </w:p>
    <w:p w:rsidR="00923EE9" w:rsidRDefault="00923EE9" w:rsidP="00CF0AE4">
      <w:pPr>
        <w:spacing w:after="0"/>
      </w:pPr>
      <w:r>
        <w:t>C-</w:t>
      </w:r>
      <w:r w:rsidRPr="0075665E">
        <w:t xml:space="preserve"> Türkiye Radyo Televizyon Kurumu                            </w:t>
      </w:r>
      <w:r>
        <w:t>D-RTÜK</w:t>
      </w:r>
    </w:p>
    <w:p w:rsidR="00923EE9" w:rsidRDefault="00923EE9" w:rsidP="00CF0AE4">
      <w:pPr>
        <w:spacing w:after="0"/>
        <w:rPr>
          <w:b/>
          <w:bCs/>
        </w:rPr>
      </w:pPr>
    </w:p>
    <w:p w:rsidR="00923EE9" w:rsidRPr="00282716" w:rsidRDefault="00923EE9" w:rsidP="00CF0AE4">
      <w:pPr>
        <w:spacing w:after="0"/>
        <w:rPr>
          <w:b/>
          <w:bCs/>
        </w:rPr>
      </w:pPr>
      <w:r w:rsidRPr="00CB2118">
        <w:rPr>
          <w:b/>
          <w:bCs/>
        </w:rPr>
        <w:t>12-</w:t>
      </w:r>
      <w:r w:rsidRPr="00282716">
        <w:rPr>
          <w:b/>
          <w:bCs/>
        </w:rPr>
        <w:t xml:space="preserve">Demokrasilerde basın özgürlüğü esastır. Düşünce, haber ve bilgilerin hiçbir denetime bağlı </w:t>
      </w:r>
      <w:r w:rsidRPr="00282716">
        <w:rPr>
          <w:b/>
          <w:bCs/>
        </w:rPr>
        <w:br/>
        <w:t xml:space="preserve">olmadan, sansür edilmeden basın-yayın yoluyla halka duyurulmasına basın özgürlüğü denir </w:t>
      </w:r>
    </w:p>
    <w:p w:rsidR="00923EE9" w:rsidRDefault="00923EE9" w:rsidP="00CF0AE4">
      <w:pPr>
        <w:spacing w:after="0"/>
      </w:pPr>
      <w:r w:rsidRPr="00282716">
        <w:rPr>
          <w:b/>
          <w:bCs/>
        </w:rPr>
        <w:t>Buna göre basın özgürlüğü insan hak ve özgürlüklerinden hangisiyle daha çok ilgilidir?</w:t>
      </w:r>
      <w:r>
        <w:br/>
        <w:t>A)</w:t>
      </w:r>
      <w:r w:rsidRPr="00AF57FF">
        <w:t xml:space="preserve">Düşünce ve ifade özgürlüğü                                       </w:t>
      </w:r>
      <w:r>
        <w:t>B</w:t>
      </w:r>
      <w:r w:rsidRPr="00FF1221">
        <w:t>) Özel hayatın gizliliği</w:t>
      </w:r>
    </w:p>
    <w:p w:rsidR="00923EE9" w:rsidRDefault="00923EE9" w:rsidP="00CF0AE4">
      <w:pPr>
        <w:spacing w:after="0"/>
      </w:pPr>
      <w:r>
        <w:t>C)</w:t>
      </w:r>
      <w:r w:rsidRPr="00AF57FF">
        <w:t xml:space="preserve">Din ve vicdan özgürlüğü                                              </w:t>
      </w:r>
      <w:r>
        <w:t>D</w:t>
      </w:r>
      <w:r w:rsidRPr="00FF1221">
        <w:t>) Seyahat etme özgürlüğü</w:t>
      </w:r>
    </w:p>
    <w:p w:rsidR="00923EE9" w:rsidRDefault="00923EE9" w:rsidP="00CF0AE4">
      <w:pPr>
        <w:spacing w:after="0"/>
      </w:pPr>
      <w:r w:rsidRPr="00AD6980">
        <w:rPr>
          <w:b/>
          <w:bCs/>
        </w:rPr>
        <w:t>13-</w:t>
      </w:r>
      <w:r w:rsidRPr="00282716">
        <w:rPr>
          <w:b/>
          <w:bCs/>
        </w:rPr>
        <w:t>Ülkemizde nüfus çeşitli nedenlerden dolayı düzensiz bir dağılım göstermektedir.</w:t>
      </w:r>
      <w:r w:rsidRPr="00282716">
        <w:rPr>
          <w:b/>
          <w:bCs/>
        </w:rPr>
        <w:br/>
        <w:t>Aşağıda özellikleri verilen alanlardan hangisinde nüfus yoğunluğu azdır?</w:t>
      </w:r>
      <w:r w:rsidRPr="00282716">
        <w:rPr>
          <w:b/>
          <w:bCs/>
        </w:rPr>
        <w:br/>
      </w:r>
      <w:r>
        <w:t>A-Maden çıkarılan yerler                                                 B</w:t>
      </w:r>
      <w:r w:rsidRPr="00AD6980">
        <w:t>-</w:t>
      </w:r>
      <w:r w:rsidRPr="00AF57FF">
        <w:t xml:space="preserve"> Yükselti ve engebenin fazla olduğu yerler                </w:t>
      </w:r>
      <w:r>
        <w:br/>
        <w:t>C</w:t>
      </w:r>
      <w:r w:rsidRPr="00AD6980">
        <w:t>-</w:t>
      </w:r>
      <w:r w:rsidRPr="00AF57FF">
        <w:t xml:space="preserve"> Önemli ulaşım yollarının kesiştiği yerler</w:t>
      </w:r>
      <w:r>
        <w:t xml:space="preserve"> D</w:t>
      </w:r>
      <w:r w:rsidRPr="00AD6980">
        <w:t>-Ilıman iklimin görüldüğü yerler</w:t>
      </w:r>
    </w:p>
    <w:p w:rsidR="00923EE9" w:rsidRDefault="00923EE9" w:rsidP="00CF0AE4">
      <w:pPr>
        <w:spacing w:after="0"/>
      </w:pPr>
      <w:r w:rsidRPr="00AF0055">
        <w:rPr>
          <w:b/>
          <w:bCs/>
        </w:rPr>
        <w:t>14-</w:t>
      </w:r>
      <w:r w:rsidRPr="00282716">
        <w:rPr>
          <w:b/>
          <w:bCs/>
        </w:rPr>
        <w:t xml:space="preserve">Çeşitli iletişim araçlarının gereğinden fazla kullanılması nedeni ile aile içi iletişimsizlik </w:t>
      </w:r>
      <w:r w:rsidRPr="00282716">
        <w:rPr>
          <w:b/>
          <w:bCs/>
        </w:rPr>
        <w:br/>
        <w:t xml:space="preserve">problemi ortaya çıkmaktadır. </w:t>
      </w:r>
      <w:r w:rsidRPr="00282716">
        <w:rPr>
          <w:b/>
          <w:bCs/>
        </w:rPr>
        <w:br/>
        <w:t xml:space="preserve">Buna göre aşağıdaki iletişim araçlarından hangisinin yoğun kullanımı aile içi </w:t>
      </w:r>
      <w:r w:rsidRPr="00282716">
        <w:rPr>
          <w:b/>
          <w:bCs/>
        </w:rPr>
        <w:br/>
        <w:t>iletişimsizliğin en önemli sebeplerinden birisi olarak gösterilebilir?</w:t>
      </w:r>
      <w:r>
        <w:br/>
        <w:t>A- Gazete                            B- Televizyon                       C- Radyo          D-Telefon</w:t>
      </w:r>
    </w:p>
    <w:p w:rsidR="00923EE9" w:rsidRPr="00282716" w:rsidRDefault="00923EE9" w:rsidP="00CF0AE4">
      <w:pPr>
        <w:spacing w:after="0"/>
        <w:rPr>
          <w:b/>
          <w:bCs/>
          <w:color w:val="000000"/>
          <w:lang w:eastAsia="tr-TR"/>
        </w:rPr>
      </w:pPr>
      <w:r w:rsidRPr="00684982">
        <w:rPr>
          <w:b/>
          <w:bCs/>
        </w:rPr>
        <w:t>15-</w:t>
      </w:r>
      <w:r w:rsidRPr="00282716">
        <w:rPr>
          <w:b/>
          <w:bCs/>
          <w:color w:val="000000"/>
          <w:lang w:eastAsia="tr-TR"/>
        </w:rPr>
        <w:t>Eğitim, sağlık, seyahat gibi hakların kullanıla bilmesi öncelikle aşağıdakilerden hangisine bağlıdır?</w:t>
      </w:r>
      <w:r>
        <w:rPr>
          <w:color w:val="000000"/>
          <w:lang w:eastAsia="tr-TR"/>
        </w:rPr>
        <w:br/>
        <w:t>A-</w:t>
      </w:r>
      <w:r w:rsidRPr="00684982">
        <w:rPr>
          <w:color w:val="000000"/>
          <w:lang w:eastAsia="tr-TR"/>
        </w:rPr>
        <w:t>Temel hak ve özgürlüklerin korunmasına</w:t>
      </w:r>
      <w:r>
        <w:rPr>
          <w:color w:val="000000"/>
          <w:lang w:eastAsia="tr-TR"/>
        </w:rPr>
        <w:t xml:space="preserve">          B-</w:t>
      </w:r>
      <w:r w:rsidRPr="00684982">
        <w:rPr>
          <w:color w:val="000000"/>
          <w:lang w:eastAsia="tr-TR"/>
        </w:rPr>
        <w:t>Kişi başına düşe</w:t>
      </w:r>
      <w:r>
        <w:rPr>
          <w:color w:val="000000"/>
          <w:lang w:eastAsia="tr-TR"/>
        </w:rPr>
        <w:t>n ulusal geliri arttırmasında</w:t>
      </w:r>
      <w:r>
        <w:rPr>
          <w:color w:val="000000"/>
          <w:lang w:eastAsia="tr-TR"/>
        </w:rPr>
        <w:br/>
        <w:t>C-</w:t>
      </w:r>
      <w:r w:rsidRPr="00684982">
        <w:rPr>
          <w:color w:val="000000"/>
          <w:lang w:eastAsia="tr-TR"/>
        </w:rPr>
        <w:t xml:space="preserve">Yargının sağlıklı işleyişinin sağlanmasına </w:t>
      </w:r>
      <w:r>
        <w:rPr>
          <w:color w:val="000000"/>
          <w:lang w:eastAsia="tr-TR"/>
        </w:rPr>
        <w:t xml:space="preserve">                 D-</w:t>
      </w:r>
      <w:r w:rsidRPr="00684982">
        <w:rPr>
          <w:color w:val="000000"/>
          <w:lang w:eastAsia="tr-TR"/>
        </w:rPr>
        <w:t xml:space="preserve">Yaşama görevinin yerine getirilmesinde </w:t>
      </w:r>
      <w:r w:rsidRPr="00684982">
        <w:rPr>
          <w:color w:val="000000"/>
          <w:lang w:eastAsia="tr-TR"/>
        </w:rPr>
        <w:br/>
      </w:r>
      <w:r w:rsidRPr="00684982">
        <w:rPr>
          <w:b/>
          <w:bCs/>
          <w:color w:val="000000"/>
          <w:lang w:eastAsia="tr-TR"/>
        </w:rPr>
        <w:t>16-</w:t>
      </w:r>
      <w:r w:rsidRPr="00282716">
        <w:rPr>
          <w:b/>
          <w:bCs/>
          <w:color w:val="000000"/>
          <w:lang w:eastAsia="tr-TR"/>
        </w:rPr>
        <w:t>Kurtuluş Savaşı sırasında olan bitenleri halka duyurmak için , Atatürk’ün talimatıyla kurulan,haber ajansı aşağıdakilerden hangisidir?</w:t>
      </w:r>
      <w:r w:rsidRPr="00282716">
        <w:rPr>
          <w:b/>
          <w:bCs/>
          <w:color w:val="000000"/>
          <w:lang w:eastAsia="tr-TR"/>
        </w:rPr>
        <w:br/>
      </w:r>
      <w:r w:rsidRPr="00684982">
        <w:rPr>
          <w:color w:val="000000"/>
          <w:lang w:eastAsia="tr-TR"/>
        </w:rPr>
        <w:t>A- Doğan haber ajansı                             B- Cihan haber ajansı</w:t>
      </w:r>
      <w:r w:rsidRPr="00684982">
        <w:rPr>
          <w:color w:val="000000"/>
          <w:lang w:eastAsia="tr-TR"/>
        </w:rPr>
        <w:br/>
        <w:t>C-</w:t>
      </w:r>
      <w:r w:rsidRPr="00A22CFF">
        <w:rPr>
          <w:color w:val="000000"/>
          <w:lang w:eastAsia="tr-TR"/>
        </w:rPr>
        <w:t xml:space="preserve"> İhlas haber ajansı</w:t>
      </w:r>
      <w:r w:rsidRPr="00684982">
        <w:rPr>
          <w:color w:val="000000"/>
          <w:lang w:eastAsia="tr-TR"/>
        </w:rPr>
        <w:t xml:space="preserve"> D- </w:t>
      </w:r>
      <w:r w:rsidRPr="00A22CFF">
        <w:rPr>
          <w:color w:val="000000"/>
          <w:lang w:eastAsia="tr-TR"/>
        </w:rPr>
        <w:t xml:space="preserve">Anadolu ajansı                                                              </w:t>
      </w:r>
      <w:r w:rsidRPr="00684982">
        <w:rPr>
          <w:color w:val="000000"/>
          <w:lang w:eastAsia="tr-TR"/>
        </w:rPr>
        <w:br/>
      </w:r>
      <w:r w:rsidRPr="00684982">
        <w:rPr>
          <w:b/>
          <w:bCs/>
          <w:color w:val="000000"/>
          <w:lang w:eastAsia="tr-TR"/>
        </w:rPr>
        <w:t>17-</w:t>
      </w:r>
      <w:r w:rsidRPr="00282716">
        <w:rPr>
          <w:b/>
          <w:bCs/>
          <w:color w:val="000000"/>
          <w:lang w:eastAsia="tr-TR"/>
        </w:rPr>
        <w:t>Herkesin haberleşme hürriyetine sahip olduğu anayasamızın kaçıncı maddesinde yer almıştır?</w:t>
      </w:r>
    </w:p>
    <w:p w:rsidR="00923EE9" w:rsidRDefault="00923EE9" w:rsidP="00CF0AE4">
      <w:pPr>
        <w:spacing w:after="0"/>
        <w:rPr>
          <w:color w:val="000000"/>
          <w:lang w:eastAsia="tr-TR"/>
        </w:rPr>
      </w:pPr>
      <w:r>
        <w:rPr>
          <w:color w:val="000000"/>
          <w:lang w:eastAsia="tr-TR"/>
        </w:rPr>
        <w:t>A-22                     B-26C-28                     D-16</w:t>
      </w:r>
    </w:p>
    <w:p w:rsidR="00923EE9" w:rsidRDefault="00923EE9" w:rsidP="00CF0AE4">
      <w:pPr>
        <w:spacing w:after="0"/>
        <w:rPr>
          <w:b/>
          <w:bCs/>
          <w:color w:val="000000"/>
          <w:lang w:eastAsia="tr-TR"/>
        </w:rPr>
      </w:pPr>
      <w:r w:rsidRPr="00D23249">
        <w:rPr>
          <w:b/>
          <w:bCs/>
          <w:color w:val="000000"/>
          <w:lang w:eastAsia="tr-TR"/>
        </w:rPr>
        <w:t>18-</w:t>
      </w:r>
      <w:r w:rsidRPr="00282716">
        <w:rPr>
          <w:b/>
          <w:bCs/>
          <w:color w:val="000000"/>
          <w:lang w:eastAsia="tr-TR"/>
        </w:rPr>
        <w:t>Konut dokunulmazlığı anayasamızın hangi maddesi ile güvence altına alınmıştır?</w:t>
      </w:r>
    </w:p>
    <w:p w:rsidR="00923EE9" w:rsidRDefault="00923EE9" w:rsidP="00CF0AE4">
      <w:pPr>
        <w:spacing w:after="0"/>
        <w:rPr>
          <w:color w:val="000000"/>
          <w:lang w:eastAsia="tr-TR"/>
        </w:rPr>
      </w:pPr>
      <w:r w:rsidRPr="00D23249">
        <w:rPr>
          <w:color w:val="000000"/>
          <w:lang w:eastAsia="tr-TR"/>
        </w:rPr>
        <w:t>A-</w:t>
      </w:r>
      <w:r>
        <w:rPr>
          <w:color w:val="000000"/>
          <w:lang w:eastAsia="tr-TR"/>
        </w:rPr>
        <w:t>12B-16C-20D-21</w:t>
      </w:r>
    </w:p>
    <w:p w:rsidR="00923EE9" w:rsidRDefault="00923EE9" w:rsidP="00CF0AE4">
      <w:pPr>
        <w:spacing w:after="0"/>
        <w:rPr>
          <w:b/>
          <w:bCs/>
          <w:color w:val="000000"/>
          <w:u w:val="single"/>
          <w:lang w:eastAsia="tr-TR"/>
        </w:rPr>
      </w:pPr>
      <w:r w:rsidRPr="00BC2301">
        <w:rPr>
          <w:b/>
          <w:bCs/>
          <w:color w:val="000000"/>
          <w:lang w:eastAsia="tr-TR"/>
        </w:rPr>
        <w:t>19-</w:t>
      </w:r>
      <w:r>
        <w:rPr>
          <w:b/>
          <w:bCs/>
          <w:color w:val="000000"/>
          <w:lang w:eastAsia="tr-TR"/>
        </w:rPr>
        <w:t>Yerleşim yerine gire</w:t>
      </w:r>
      <w:r w:rsidRPr="00BC2301">
        <w:rPr>
          <w:b/>
          <w:bCs/>
          <w:color w:val="000000"/>
          <w:lang w:eastAsia="tr-TR"/>
        </w:rPr>
        <w:t>rken bulunan tabelalar o şehir ile ilgili hangi bilgileri</w:t>
      </w:r>
      <w:r w:rsidRPr="00BC2301">
        <w:rPr>
          <w:b/>
          <w:bCs/>
          <w:color w:val="000000"/>
          <w:u w:val="single"/>
          <w:lang w:eastAsia="tr-TR"/>
        </w:rPr>
        <w:t xml:space="preserve"> vermez</w:t>
      </w:r>
      <w:r>
        <w:rPr>
          <w:b/>
          <w:bCs/>
          <w:color w:val="000000"/>
          <w:u w:val="single"/>
          <w:lang w:eastAsia="tr-TR"/>
        </w:rPr>
        <w:t>?</w:t>
      </w:r>
    </w:p>
    <w:p w:rsidR="00923EE9" w:rsidRDefault="00923EE9" w:rsidP="00CF0AE4">
      <w:pPr>
        <w:spacing w:after="0"/>
        <w:rPr>
          <w:color w:val="000000"/>
          <w:lang w:eastAsia="tr-TR"/>
        </w:rPr>
      </w:pPr>
      <w:r>
        <w:rPr>
          <w:color w:val="000000"/>
          <w:lang w:eastAsia="tr-TR"/>
        </w:rPr>
        <w:t>A-Şehrin adı                                                                        B- Şehrin nüfusu</w:t>
      </w:r>
    </w:p>
    <w:p w:rsidR="00923EE9" w:rsidRDefault="00923EE9" w:rsidP="00CF0AE4">
      <w:pPr>
        <w:spacing w:after="0"/>
        <w:rPr>
          <w:color w:val="000000"/>
          <w:lang w:eastAsia="tr-TR"/>
        </w:rPr>
      </w:pPr>
      <w:r>
        <w:rPr>
          <w:color w:val="000000"/>
          <w:lang w:eastAsia="tr-TR"/>
        </w:rPr>
        <w:t>C-Şehrin rakımı                                                                  D-Şehrin uzaklığı</w:t>
      </w:r>
    </w:p>
    <w:p w:rsidR="00923EE9" w:rsidRDefault="00923EE9" w:rsidP="00CF0AE4">
      <w:pPr>
        <w:spacing w:after="0"/>
        <w:rPr>
          <w:b/>
          <w:bCs/>
          <w:color w:val="000000"/>
          <w:lang w:eastAsia="tr-TR"/>
        </w:rPr>
      </w:pPr>
      <w:r w:rsidRPr="00C172E4">
        <w:rPr>
          <w:b/>
          <w:bCs/>
          <w:color w:val="000000"/>
          <w:lang w:eastAsia="tr-TR"/>
        </w:rPr>
        <w:t>20-</w:t>
      </w:r>
      <w:r>
        <w:rPr>
          <w:b/>
          <w:bCs/>
          <w:color w:val="000000"/>
          <w:lang w:eastAsia="tr-TR"/>
        </w:rPr>
        <w:t>Yazları kurak geçmesi sebebiyle toprakları tarıma elverişli değildir. Güneydoğu Anadolu Projesiyle tarım alanlarında gelişme gösteren,milli mücadelede önemli yere sahip olan şehrimiz hangisidir?</w:t>
      </w:r>
    </w:p>
    <w:p w:rsidR="00923EE9" w:rsidRPr="00CF0AE4" w:rsidRDefault="00923EE9" w:rsidP="00CF0AE4">
      <w:pPr>
        <w:spacing w:after="0"/>
        <w:rPr>
          <w:color w:val="000000"/>
          <w:lang w:eastAsia="tr-TR"/>
        </w:rPr>
      </w:pPr>
      <w:r w:rsidRPr="00CF0AE4">
        <w:rPr>
          <w:color w:val="000000"/>
          <w:lang w:eastAsia="tr-TR"/>
        </w:rPr>
        <w:t xml:space="preserve">A-Kars                                                                                  B-Zonguldak   </w:t>
      </w:r>
    </w:p>
    <w:p w:rsidR="00923EE9" w:rsidRDefault="00923EE9" w:rsidP="00316470">
      <w:pPr>
        <w:spacing w:after="0"/>
        <w:rPr>
          <w:b/>
          <w:bCs/>
        </w:rPr>
      </w:pPr>
      <w:r w:rsidRPr="00CF0AE4">
        <w:rPr>
          <w:color w:val="000000"/>
          <w:lang w:eastAsia="tr-TR"/>
        </w:rPr>
        <w:t>C-Şanlıurfa                                                                          D-Kocaeli</w:t>
      </w:r>
      <w:r w:rsidRPr="00D23249">
        <w:br/>
      </w:r>
    </w:p>
    <w:p w:rsidR="00923EE9" w:rsidRPr="005517B4" w:rsidRDefault="00923EE9" w:rsidP="005517B4">
      <w:pPr>
        <w:spacing w:after="0"/>
        <w:jc w:val="right"/>
        <w:rPr>
          <w:b/>
          <w:bCs/>
          <w:sz w:val="28"/>
          <w:szCs w:val="28"/>
        </w:rPr>
      </w:pPr>
      <w:r w:rsidRPr="005517B4">
        <w:rPr>
          <w:b/>
          <w:bCs/>
          <w:sz w:val="28"/>
          <w:szCs w:val="28"/>
        </w:rPr>
        <w:t>Zafer, "Zafer benimdir" diyebilenindir. Başarı ise, "Başaracağım" diye başlayarak sonunda "Başardım" diyebilenindir. (ATATÜRK)</w:t>
      </w:r>
    </w:p>
    <w:p w:rsidR="00923EE9" w:rsidRDefault="00923EE9" w:rsidP="00316470">
      <w:pPr>
        <w:spacing w:after="0"/>
        <w:jc w:val="right"/>
        <w:rPr>
          <w:b/>
          <w:bCs/>
        </w:rPr>
      </w:pPr>
    </w:p>
    <w:p w:rsidR="00923EE9" w:rsidRDefault="00923EE9" w:rsidP="005517B4">
      <w:pPr>
        <w:spacing w:after="0"/>
        <w:jc w:val="right"/>
        <w:rPr>
          <w:b/>
          <w:bCs/>
        </w:rPr>
      </w:pPr>
      <w:r w:rsidRPr="00316470">
        <w:rPr>
          <w:b/>
          <w:bCs/>
        </w:rPr>
        <w:t>SıNAV SÜRESİ BİR DERS SAATİ KADARDIR (40DAKİKA)</w:t>
      </w:r>
    </w:p>
    <w:p w:rsidR="00923EE9" w:rsidRPr="00316470" w:rsidRDefault="00923EE9" w:rsidP="005517B4">
      <w:pPr>
        <w:spacing w:after="0"/>
        <w:jc w:val="right"/>
        <w:rPr>
          <w:b/>
          <w:bCs/>
        </w:rPr>
      </w:pPr>
      <w:r w:rsidRPr="00316470">
        <w:rPr>
          <w:b/>
          <w:bCs/>
          <w:i/>
          <w:iCs/>
          <w:u w:val="thick"/>
        </w:rPr>
        <w:t>NOT:Her sorunun doğru cevabı 5 puandır</w:t>
      </w:r>
    </w:p>
    <w:p w:rsidR="00923EE9" w:rsidRPr="00316470" w:rsidRDefault="00923EE9" w:rsidP="00316470">
      <w:pPr>
        <w:spacing w:after="0"/>
        <w:jc w:val="right"/>
        <w:rPr>
          <w:b/>
          <w:bCs/>
        </w:rPr>
      </w:pPr>
      <w:r w:rsidRPr="00316470">
        <w:rPr>
          <w:b/>
          <w:bCs/>
        </w:rPr>
        <w:t>BAŞARILAR DİLERİM     Ünal ÇOMAK</w:t>
      </w:r>
    </w:p>
    <w:p w:rsidR="00923EE9" w:rsidRPr="00316470" w:rsidRDefault="00923EE9" w:rsidP="00316470">
      <w:pPr>
        <w:spacing w:after="0"/>
        <w:jc w:val="right"/>
        <w:rPr>
          <w:b/>
          <w:bCs/>
        </w:rPr>
      </w:pPr>
    </w:p>
    <w:p w:rsidR="00923EE9" w:rsidRPr="000824DD" w:rsidRDefault="00923EE9" w:rsidP="000824DD">
      <w:pPr>
        <w:spacing w:after="0"/>
        <w:rPr>
          <w:b/>
          <w:bCs/>
        </w:rPr>
      </w:pPr>
      <w:r w:rsidRPr="00D23249">
        <w:rPr>
          <w:b/>
          <w:bCs/>
        </w:rPr>
        <w:br/>
      </w:r>
      <w:r w:rsidRPr="000824DD">
        <w:rPr>
          <w:b/>
          <w:bCs/>
        </w:rPr>
        <w:t>1)b   7-d 13)b 19)d</w:t>
      </w:r>
    </w:p>
    <w:p w:rsidR="00923EE9" w:rsidRPr="000824DD" w:rsidRDefault="00923EE9" w:rsidP="000824DD">
      <w:pPr>
        <w:spacing w:after="0"/>
        <w:rPr>
          <w:b/>
          <w:bCs/>
        </w:rPr>
      </w:pPr>
      <w:r w:rsidRPr="000824DD">
        <w:rPr>
          <w:b/>
          <w:bCs/>
        </w:rPr>
        <w:t>2)b  8)c  14)b  20)c</w:t>
      </w:r>
    </w:p>
    <w:p w:rsidR="00923EE9" w:rsidRPr="000824DD" w:rsidRDefault="00923EE9" w:rsidP="000824DD">
      <w:pPr>
        <w:spacing w:after="0"/>
        <w:rPr>
          <w:b/>
          <w:bCs/>
        </w:rPr>
      </w:pPr>
      <w:r w:rsidRPr="000824DD">
        <w:rPr>
          <w:b/>
          <w:bCs/>
        </w:rPr>
        <w:t>3)d  9)c  15)a</w:t>
      </w:r>
    </w:p>
    <w:p w:rsidR="00923EE9" w:rsidRPr="000824DD" w:rsidRDefault="00923EE9" w:rsidP="000824DD">
      <w:pPr>
        <w:spacing w:after="0"/>
        <w:rPr>
          <w:b/>
          <w:bCs/>
        </w:rPr>
      </w:pPr>
      <w:r w:rsidRPr="000824DD">
        <w:rPr>
          <w:b/>
          <w:bCs/>
        </w:rPr>
        <w:t>4)c  10)d 16)d</w:t>
      </w:r>
    </w:p>
    <w:p w:rsidR="00923EE9" w:rsidRPr="000824DD" w:rsidRDefault="00923EE9" w:rsidP="000824DD">
      <w:pPr>
        <w:spacing w:after="0"/>
        <w:rPr>
          <w:b/>
          <w:bCs/>
        </w:rPr>
      </w:pPr>
      <w:r w:rsidRPr="000824DD">
        <w:rPr>
          <w:b/>
          <w:bCs/>
        </w:rPr>
        <w:t>5)c  11)a 17)a</w:t>
      </w:r>
    </w:p>
    <w:p w:rsidR="00923EE9" w:rsidRPr="000824DD" w:rsidRDefault="00923EE9" w:rsidP="000824DD">
      <w:pPr>
        <w:spacing w:after="0"/>
        <w:rPr>
          <w:b/>
          <w:bCs/>
        </w:rPr>
      </w:pPr>
      <w:r w:rsidRPr="000824DD">
        <w:rPr>
          <w:b/>
          <w:bCs/>
        </w:rPr>
        <w:t>6)a 12)a 18)d</w:t>
      </w:r>
    </w:p>
    <w:p w:rsidR="00923EE9" w:rsidRPr="00D23249" w:rsidRDefault="00923EE9" w:rsidP="00CF0AE4">
      <w:pPr>
        <w:spacing w:after="0"/>
        <w:rPr>
          <w:b/>
          <w:bCs/>
        </w:rPr>
      </w:pPr>
      <w:r w:rsidRPr="00D23249">
        <w:rPr>
          <w:b/>
          <w:bCs/>
        </w:rPr>
        <w:br/>
      </w:r>
      <w:r w:rsidRPr="00D23249">
        <w:rPr>
          <w:b/>
          <w:bCs/>
        </w:rPr>
        <w:br/>
      </w:r>
      <w:r w:rsidRPr="00D23249">
        <w:rPr>
          <w:b/>
          <w:bCs/>
        </w:rPr>
        <w:br/>
      </w:r>
      <w:hyperlink r:id="rId4" w:history="1">
        <w:r>
          <w:rPr>
            <w:rStyle w:val="Hyperlink"/>
            <w:sz w:val="18"/>
            <w:szCs w:val="18"/>
          </w:rPr>
          <w:t>www.sorubak.com</w:t>
        </w:r>
      </w:hyperlink>
    </w:p>
    <w:sectPr w:rsidR="00923EE9" w:rsidRPr="00D23249" w:rsidSect="00EE3D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1E7F"/>
    <w:rsid w:val="00042A82"/>
    <w:rsid w:val="000824DD"/>
    <w:rsid w:val="00282716"/>
    <w:rsid w:val="00287617"/>
    <w:rsid w:val="00316470"/>
    <w:rsid w:val="003579F4"/>
    <w:rsid w:val="003B38FC"/>
    <w:rsid w:val="00406DD2"/>
    <w:rsid w:val="00477BCB"/>
    <w:rsid w:val="00501CD5"/>
    <w:rsid w:val="005517B4"/>
    <w:rsid w:val="00614F18"/>
    <w:rsid w:val="00684982"/>
    <w:rsid w:val="0075665E"/>
    <w:rsid w:val="0076163E"/>
    <w:rsid w:val="00886628"/>
    <w:rsid w:val="008E2F7E"/>
    <w:rsid w:val="008F1598"/>
    <w:rsid w:val="00923EE9"/>
    <w:rsid w:val="009C01B6"/>
    <w:rsid w:val="00A22CFF"/>
    <w:rsid w:val="00A25ED6"/>
    <w:rsid w:val="00AD6980"/>
    <w:rsid w:val="00AF0055"/>
    <w:rsid w:val="00AF57FF"/>
    <w:rsid w:val="00B841E1"/>
    <w:rsid w:val="00BC2301"/>
    <w:rsid w:val="00C01416"/>
    <w:rsid w:val="00C172E4"/>
    <w:rsid w:val="00C2178A"/>
    <w:rsid w:val="00C82F71"/>
    <w:rsid w:val="00CB2118"/>
    <w:rsid w:val="00CB4467"/>
    <w:rsid w:val="00CF0AE4"/>
    <w:rsid w:val="00CF314B"/>
    <w:rsid w:val="00D23249"/>
    <w:rsid w:val="00D52585"/>
    <w:rsid w:val="00D62762"/>
    <w:rsid w:val="00D85950"/>
    <w:rsid w:val="00DA35A6"/>
    <w:rsid w:val="00DB23D9"/>
    <w:rsid w:val="00E31E7F"/>
    <w:rsid w:val="00EE3DCC"/>
    <w:rsid w:val="00FF122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DC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42A82"/>
    <w:rPr>
      <w:color w:val="0000FF"/>
      <w:u w:val="single"/>
    </w:rPr>
  </w:style>
</w:styles>
</file>

<file path=word/webSettings.xml><?xml version="1.0" encoding="utf-8"?>
<w:webSettings xmlns:r="http://schemas.openxmlformats.org/officeDocument/2006/relationships" xmlns:w="http://schemas.openxmlformats.org/wordprocessingml/2006/main">
  <w:divs>
    <w:div w:id="979532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151</TotalTime>
  <Pages>3</Pages>
  <Words>952</Words>
  <Characters>5431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zagato</dc:creator>
  <cp:keywords>www.sorubak.com</cp:keywords>
  <dc:description>www.sorubak.com</dc:description>
  <cp:lastModifiedBy>edanur</cp:lastModifiedBy>
  <cp:revision>54</cp:revision>
  <dcterms:created xsi:type="dcterms:W3CDTF">2012-10-27T07:43:00Z</dcterms:created>
  <dcterms:modified xsi:type="dcterms:W3CDTF">2013-10-30T21:15:00Z</dcterms:modified>
  <cp:category>www.sorubak.com</cp:category>
</cp:coreProperties>
</file>