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85"/>
        <w:tblW w:w="8978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/>
      </w:tblPr>
      <w:tblGrid>
        <w:gridCol w:w="3961"/>
        <w:gridCol w:w="3717"/>
        <w:gridCol w:w="2636"/>
      </w:tblGrid>
      <w:tr w:rsidR="00CF3A33">
        <w:trPr>
          <w:trHeight w:val="459"/>
        </w:trPr>
        <w:tc>
          <w:tcPr>
            <w:tcW w:w="1920" w:type="pct"/>
          </w:tcPr>
          <w:p w:rsidR="00CF3A33" w:rsidRDefault="00CF3A33" w:rsidP="00202435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ADI :</w:t>
            </w:r>
          </w:p>
        </w:tc>
        <w:tc>
          <w:tcPr>
            <w:tcW w:w="1802" w:type="pct"/>
          </w:tcPr>
          <w:p w:rsidR="00CF3A33" w:rsidRDefault="00CF3A33" w:rsidP="00202435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NARKÖYÜ ORTAOKULU</w:t>
            </w:r>
          </w:p>
        </w:tc>
        <w:tc>
          <w:tcPr>
            <w:tcW w:w="1278" w:type="pct"/>
            <w:vMerge w:val="restart"/>
          </w:tcPr>
          <w:p w:rsidR="00CF3A33" w:rsidRDefault="00CF3A33" w:rsidP="00202435">
            <w:pPr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bCs/>
                <w:sz w:val="40"/>
                <w:szCs w:val="40"/>
              </w:rPr>
              <w:t>7.</w:t>
            </w:r>
            <w:r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SINIF</w:t>
            </w:r>
          </w:p>
          <w:p w:rsidR="00CF3A33" w:rsidRPr="00C97B72" w:rsidRDefault="00CF3A33" w:rsidP="00202435">
            <w:pPr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6" o:spid="_x0000_s1026" type="#_x0000_t75" alt="car020" style="position:absolute;margin-left:6pt;margin-top:19.4pt;width:47.55pt;height:37.35pt;z-index:251623424;visibility:visible">
                  <v:imagedata r:id="rId7" o:title=""/>
                  <w10:wrap type="square" side="left"/>
                </v:shape>
              </w:pict>
            </w:r>
            <w:r>
              <w:rPr>
                <w:rFonts w:ascii="Comic Sans MS" w:hAnsi="Comic Sans MS" w:cs="Comic Sans MS"/>
                <w:sz w:val="24"/>
                <w:szCs w:val="24"/>
              </w:rPr>
              <w:t>NOT:</w:t>
            </w:r>
          </w:p>
        </w:tc>
      </w:tr>
      <w:tr w:rsidR="00CF3A33">
        <w:trPr>
          <w:trHeight w:val="499"/>
        </w:trPr>
        <w:tc>
          <w:tcPr>
            <w:tcW w:w="1920" w:type="pct"/>
          </w:tcPr>
          <w:p w:rsidR="00CF3A33" w:rsidRDefault="00CF3A33" w:rsidP="00202435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SOYADI:</w:t>
            </w:r>
          </w:p>
        </w:tc>
        <w:tc>
          <w:tcPr>
            <w:tcW w:w="1802" w:type="pct"/>
          </w:tcPr>
          <w:p w:rsidR="00CF3A33" w:rsidRDefault="00CF3A33" w:rsidP="00202435">
            <w:pPr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bCs/>
              </w:rPr>
              <w:t>SOSYAL BİLGİLER 7</w:t>
            </w:r>
          </w:p>
        </w:tc>
        <w:tc>
          <w:tcPr>
            <w:tcW w:w="1278" w:type="pct"/>
            <w:vMerge/>
            <w:vAlign w:val="center"/>
          </w:tcPr>
          <w:p w:rsidR="00CF3A33" w:rsidRDefault="00CF3A33" w:rsidP="00202435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F3A33">
        <w:trPr>
          <w:trHeight w:val="70"/>
        </w:trPr>
        <w:tc>
          <w:tcPr>
            <w:tcW w:w="1920" w:type="pct"/>
            <w:vAlign w:val="center"/>
          </w:tcPr>
          <w:p w:rsidR="00CF3A33" w:rsidRDefault="00CF3A33" w:rsidP="00202435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NO: </w:t>
            </w:r>
          </w:p>
        </w:tc>
        <w:tc>
          <w:tcPr>
            <w:tcW w:w="1802" w:type="pct"/>
          </w:tcPr>
          <w:p w:rsidR="00CF3A33" w:rsidRDefault="00CF3A33" w:rsidP="00202435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2013-2014 EĞİTİM ÖĞRETİM YILI I. DÖNEM I.  SINAVI</w:t>
            </w:r>
          </w:p>
        </w:tc>
        <w:tc>
          <w:tcPr>
            <w:tcW w:w="1278" w:type="pct"/>
            <w:vMerge/>
            <w:vAlign w:val="center"/>
          </w:tcPr>
          <w:p w:rsidR="00CF3A33" w:rsidRDefault="00CF3A33" w:rsidP="00202435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CF3A33" w:rsidRPr="00202435" w:rsidRDefault="00CF3A33" w:rsidP="00202435">
      <w:pPr>
        <w:jc w:val="both"/>
        <w:rPr>
          <w:rFonts w:ascii="Comic Sans MS" w:hAnsi="Comic Sans MS" w:cs="Comic Sans MS"/>
          <w:i/>
          <w:iCs/>
          <w:sz w:val="18"/>
          <w:szCs w:val="18"/>
        </w:rPr>
      </w:pPr>
    </w:p>
    <w:p w:rsidR="00CF3A33" w:rsidRDefault="00CF3A33" w:rsidP="00AF0263">
      <w:pPr>
        <w:jc w:val="both"/>
        <w:rPr>
          <w:rFonts w:ascii="Comic Sans MS" w:hAnsi="Comic Sans MS" w:cs="Comic Sans MS"/>
          <w:b/>
          <w:bCs/>
          <w:i/>
          <w:iCs/>
          <w:sz w:val="16"/>
          <w:szCs w:val="16"/>
        </w:rPr>
      </w:pPr>
      <w:r>
        <w:rPr>
          <w:rFonts w:ascii="Comic Sans MS" w:hAnsi="Comic Sans MS" w:cs="Comic Sans MS"/>
          <w:b/>
          <w:bCs/>
          <w:i/>
          <w:iCs/>
          <w:sz w:val="16"/>
          <w:szCs w:val="16"/>
        </w:rPr>
        <w:t xml:space="preserve">1) </w:t>
      </w:r>
      <w:r w:rsidRPr="00BB6FE7">
        <w:rPr>
          <w:rFonts w:ascii="Comic Sans MS" w:hAnsi="Comic Sans MS" w:cs="Comic Sans MS"/>
          <w:b/>
          <w:bCs/>
          <w:i/>
          <w:iCs/>
          <w:sz w:val="16"/>
          <w:szCs w:val="16"/>
        </w:rPr>
        <w:t>Aşağıdaki ifadeleri okuyarak doğru yargı bildirenlerin başındaki kutucuklara “D” yanlış yargı bildirenlerin baş</w:t>
      </w:r>
      <w:r>
        <w:rPr>
          <w:rFonts w:ascii="Comic Sans MS" w:hAnsi="Comic Sans MS" w:cs="Comic Sans MS"/>
          <w:b/>
          <w:bCs/>
          <w:i/>
          <w:iCs/>
          <w:sz w:val="16"/>
          <w:szCs w:val="16"/>
        </w:rPr>
        <w:t>ındaki kutucuklara  “Y” yazınız. ( 20  puan)</w:t>
      </w:r>
    </w:p>
    <w:p w:rsidR="00CF3A33" w:rsidRDefault="00CF3A33" w:rsidP="00AF0263">
      <w:pPr>
        <w:rPr>
          <w:rFonts w:ascii="Comic Sans MS" w:hAnsi="Comic Sans MS" w:cs="Comic Sans MS"/>
          <w:b/>
          <w:bCs/>
          <w:i/>
          <w:iCs/>
          <w:noProof/>
          <w:sz w:val="16"/>
          <w:szCs w:val="16"/>
          <w:lang w:eastAsia="tr-TR"/>
        </w:rPr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22" o:spid="_x0000_s1027" type="#_x0000_t114" style="position:absolute;margin-left:6.8pt;margin-top:1.05pt;width:33.5pt;height:33.7pt;z-index:251630592;visibility:visible;v-text-anchor:middle" fillcolor="window" strokecolor="windowText" strokeweight="2pt">
            <v:path arrowok="t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8" type="#_x0000_t202" style="position:absolute;margin-left:34.8pt;margin-top:2.45pt;width:240pt;height:32.3pt;z-index:251633664;visibility:visible" filled="f" stroked="f">
            <v:path arrowok="t"/>
            <v:textbox style="mso-fit-shape-to-text:t">
              <w:txbxContent>
                <w:p w:rsidR="00CF3A33" w:rsidRPr="000B3368" w:rsidRDefault="00CF3A33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  <w:t>İnsanlar arasındaki duygu ve düşünce alışverişine iletişim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 Köşesi Kesik Dikdörtgen 13" o:spid="_x0000_s1029" style="position:absolute;margin-left:18.45pt;margin-top:3.25pt;width:257.25pt;height:33.0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path="m69957,l3197118,r69957,69957l3267075,419735r,l,419735r,l,69957,69957,xe" fillcolor="window" strokecolor="#8064a2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CF3A33" w:rsidRDefault="00CF3A33" w:rsidP="00AF0263">
      <w:pPr>
        <w:rPr>
          <w:rFonts w:ascii="Comic Sans MS" w:hAnsi="Comic Sans MS" w:cs="Comic Sans MS"/>
          <w:b/>
          <w:bCs/>
          <w:i/>
          <w:iCs/>
          <w:noProof/>
          <w:sz w:val="16"/>
          <w:szCs w:val="16"/>
          <w:lang w:eastAsia="tr-TR"/>
        </w:rPr>
      </w:pPr>
      <w:r>
        <w:rPr>
          <w:noProof/>
          <w:lang w:eastAsia="tr-TR"/>
        </w:rPr>
        <w:pict>
          <v:shape id="_x0000_s1030" type="#_x0000_t202" style="position:absolute;margin-left:35.05pt;margin-top:17.95pt;width:240pt;height:32.3pt;z-index:251632640;visibility:visible" filled="f" stroked="f">
            <v:path arrowok="t"/>
            <v:textbox style="mso-fit-shape-to-text:t">
              <w:txbxContent>
                <w:p w:rsidR="00CF3A33" w:rsidRPr="000B3368" w:rsidRDefault="00CF3A33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2"/>
                      <w:szCs w:val="12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  <w:t>Beden dili, jest ve mimik kullanmak iletişimi güçlendirir.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elge 21" o:spid="_x0000_s1031" type="#_x0000_t114" style="position:absolute;margin-left:2.3pt;margin-top:13.55pt;width:33.5pt;height:33.7pt;z-index:251629568;visibility:visible;v-text-anchor:middle" fillcolor="window" strokecolor="windowText" strokeweight="2pt">
            <v:path arrowok="t"/>
          </v:shape>
        </w:pict>
      </w:r>
      <w:r>
        <w:rPr>
          <w:noProof/>
          <w:lang w:eastAsia="tr-TR"/>
        </w:rPr>
        <w:pict>
          <v:shape id="Aynı Yan Köşesi Kesik Dikdörtgen 17" o:spid="_x0000_s1032" style="position:absolute;margin-left:18.8pt;margin-top:18.8pt;width:257.25pt;height:33.0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path="m69957,l3197118,r69957,69957l3267075,419735r,l,419735r,l,69957,69957,xe" fillcolor="window" strokecolor="#c0504d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CF3A33" w:rsidRDefault="00CF3A33" w:rsidP="00AF0263">
      <w:pPr>
        <w:rPr>
          <w:rFonts w:ascii="Comic Sans MS" w:hAnsi="Comic Sans MS" w:cs="Comic Sans MS"/>
          <w:b/>
          <w:bCs/>
          <w:i/>
          <w:iCs/>
          <w:noProof/>
          <w:sz w:val="16"/>
          <w:szCs w:val="16"/>
          <w:lang w:eastAsia="tr-TR"/>
        </w:rPr>
      </w:pPr>
    </w:p>
    <w:p w:rsidR="00CF3A33" w:rsidRDefault="00CF3A33" w:rsidP="00AF0263">
      <w:pPr>
        <w:rPr>
          <w:rFonts w:ascii="Comic Sans MS" w:hAnsi="Comic Sans MS" w:cs="Comic Sans MS"/>
          <w:b/>
          <w:bCs/>
          <w:i/>
          <w:iCs/>
          <w:noProof/>
          <w:sz w:val="16"/>
          <w:szCs w:val="16"/>
          <w:lang w:eastAsia="tr-TR"/>
        </w:rPr>
      </w:pPr>
      <w:r>
        <w:rPr>
          <w:noProof/>
          <w:lang w:eastAsia="tr-TR"/>
        </w:rPr>
        <w:pict>
          <v:shape id="_x0000_s1033" type="#_x0000_t202" style="position:absolute;margin-left:36.8pt;margin-top:11.95pt;width:240pt;height:32.3pt;z-index:251634688;visibility:visible" filled="f" stroked="f">
            <v:path arrowok="t"/>
            <v:textbox style="mso-fit-shape-to-text:t">
              <w:txbxContent>
                <w:p w:rsidR="00CF3A33" w:rsidRPr="000B3368" w:rsidRDefault="00CF3A33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2"/>
                      <w:szCs w:val="12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  <w:t>İyi bir dinleyici konuştuğu kişi ile göz teması kurmaktan kaçınır.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elge 20" o:spid="_x0000_s1034" type="#_x0000_t114" style="position:absolute;margin-left:1.9pt;margin-top:6.2pt;width:33.5pt;height:33.7pt;z-index:251628544;visibility:visible;v-text-anchor:middle" fillcolor="window" strokecolor="windowText" strokeweight="2pt">
            <v:path arrowok="t"/>
          </v:shape>
        </w:pict>
      </w:r>
      <w:r>
        <w:rPr>
          <w:noProof/>
          <w:lang w:eastAsia="tr-TR"/>
        </w:rPr>
        <w:pict>
          <v:shape id="Aynı Yan Köşesi Kesik Dikdörtgen 18" o:spid="_x0000_s1035" style="position:absolute;margin-left:18.45pt;margin-top:10.5pt;width:257.25pt;height:33.0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CF3A33" w:rsidRPr="000B3368" w:rsidRDefault="00CF3A33" w:rsidP="00AF0263">
      <w:pPr>
        <w:rPr>
          <w:rFonts w:ascii="Comic Sans MS" w:hAnsi="Comic Sans MS" w:cs="Comic Sans MS"/>
          <w:b/>
          <w:bCs/>
          <w:i/>
          <w:iCs/>
          <w:sz w:val="16"/>
          <w:szCs w:val="16"/>
        </w:rPr>
      </w:pPr>
      <w:r>
        <w:rPr>
          <w:noProof/>
          <w:lang w:eastAsia="tr-TR"/>
        </w:rPr>
        <w:pict>
          <v:shape id="Akış Çizelgesi: Belge 14" o:spid="_x0000_s1036" type="#_x0000_t114" style="position:absolute;margin-left:1.3pt;margin-top:20.9pt;width:33.5pt;height:33.7pt;z-index:251631616;visibility:visible;v-text-anchor:middle" fillcolor="window" strokecolor="windowText" strokeweight="2pt">
            <v:path arrowok="t"/>
          </v:shape>
        </w:pict>
      </w:r>
    </w:p>
    <w:p w:rsidR="00CF3A33" w:rsidRDefault="00CF3A33" w:rsidP="00AF0263">
      <w:pPr>
        <w:spacing w:after="0" w:line="240" w:lineRule="auto"/>
        <w:jc w:val="both"/>
        <w:rPr>
          <w:rFonts w:ascii="Comic Sans MS" w:hAnsi="Comic Sans MS" w:cs="Comic Sans MS"/>
          <w:b/>
          <w:bCs/>
          <w:i/>
          <w:iCs/>
          <w:noProof/>
          <w:sz w:val="16"/>
          <w:szCs w:val="16"/>
        </w:rPr>
      </w:pPr>
      <w:r>
        <w:rPr>
          <w:noProof/>
          <w:lang w:eastAsia="tr-TR"/>
        </w:rPr>
        <w:pict>
          <v:shape id="Aynı Yan Köşesi Kesik Dikdörtgen 19" o:spid="_x0000_s1037" style="position:absolute;left:0;text-align:left;margin-left:18.8pt;margin-top:2.95pt;width:257.25pt;height:30.8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391160" path="m65195,l3201880,r65195,65195l3267075,391160r,l,391160r,l,65195,65195,xe" fillcolor="window" strokecolor="#f79646" strokeweight="2pt">
            <v:path arrowok="t" o:connecttype="custom" o:connectlocs="65195,0;3201880,0;3267075,65195;3267075,391160;3267075,391160;0,391160;0,391160;0,65195;65195,0" o:connectangles="0,0,0,0,0,0,0,0,0"/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36.05pt;margin-top:1.7pt;width:240pt;height:32.3pt;z-index:251635712;visibility:visible" filled="f" stroked="f">
            <v:path arrowok="t"/>
            <v:textbox style="mso-fit-shape-to-text:t">
              <w:txbxContent>
                <w:p w:rsidR="00CF3A33" w:rsidRPr="000B3368" w:rsidRDefault="00CF3A33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2"/>
                      <w:szCs w:val="12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  <w:t>Anlaşmazlığa düştüğümüzde çözüm için kendimizi karşımızdakinin yerine koymak önemlidir.</w:t>
                  </w:r>
                </w:p>
              </w:txbxContent>
            </v:textbox>
          </v:shape>
        </w:pict>
      </w:r>
    </w:p>
    <w:p w:rsidR="00CF3A33" w:rsidRDefault="00CF3A33" w:rsidP="00AF0263">
      <w:pPr>
        <w:spacing w:after="0" w:line="240" w:lineRule="auto"/>
        <w:jc w:val="both"/>
        <w:rPr>
          <w:rFonts w:ascii="Comic Sans MS" w:hAnsi="Comic Sans MS" w:cs="Comic Sans MS"/>
          <w:b/>
          <w:bCs/>
          <w:i/>
          <w:iCs/>
          <w:noProof/>
          <w:sz w:val="16"/>
          <w:szCs w:val="16"/>
        </w:rPr>
      </w:pPr>
    </w:p>
    <w:p w:rsidR="00CF3A33" w:rsidRDefault="00CF3A33" w:rsidP="00AF0263">
      <w:pPr>
        <w:spacing w:after="0" w:line="240" w:lineRule="auto"/>
        <w:jc w:val="both"/>
        <w:rPr>
          <w:rFonts w:ascii="Comic Sans MS" w:hAnsi="Comic Sans MS" w:cs="Comic Sans MS"/>
          <w:b/>
          <w:bCs/>
          <w:i/>
          <w:iCs/>
          <w:noProof/>
          <w:sz w:val="16"/>
          <w:szCs w:val="16"/>
        </w:rPr>
      </w:pPr>
    </w:p>
    <w:p w:rsidR="00CF3A33" w:rsidRDefault="00CF3A33" w:rsidP="00AF0263">
      <w:pPr>
        <w:spacing w:after="0" w:line="240" w:lineRule="auto"/>
        <w:jc w:val="both"/>
        <w:rPr>
          <w:rFonts w:ascii="Comic Sans MS" w:hAnsi="Comic Sans MS" w:cs="Comic Sans MS"/>
          <w:b/>
          <w:bCs/>
          <w:i/>
          <w:iCs/>
          <w:noProof/>
          <w:sz w:val="16"/>
          <w:szCs w:val="16"/>
        </w:rPr>
      </w:pPr>
      <w:r>
        <w:rPr>
          <w:noProof/>
          <w:lang w:eastAsia="tr-TR"/>
        </w:rPr>
        <w:pict>
          <v:shape id="_x0000_s1039" type="#_x0000_t202" style="position:absolute;left:0;text-align:left;margin-left:34.55pt;margin-top:5.9pt;width:240pt;height:19.75pt;z-index:251638784;visibility:visible" filled="f" stroked="f">
            <v:path arrowok="t"/>
            <v:textbox style="mso-fit-shape-to-text:t">
              <w:txbxContent>
                <w:p w:rsidR="00CF3A33" w:rsidRPr="000B3368" w:rsidRDefault="00CF3A33" w:rsidP="0074231C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2"/>
                      <w:szCs w:val="12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  <w:t>Ben dili iletişimin kopmasına neden olur.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style="position:absolute;left:0;text-align:left;margin-left:19.2pt;margin-top:5.65pt;width:257.25pt;height:33.0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noProof/>
          <w:lang w:eastAsia="tr-TR"/>
        </w:rPr>
        <w:pict>
          <v:shape id="_x0000_s1041" type="#_x0000_t114" style="position:absolute;left:0;text-align:left;margin-left:2.4pt;margin-top:1.3pt;width:33.5pt;height:33.7pt;z-index:251637760;visibility:visible;v-text-anchor:middle" fillcolor="window" strokecolor="windowText" strokeweight="2pt">
            <v:path arrowok="t"/>
          </v:shape>
        </w:pict>
      </w: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F545A0">
      <w:pPr>
        <w:spacing w:after="0" w:line="360" w:lineRule="auto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</w:p>
    <w:p w:rsidR="00CF3A33" w:rsidRDefault="00CF3A33" w:rsidP="00F545A0">
      <w:pPr>
        <w:spacing w:after="0" w:line="360" w:lineRule="auto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</w:p>
    <w:p w:rsidR="00CF3A33" w:rsidRDefault="00CF3A33" w:rsidP="00F545A0">
      <w:pPr>
        <w:spacing w:after="0" w:line="360" w:lineRule="auto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</w:p>
    <w:p w:rsidR="00CF3A33" w:rsidRDefault="00CF3A33" w:rsidP="00F545A0">
      <w:pPr>
        <w:spacing w:after="0" w:line="360" w:lineRule="auto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  <w:r w:rsidRPr="00F545A0">
        <w:rPr>
          <w:rFonts w:ascii="Comic Sans MS" w:hAnsi="Comic Sans MS" w:cs="Comic Sans MS"/>
          <w:b/>
          <w:bCs/>
          <w:noProof/>
          <w:sz w:val="18"/>
          <w:szCs w:val="18"/>
        </w:rPr>
        <w:t>2) Aşağıdaki akıllı işaretlerin anlamlarını altındaki boş kutucuklara yazınız.</w:t>
      </w:r>
      <w:r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( 21 Puan)</w:t>
      </w:r>
    </w:p>
    <w:p w:rsidR="00CF3A33" w:rsidRDefault="00CF3A33" w:rsidP="00F545A0">
      <w:pPr>
        <w:spacing w:after="0" w:line="360" w:lineRule="auto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  <w:r>
        <w:rPr>
          <w:noProof/>
          <w:lang w:eastAsia="tr-TR"/>
        </w:rPr>
        <w:pict>
          <v:shape id="_x0000_s1042" type="#_x0000_t202" style="position:absolute;left:0;text-align:left;margin-left:6.8pt;margin-top:13.6pt;width:75.75pt;height:20.25pt;z-index:251654144;visibility:visible" filled="f" stroked="f">
            <v:path arrowok="t"/>
            <v:textbox>
              <w:txbxContent>
                <w:p w:rsidR="00CF3A33" w:rsidRPr="00A60F5D" w:rsidRDefault="00CF3A33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 xml:space="preserve">18 </w:t>
                  </w:r>
                  <w:r w:rsidRPr="00A60F5D"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yaş ve üzeri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3" o:spid="_x0000_s1043" style="position:absolute;left:0;text-align:left;margin-left:0;margin-top:14.35pt;width:89.25pt;height:20.25pt;z-index:251641856;visibility:visible;v-text-anchor:middle" arcsize="10923f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roundrect id="Yuvarlatılmış Dikdörtgen 18" o:spid="_x0000_s1044" style="position:absolute;left:0;text-align:left;margin-left:93.8pt;margin-top:14.35pt;width:71.25pt;height:20.25pt;z-index:251640832;visibility:visible;v-text-anchor:middle" arcsize="10923f" strokecolor="#9bbb59" strokeweight="2pt"/>
        </w:pict>
      </w:r>
      <w:r>
        <w:rPr>
          <w:noProof/>
          <w:lang w:eastAsia="tr-TR"/>
        </w:rPr>
        <w:pict>
          <v:shape id="_x0000_s1045" type="#_x0000_t202" style="position:absolute;left:0;text-align:left;margin-left:93.8pt;margin-top:14.35pt;width:71.25pt;height:20.25pt;z-index:251652096;visibility:visible" filled="f" stroked="f">
            <v:path arrowok="t"/>
            <v:textbox>
              <w:txbxContent>
                <w:p w:rsidR="00CF3A33" w:rsidRPr="00A60F5D" w:rsidRDefault="00CF3A33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Genel İzleyici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4" o:spid="_x0000_s1046" style="position:absolute;left:0;text-align:left;margin-left:168.8pt;margin-top:13.6pt;width:108pt;height:20.25pt;z-index:251642880;visibility:visible;v-text-anchor:middle" arcsize="10923f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shape id="_x0000_s1047" type="#_x0000_t202" style="position:absolute;left:0;text-align:left;margin-left:168.8pt;margin-top:13.6pt;width:86.25pt;height:20.25pt;z-index:251653120;visibility:visible" filled="f" stroked="f">
            <v:path arrowok="t"/>
            <v:textbox>
              <w:txbxContent>
                <w:p w:rsidR="00CF3A33" w:rsidRPr="00A60F5D" w:rsidRDefault="00CF3A33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 xml:space="preserve">       Olumsuz örnek  </w:t>
                  </w:r>
                </w:p>
              </w:txbxContent>
            </v:textbox>
          </v:shape>
        </w:pict>
      </w:r>
    </w:p>
    <w:p w:rsidR="00CF3A33" w:rsidRPr="00F545A0" w:rsidRDefault="00CF3A33" w:rsidP="00F545A0">
      <w:pPr>
        <w:spacing w:after="0" w:line="360" w:lineRule="auto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  <w:r>
        <w:rPr>
          <w:noProof/>
          <w:lang w:eastAsia="tr-TR"/>
        </w:rPr>
        <w:pict>
          <v:shape id="_x0000_s1048" type="#_x0000_t202" style="position:absolute;margin-left:208.55pt;margin-top:1.45pt;width:79.5pt;height:20.25pt;z-index:251651072;visibility:visible" filled="f" stroked="f">
            <v:path arrowok="t"/>
            <v:textbox>
              <w:txbxContent>
                <w:p w:rsidR="00CF3A33" w:rsidRPr="00A60F5D" w:rsidRDefault="00CF3A33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13 yaş ve üzeri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3" o:spid="_x0000_s1049" style="position:absolute;margin-left:139.55pt;margin-top:1.45pt;width:69pt;height:20.25pt;z-index:251645952;visibility:visible;v-text-anchor:middle" arcsize="10923f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shape id="_x0000_s1050" type="#_x0000_t202" style="position:absolute;margin-left:134.3pt;margin-top:.7pt;width:98.25pt;height:20.25pt;z-index:251650048;visibility:visible" filled="f" stroked="f">
            <v:path arrowok="t"/>
            <v:textbox>
              <w:txbxContent>
                <w:p w:rsidR="00CF3A33" w:rsidRPr="00A60F5D" w:rsidRDefault="00CF3A33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Şiddet ve Korku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82.55pt;margin-top:2.2pt;width:51.75pt;height:20.25pt;z-index:251649024;visibility:visible" filled="f" stroked="f">
            <v:path arrowok="t"/>
            <v:textbox>
              <w:txbxContent>
                <w:p w:rsidR="00CF3A33" w:rsidRPr="00A60F5D" w:rsidRDefault="00CF3A33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Cinsellik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2" o:spid="_x0000_s1052" style="position:absolute;margin-left:75.8pt;margin-top:1.45pt;width:58.5pt;height:20.25pt;z-index:251644928;visibility:visible;v-text-anchor:middle" arcsize="10923f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shape id="_x0000_s1053" type="#_x0000_t202" style="position:absolute;margin-left:-4.45pt;margin-top:1.45pt;width:98.25pt;height:20.25pt;z-index:251648000;visibility:visible" filled="f" stroked="f">
            <v:path arrowok="t"/>
            <v:textbox>
              <w:txbxContent>
                <w:p w:rsidR="00CF3A33" w:rsidRPr="00A60F5D" w:rsidRDefault="00CF3A33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 xml:space="preserve">  7 </w:t>
                  </w:r>
                  <w:r w:rsidRPr="00A60F5D"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yaş ve üzeri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9" o:spid="_x0000_s1054" style="position:absolute;margin-left:.8pt;margin-top:1.45pt;width:70.5pt;height:20.25pt;z-index:251643904;visibility:visible;v-text-anchor:middle" arcsize="10923f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roundrect id="Yuvarlatılmış Dikdörtgen 44" o:spid="_x0000_s1055" style="position:absolute;margin-left:213.05pt;margin-top:1.45pt;width:63.75pt;height:20.25pt;z-index:251646976;visibility:visible;v-text-anchor:middle" arcsize="10923f" fillcolor="window" strokecolor="#9bbb59" strokeweight="2pt">
            <v:path arrowok="t"/>
          </v:roundrect>
        </w:pict>
      </w: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  <w:lang w:eastAsia="tr-TR"/>
        </w:rPr>
      </w:pPr>
      <w:r w:rsidRPr="005A6833">
        <w:rPr>
          <w:rFonts w:ascii="Arial" w:hAnsi="Arial" w:cs="Arial"/>
          <w:noProof/>
          <w:sz w:val="16"/>
          <w:szCs w:val="16"/>
          <w:lang w:eastAsia="tr-TR"/>
        </w:rPr>
        <w:pict>
          <v:shape id="Resim 9" o:spid="_x0000_i1025" type="#_x0000_t75" style="width:272.25pt;height:2in;visibility:visible">
            <v:imagedata r:id="rId8" o:title=""/>
          </v:shape>
        </w:pict>
      </w: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  <w:lang w:eastAsia="tr-TR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BB3BE0">
      <w:pPr>
        <w:spacing w:after="0" w:line="360" w:lineRule="auto"/>
        <w:jc w:val="both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CF3A33" w:rsidRDefault="00CF3A33" w:rsidP="00BB3BE0">
      <w:pPr>
        <w:spacing w:after="0" w:line="360" w:lineRule="auto"/>
        <w:jc w:val="both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CF3A33" w:rsidRPr="00BB3BE0" w:rsidRDefault="00CF3A33" w:rsidP="00BB3BE0">
      <w:pPr>
        <w:spacing w:after="0" w:line="360" w:lineRule="auto"/>
        <w:jc w:val="both"/>
        <w:rPr>
          <w:rFonts w:ascii="Comic Sans MS" w:hAnsi="Comic Sans MS" w:cs="Comic Sans MS"/>
          <w:b/>
          <w:bCs/>
          <w:i/>
          <w:iCs/>
          <w:sz w:val="16"/>
          <w:szCs w:val="16"/>
        </w:rPr>
      </w:pPr>
      <w:bookmarkStart w:id="0" w:name="_GoBack"/>
      <w:bookmarkEnd w:id="0"/>
      <w:r w:rsidRPr="00BB3BE0">
        <w:rPr>
          <w:rFonts w:ascii="Comic Sans MS" w:hAnsi="Comic Sans MS" w:cs="Comic Sans MS"/>
          <w:b/>
          <w:bCs/>
          <w:i/>
          <w:iCs/>
          <w:sz w:val="18"/>
          <w:szCs w:val="18"/>
        </w:rPr>
        <w:t>3)Aşağıdaki açıklamaları inceleyerek hangi devletle ilgili olduğunu altındaki kutucuğa yazınız.</w:t>
      </w:r>
      <w:r>
        <w:rPr>
          <w:rFonts w:ascii="Comic Sans MS" w:hAnsi="Comic Sans MS" w:cs="Comic Sans MS"/>
          <w:b/>
          <w:bCs/>
          <w:i/>
          <w:iCs/>
          <w:sz w:val="16"/>
          <w:szCs w:val="16"/>
        </w:rPr>
        <w:t xml:space="preserve"> (9 puan  </w:t>
      </w:r>
      <w:r w:rsidRPr="00BB3BE0">
        <w:rPr>
          <w:rFonts w:ascii="Comic Sans MS" w:hAnsi="Comic Sans MS" w:cs="Comic Sans MS"/>
          <w:b/>
          <w:bCs/>
          <w:i/>
          <w:iCs/>
          <w:sz w:val="16"/>
          <w:szCs w:val="16"/>
        </w:rPr>
        <w:t>)</w:t>
      </w:r>
    </w:p>
    <w:p w:rsidR="00CF3A33" w:rsidRPr="00BB3BE0" w:rsidRDefault="00CF3A33" w:rsidP="00BB3BE0">
      <w:pPr>
        <w:spacing w:after="0" w:line="360" w:lineRule="auto"/>
        <w:jc w:val="both"/>
        <w:rPr>
          <w:rFonts w:ascii="Comic Sans MS" w:hAnsi="Comic Sans MS" w:cs="Comic Sans MS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pict>
          <v:shape id="Metin Kutusu 20" o:spid="_x0000_s1056" type="#_x0000_t202" style="position:absolute;left:0;text-align:left;margin-left:1.85pt;margin-top:8.55pt;width:105pt;height:21pt;z-index:251663360;visibility:visible" fillcolor="window" strokecolor="#8064a2" strokeweight="2pt">
            <v:path arrowok="t"/>
            <v:textbox>
              <w:txbxContent>
                <w:p w:rsidR="00CF3A33" w:rsidRPr="00113BE2" w:rsidRDefault="00CF3A33" w:rsidP="00BB3BE0">
                  <w:pPr>
                    <w:jc w:val="center"/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 w:rsidRPr="00113BE2"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Anadolu Ajansı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4" o:spid="_x0000_s1057" type="#_x0000_t202" style="position:absolute;left:0;text-align:left;margin-left:42.65pt;margin-top:34.05pt;width:115.5pt;height:21pt;z-index:251664384;visibility:visible" fillcolor="window" strokecolor="#8064a2" strokeweight="2pt">
            <v:path arrowok="t"/>
            <v:textbox>
              <w:txbxContent>
                <w:p w:rsidR="00CF3A33" w:rsidRDefault="00CF3A33" w:rsidP="00BB3BE0">
                  <w:pPr>
                    <w:jc w:val="center"/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Ceride-i Resmiye</w:t>
                  </w:r>
                </w:p>
                <w:p w:rsidR="00CF3A33" w:rsidRDefault="00CF3A33" w:rsidP="00BB3BE0">
                  <w:pP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58" type="#_x0000_t202" style="position:absolute;left:0;text-align:left;margin-left:106.15pt;margin-top:61.1pt;width:105.75pt;height:21pt;z-index:251665408;visibility:visible" fillcolor="window" strokecolor="#8064a2" strokeweight="2pt">
            <v:path arrowok="t"/>
            <v:textbox>
              <w:txbxContent>
                <w:p w:rsidR="00CF3A33" w:rsidRDefault="00CF3A33" w:rsidP="00BB3BE0">
                  <w:pP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Hakimiyet-i Milliye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59" type="#_x0000_t202" style="position:absolute;left:0;text-align:left;margin-left:154.8pt;margin-top:87.1pt;width:115.5pt;height:21pt;z-index:251666432;visibility:visible" fillcolor="window" strokecolor="#8064a2" strokeweight="2pt">
            <v:path arrowok="t"/>
            <v:textbox>
              <w:txbxContent>
                <w:p w:rsidR="00CF3A33" w:rsidRDefault="00CF3A33" w:rsidP="00BB3BE0">
                  <w:pPr>
                    <w:jc w:val="center"/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İrade-i Milliye</w:t>
                  </w:r>
                </w:p>
              </w:txbxContent>
            </v:textbox>
          </v:shape>
        </w:pict>
      </w: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60" type="#_x0000_t62" style="position:absolute;margin-left:6.65pt;margin-top:75.55pt;width:206.25pt;height:39.7pt;z-index:251659264;visibility:visible;v-text-anchor:middle" adj="23204,28684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>
                  <w:pP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Kuruluşuna Halide Edip Adıvar ve Yunus Nadi öncülük etmiştir.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61" type="#_x0000_t202" style="position:absolute;margin-left:179.15pt;margin-top:48.45pt;width:90pt;height:17.5pt;z-index:251668480;visibility:visible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/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28" o:spid="_x0000_s1062" type="#_x0000_t62" style="position:absolute;margin-left:51.05pt;margin-top:-.15pt;width:216.75pt;height:43.55pt;z-index:251667456;visibility:visible;v-text-anchor:middle" adj="-815,26560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>
                  <w:pP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Atatürk Ankara’ya gelince çıkarılan gazetedir.</w:t>
                  </w:r>
                </w:p>
              </w:txbxContent>
            </v:textbox>
          </v:shape>
        </w:pict>
      </w:r>
      <w:r w:rsidRPr="00BB3BE0"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  <w:t>.</w:t>
      </w:r>
      <w:r w:rsidRPr="005A6833">
        <w:rPr>
          <w:rFonts w:ascii="Comic Sans MS" w:hAnsi="Comic Sans MS" w:cs="Comic Sans MS"/>
          <w:i/>
          <w:iCs/>
          <w:noProof/>
          <w:sz w:val="18"/>
          <w:szCs w:val="18"/>
          <w:lang w:eastAsia="tr-TR"/>
        </w:rPr>
        <w:pict>
          <v:shape id="Resim 50" o:spid="_x0000_i1026" type="#_x0000_t75" style="width:49.5pt;height:70.5pt;visibility:visible">
            <v:imagedata r:id="rId9" o:title=""/>
          </v:shape>
        </w:pict>
      </w: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Köşeleri Yuvarlanmış Dikdörtgen Belirtme Çizgisi 40" o:spid="_x0000_s1063" type="#_x0000_t62" style="position:absolute;margin-left:61.9pt;margin-top:70.35pt;width:207pt;height:36pt;z-index:251661312;visibility:visible;v-text-anchor:middle" adj="-709,29102" fillcolor="#a3c4ff" strokecolor="windowText">
            <v:fill color2="#e5eeff" rotate="t" angle="180" colors="0 #a3c4ff;22938f #bfd5ff;1 #e5eeff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>
                  <w:pPr>
                    <w:spacing w:line="240" w:lineRule="auto"/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  <w:t>Milli mücadeleyiSivas’tan destekleyen gazetedir.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4" type="#_x0000_t202" style="position:absolute;margin-left:5.85pt;margin-top:40pt;width:90pt;height:17.55pt;z-index:251660288;visibility:visible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/>
              </w:txbxContent>
            </v:textbox>
          </v:shape>
        </w:pict>
      </w:r>
      <w:r w:rsidRPr="005A6833">
        <w:rPr>
          <w:rFonts w:ascii="Comic Sans MS" w:hAnsi="Comic Sans MS" w:cs="Comic Sans MS"/>
          <w:i/>
          <w:iCs/>
          <w:noProof/>
          <w:sz w:val="18"/>
          <w:szCs w:val="18"/>
          <w:lang w:eastAsia="tr-TR"/>
        </w:rPr>
        <w:pict>
          <v:shape id="Resim 27" o:spid="_x0000_i1027" type="#_x0000_t75" style="width:45pt;height:64.5pt;visibility:visible">
            <v:imagedata r:id="rId10" o:title=""/>
          </v:shape>
        </w:pict>
      </w:r>
    </w:p>
    <w:p w:rsidR="00CF3A33" w:rsidRPr="00BB3BE0" w:rsidRDefault="00CF3A33" w:rsidP="00BB3BE0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Metin Kutusu 41" o:spid="_x0000_s1065" type="#_x0000_t202" style="position:absolute;margin-left:177.95pt;margin-top:41.75pt;width:90pt;height:22.5pt;z-index:251662336;visibility:visible" fillcolor="#a3c4ff" strokecolor="windowText">
            <v:fill color2="#e5eeff" rotate="t" angle="180" colors="0 #a3c4ff;22938f #bfd5ff;1 #e5eeff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/>
              </w:txbxContent>
            </v:textbox>
          </v:shape>
        </w:pict>
      </w:r>
      <w:r w:rsidRPr="005A6833">
        <w:rPr>
          <w:rFonts w:ascii="Comic Sans MS" w:hAnsi="Comic Sans MS" w:cs="Comic Sans MS"/>
          <w:i/>
          <w:iCs/>
          <w:noProof/>
          <w:sz w:val="18"/>
          <w:szCs w:val="18"/>
          <w:lang w:eastAsia="tr-TR"/>
        </w:rPr>
        <w:pict>
          <v:shape id="Resim 28" o:spid="_x0000_i1028" type="#_x0000_t75" style="width:60pt;height:70.5pt;visibility:visible">
            <v:imagedata r:id="rId11" o:title=""/>
          </v:shape>
        </w:pict>
      </w:r>
    </w:p>
    <w:p w:rsidR="00CF3A33" w:rsidRPr="00202435" w:rsidRDefault="00CF3A33" w:rsidP="00202435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BB3BE0" w:rsidRDefault="00CF3A33" w:rsidP="00BB3BE0">
      <w:pPr>
        <w:spacing w:after="0" w:line="240" w:lineRule="auto"/>
        <w:jc w:val="both"/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</w:pPr>
      <w:r w:rsidRPr="00BB3BE0"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4) Aşağıdaki şemayı tamamlayınız.</w:t>
      </w:r>
      <w:r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( 10 Puan)</w:t>
      </w:r>
    </w:p>
    <w:p w:rsidR="00CF3A33" w:rsidRPr="00BB3BE0" w:rsidRDefault="00CF3A33" w:rsidP="00BB3BE0">
      <w:pPr>
        <w:spacing w:after="0" w:line="240" w:lineRule="auto"/>
        <w:jc w:val="both"/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</w:pPr>
      <w:r>
        <w:rPr>
          <w:noProof/>
          <w:lang w:eastAsia="tr-TR"/>
        </w:rPr>
        <w:pict>
          <v:shape id="Metin Kutusu 6" o:spid="_x0000_s1066" type="#_x0000_t202" style="position:absolute;left:0;text-align:left;margin-left:32.6pt;margin-top:8.1pt;width:186.7pt;height:23.35pt;z-index:251655168;visibility:visible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>
                  <w:r>
                    <w:t>Nüfusun Dağılışını Etkileyen Faktörler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8" o:spid="_x0000_s1067" type="#_x0000_t38" style="position:absolute;left:0;text-align:left;margin-left:68.6pt;margin-top:33.75pt;width:62.75pt;height:15.9pt;rotation:180;flip:y;z-index:251656192;visibility:visible" adj="21751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Eğri Bağlayıcı 53" o:spid="_x0000_s1068" type="#_x0000_t38" style="position:absolute;left:0;text-align:left;margin-left:131.45pt;margin-top:33.8pt;width:56.1pt;height:15.9pt;z-index:251657216;visibility:visible" adj="21760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CF3A33" w:rsidRPr="00BB3BE0" w:rsidRDefault="00CF3A33" w:rsidP="00BB3BE0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  <w:r>
        <w:rPr>
          <w:noProof/>
          <w:lang w:eastAsia="tr-TR"/>
        </w:rPr>
        <w:pict>
          <v:shape id="Metin Kutusu 54" o:spid="_x0000_s1069" type="#_x0000_t202" style="position:absolute;margin-left:51.05pt;margin-top:2.4pt;width:168.25pt;height:142.15pt;z-index:251658240;visibility:visible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CF3A33" w:rsidRDefault="00CF3A33" w:rsidP="00BB3BE0">
                  <w:r>
                    <w:t>1)………………………….................</w:t>
                  </w:r>
                </w:p>
                <w:p w:rsidR="00CF3A33" w:rsidRDefault="00CF3A33" w:rsidP="00BB3BE0">
                  <w:r>
                    <w:t>2)………………………………….……..</w:t>
                  </w:r>
                </w:p>
                <w:p w:rsidR="00CF3A33" w:rsidRDefault="00CF3A33" w:rsidP="00BB3BE0">
                  <w:r>
                    <w:t>3)………………………………………...</w:t>
                  </w:r>
                </w:p>
                <w:p w:rsidR="00CF3A33" w:rsidRDefault="00CF3A33" w:rsidP="00BB3BE0">
                  <w:r>
                    <w:t>4)…………………………………….…...</w:t>
                  </w:r>
                </w:p>
                <w:p w:rsidR="00CF3A33" w:rsidRDefault="00CF3A33" w:rsidP="00BB3BE0">
                  <w:r>
                    <w:t>5)………………………………………….</w:t>
                  </w:r>
                </w:p>
                <w:p w:rsidR="00CF3A33" w:rsidRDefault="00CF3A33" w:rsidP="00BB3BE0"/>
              </w:txbxContent>
            </v:textbox>
          </v:shape>
        </w:pict>
      </w: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BB3BE0" w:rsidRDefault="00CF3A33" w:rsidP="00BB3BE0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2A3A5B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  <w:r>
        <w:rPr>
          <w:noProof/>
          <w:lang w:eastAsia="tr-TR"/>
        </w:rPr>
        <w:pict>
          <v:shape id="Köşeleri Yuvarlanmış Dikdörtgen Belirtme Çizgisi 2077" o:spid="_x0000_s1070" type="#_x0000_t62" style="position:absolute;margin-left:55.55pt;margin-top:-6.15pt;width:221.75pt;height:86.25pt;z-index:251669504;visibility:visible;v-text-anchor:middle" adj="-1190,12206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CF3A33" w:rsidRPr="00666607" w:rsidRDefault="00CF3A33" w:rsidP="002A3A5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5) </w:t>
                  </w:r>
                  <w:r w:rsidRPr="0066660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>Aşağıdaki</w:t>
                  </w: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grafikte, 1927- 2000 yılları arasındaki nüfus artış hızı</w:t>
                  </w:r>
                  <w:r w:rsidRPr="0066660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verilmiştir. Bu bilgilere göre verilen cümleleri doğru (D) ya da yanlış (Y) olarak değerlendiriniz.</w:t>
                  </w: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noProof/>
                      <w:sz w:val="18"/>
                      <w:szCs w:val="18"/>
                    </w:rPr>
                    <w:t>( 20 Puan)</w:t>
                  </w:r>
                </w:p>
              </w:txbxContent>
            </v:textbox>
          </v:shape>
        </w:pict>
      </w:r>
      <w:r w:rsidRPr="005A6833">
        <w:rPr>
          <w:rFonts w:ascii="Comic Sans MS" w:hAnsi="Comic Sans MS" w:cs="Comic Sans MS"/>
          <w:i/>
          <w:iCs/>
          <w:noProof/>
          <w:sz w:val="18"/>
          <w:szCs w:val="18"/>
          <w:lang w:eastAsia="tr-TR"/>
        </w:rPr>
        <w:pict>
          <v:shape id="Resim 2048" o:spid="_x0000_i1029" type="#_x0000_t75" style="width:46.5pt;height:60.75pt;visibility:visible">
            <v:imagedata r:id="rId12" o:title=""/>
          </v:shape>
        </w:pict>
      </w:r>
    </w:p>
    <w:p w:rsidR="00CF3A33" w:rsidRDefault="00CF3A33" w:rsidP="002A3A5B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2A3A5B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2A3A5B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Pr="008825C5" w:rsidRDefault="00CF3A33" w:rsidP="002A3A5B">
      <w:pPr>
        <w:spacing w:after="0" w:line="240" w:lineRule="auto"/>
        <w:rPr>
          <w:rFonts w:ascii="Arial" w:hAnsi="Arial" w:cs="Arial"/>
          <w:noProof/>
          <w:sz w:val="16"/>
          <w:szCs w:val="16"/>
        </w:rPr>
      </w:pPr>
    </w:p>
    <w:p w:rsidR="00CF3A33" w:rsidRDefault="00CF3A33" w:rsidP="00284929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  <w:r>
        <w:rPr>
          <w:noProof/>
          <w:lang w:eastAsia="tr-TR"/>
        </w:rPr>
        <w:pict>
          <v:shape id="Metin Kutusu 62" o:spid="_x0000_s1071" type="#_x0000_t202" style="position:absolute;margin-left:254.95pt;margin-top:201.35pt;width:22.05pt;height:19.75pt;z-index:251683840;visibility:visible" fillcolor="#9eeaff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F3A33" w:rsidRPr="00284929" w:rsidRDefault="00CF3A33" w:rsidP="0028492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28492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72" type="#_x0000_t202" style="position:absolute;margin-left:231.4pt;margin-top:201.6pt;width:22.05pt;height:19.75pt;z-index:251673600;visibility:visible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CF3A33" w:rsidRPr="00284929" w:rsidRDefault="00CF3A33" w:rsidP="0028492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28492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73" type="#_x0000_t202" style="position:absolute;margin-left:-6.5pt;margin-top:16.9pt;width:26.8pt;height:19.4pt;z-index:251684864;visibility:visible;mso-wrap-style:none" filled="f" stroked="f">
            <v:path arrowok="t"/>
            <v:textbox style="mso-fit-shape-to-text:t">
              <w:txbxContent>
                <w:p w:rsidR="00CF3A33" w:rsidRPr="00284929" w:rsidRDefault="00CF3A33" w:rsidP="00284929">
                  <w:pPr>
                    <w:pStyle w:val="NormalWeb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2861A4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sz w:val="20"/>
                      <w:szCs w:val="20"/>
                    </w:rPr>
                    <w:t xml:space="preserve"> 30</w:t>
                  </w:r>
                </w:p>
              </w:txbxContent>
            </v:textbox>
          </v:shape>
        </w:pict>
      </w:r>
      <w:r w:rsidRPr="005A6833">
        <w:rPr>
          <w:rFonts w:ascii="Arial" w:hAnsi="Arial" w:cs="Arial"/>
          <w:noProof/>
          <w:sz w:val="16"/>
          <w:szCs w:val="16"/>
          <w:lang w:eastAsia="tr-TR"/>
        </w:rPr>
        <w:pict>
          <v:shape id="Resim 2072" o:spid="_x0000_i1030" type="#_x0000_t75" style="width:275.25pt;height:201pt;visibility:visible">
            <v:imagedata r:id="rId13" o:title=""/>
          </v:shape>
        </w:pict>
      </w:r>
    </w:p>
    <w:p w:rsidR="00CF3A33" w:rsidRDefault="00CF3A33" w:rsidP="00284929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Pr="00284929" w:rsidRDefault="00CF3A33" w:rsidP="00284929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  <w:r>
        <w:rPr>
          <w:noProof/>
          <w:lang w:eastAsia="tr-TR"/>
        </w:rPr>
        <w:pict>
          <v:shape id="Metin Kutusu 61" o:spid="_x0000_s1074" type="#_x0000_t202" style="position:absolute;margin-left:1.55pt;margin-top:6pt;width:225pt;height:34.5pt;z-index:251670528;visibility:visible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CF3A33" w:rsidRPr="007C00FF" w:rsidRDefault="00CF3A33" w:rsidP="007C00FF">
                  <w:pPr>
                    <w:jc w:val="both"/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 w:rsidRPr="007C00FF"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Nüfus artış hızı hiçbir yılda binde 30’un üzerine çıkmamıştır.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" o:spid="_x0000_s1075" style="position:absolute;margin-left:258.05pt;margin-top:6.7pt;width:19.5pt;height:19.5pt;z-index:251672576;visibility:visible;v-text-anchor:middle" arcsize="10923f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5" o:spid="_x0000_s1076" style="position:absolute;margin-left:231.05pt;margin-top:6.65pt;width:18.75pt;height:19.5pt;z-index:251671552;visibility:visible;v-text-anchor:middle" arcsize="10923f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</w:p>
    <w:p w:rsidR="00CF3A33" w:rsidRPr="00284929" w:rsidRDefault="00CF3A33" w:rsidP="00284929"/>
    <w:p w:rsidR="00CF3A33" w:rsidRPr="00284929" w:rsidRDefault="00CF3A33" w:rsidP="00284929">
      <w:r>
        <w:rPr>
          <w:noProof/>
          <w:lang w:eastAsia="tr-TR"/>
        </w:rPr>
        <w:pict>
          <v:roundrect id="Yuvarlatılmış Dikdörtgen 1041" o:spid="_x0000_s1077" style="position:absolute;margin-left:257.55pt;margin-top:3.6pt;width:19.5pt;height:19.5pt;z-index:251680768;visibility:visible;v-text-anchor:middle" arcsize="10923f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1035" o:spid="_x0000_s1078" style="position:absolute;margin-left:230.8pt;margin-top:3.55pt;width:18.75pt;height:19.5pt;z-index:251677696;visibility:visible;v-text-anchor:middle" arcsize="10923f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shape id="Metin Kutusu 1027" o:spid="_x0000_s1079" type="#_x0000_t202" style="position:absolute;margin-left:1.55pt;margin-top:3.5pt;width:225pt;height:21pt;z-index:251674624;visibility:visible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CF3A33" w:rsidRPr="007C00FF" w:rsidRDefault="00CF3A33" w:rsidP="00284929">
                  <w:pP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 w:rsidRPr="007C00FF"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Nüfus artış hızı sürekli artmıştır.</w:t>
                  </w:r>
                </w:p>
              </w:txbxContent>
            </v:textbox>
          </v:shape>
        </w:pict>
      </w:r>
    </w:p>
    <w:p w:rsidR="00CF3A33" w:rsidRPr="00284929" w:rsidRDefault="00CF3A33" w:rsidP="00284929">
      <w:r>
        <w:rPr>
          <w:noProof/>
          <w:lang w:eastAsia="tr-TR"/>
        </w:rPr>
        <w:pict>
          <v:roundrect id="Yuvarlatılmış Dikdörtgen 1049" o:spid="_x0000_s1080" style="position:absolute;margin-left:258.05pt;margin-top:4.5pt;width:19.5pt;height:19.5pt;z-index:251681792;visibility:visible;v-text-anchor:middle" arcsize="10923f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1036" o:spid="_x0000_s1081" style="position:absolute;margin-left:231.05pt;margin-top:4.45pt;width:18.75pt;height:19.5pt;z-index:251678720;visibility:visible;v-text-anchor:middle" arcsize="10923f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shape id="Metin Kutusu 1031" o:spid="_x0000_s1082" type="#_x0000_t202" style="position:absolute;margin-left:1.55pt;margin-top:4.3pt;width:225pt;height:19.5pt;z-index:251675648;visibility:visible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CF3A33" w:rsidRPr="007C00FF" w:rsidRDefault="00CF3A33" w:rsidP="00284929">
                  <w:pPr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</w:pPr>
                  <w:r w:rsidRPr="007C00FF"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Nüfus artış hızının en yüksek olduğu yıl 1960’dır.</w:t>
                  </w:r>
                </w:p>
              </w:txbxContent>
            </v:textbox>
          </v:shape>
        </w:pict>
      </w:r>
    </w:p>
    <w:p w:rsidR="00CF3A33" w:rsidRPr="00284929" w:rsidRDefault="00CF3A33" w:rsidP="00284929">
      <w:r>
        <w:rPr>
          <w:noProof/>
          <w:lang w:eastAsia="tr-TR"/>
        </w:rPr>
        <w:pict>
          <v:roundrect id="Yuvarlatılmış Dikdörtgen 1050" o:spid="_x0000_s1083" style="position:absolute;margin-left:257.9pt;margin-top:2.4pt;width:19.5pt;height:19.5pt;z-index:251682816;visibility:visible;v-text-anchor:middle" arcsize="10923f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1037" o:spid="_x0000_s1084" style="position:absolute;margin-left:231.05pt;margin-top:2.35pt;width:18.75pt;height:19.5pt;z-index:251679744;visibility:visible;v-text-anchor:middle" arcsize="10923f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shape id="Metin Kutusu 1033" o:spid="_x0000_s1085" type="#_x0000_t202" style="position:absolute;margin-left:1.55pt;margin-top:1.4pt;width:225pt;height:19.5pt;z-index:251676672;visibility:visible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CF3A33" w:rsidRPr="007C00FF" w:rsidRDefault="00CF3A33" w:rsidP="00284929">
                  <w:pPr>
                    <w:rPr>
                      <w:rFonts w:ascii="Comic Sans MS" w:hAnsi="Comic Sans MS" w:cs="Comic Sans MS"/>
                      <w:i/>
                      <w:iCs/>
                      <w:sz w:val="12"/>
                      <w:szCs w:val="12"/>
                    </w:rPr>
                  </w:pPr>
                  <w:r w:rsidRPr="007C00FF">
                    <w:rPr>
                      <w:rFonts w:ascii="Comic Sans MS" w:hAnsi="Comic Sans MS" w:cs="Comic Sans MS"/>
                      <w:i/>
                      <w:iCs/>
                      <w:sz w:val="16"/>
                      <w:szCs w:val="16"/>
                    </w:rPr>
                    <w:t>2000 yılındaki nüfus artış hızı binde 20’nin altındadır.</w:t>
                  </w:r>
                </w:p>
              </w:txbxContent>
            </v:textbox>
          </v:shape>
        </w:pict>
      </w:r>
    </w:p>
    <w:p w:rsidR="00CF3A33" w:rsidRPr="008B406A" w:rsidRDefault="00CF3A33" w:rsidP="008B406A">
      <w:pPr>
        <w:spacing w:after="0" w:line="240" w:lineRule="auto"/>
        <w:jc w:val="both"/>
        <w:rPr>
          <w:rFonts w:ascii="Comic Sans MS" w:hAnsi="Comic Sans MS" w:cs="Comic Sans MS"/>
          <w:i/>
          <w:iCs/>
          <w:noProof/>
          <w:sz w:val="18"/>
          <w:szCs w:val="18"/>
        </w:rPr>
      </w:pPr>
    </w:p>
    <w:p w:rsidR="00CF3A33" w:rsidRDefault="00CF3A33" w:rsidP="00284929">
      <w:pPr>
        <w:spacing w:after="0" w:line="36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</w:pPr>
    </w:p>
    <w:p w:rsidR="00CF3A33" w:rsidRPr="00284929" w:rsidRDefault="00CF3A33" w:rsidP="00284929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6663FA">
      <w:pPr>
        <w:spacing w:after="0" w:line="360" w:lineRule="auto"/>
        <w:rPr>
          <w:rFonts w:ascii="Arial" w:hAnsi="Arial" w:cs="Arial"/>
          <w:noProof/>
          <w:sz w:val="16"/>
          <w:szCs w:val="16"/>
        </w:rPr>
      </w:pPr>
    </w:p>
    <w:p w:rsidR="00CF3A33" w:rsidRPr="00593035" w:rsidRDefault="00CF3A33" w:rsidP="00C56EC4">
      <w:pPr>
        <w:spacing w:after="0" w:line="360" w:lineRule="auto"/>
        <w:rPr>
          <w:rFonts w:ascii="Matura MT Script Capitals" w:hAnsi="Matura MT Script Capitals" w:cs="Matura MT Script Capitals"/>
          <w:b/>
          <w:bCs/>
          <w:i/>
          <w:iCs/>
          <w:noProof/>
          <w:color w:val="FF0000"/>
          <w:sz w:val="20"/>
          <w:szCs w:val="20"/>
        </w:rPr>
      </w:pPr>
      <w:r>
        <w:rPr>
          <w:noProof/>
          <w:lang w:eastAsia="tr-TR"/>
        </w:rPr>
        <w:pict>
          <v:shape id="Resim 2061" o:spid="_x0000_s1086" type="#_x0000_t75" alt="amhis_oregontrail" style="position:absolute;margin-left:9.5pt;margin-top:-9.15pt;width:78.75pt;height:54pt;z-index:251691008;visibility:visible">
            <v:imagedata r:id="rId14" o:title=""/>
          </v:shape>
        </w:pict>
      </w:r>
      <w:r>
        <w:rPr>
          <w:noProof/>
          <w:lang w:eastAsia="tr-TR"/>
        </w:rPr>
        <w:pict>
          <v:shape id="Köşeleri Yuvarlanmış Dikdörtgen Belirtme Çizgisi 2062" o:spid="_x0000_s1087" type="#_x0000_t62" style="position:absolute;margin-left:88.25pt;margin-top:-20.4pt;width:184.5pt;height:65.25pt;z-index:251692032;visibility:visible" adj="-3477,10173" fillcolor="#ffc" strokecolor="#936">
            <v:textbox>
              <w:txbxContent>
                <w:p w:rsidR="00CF3A33" w:rsidRPr="00D83217" w:rsidRDefault="00CF3A33" w:rsidP="00593035">
                  <w:pPr>
                    <w:spacing w:line="240" w:lineRule="auto"/>
                    <w:jc w:val="both"/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 w:rsidRPr="00D83217"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  <w:lang w:val="de-DE"/>
                    </w:rPr>
                    <w:t>Türkiye'demeydanagelengöç olaylarını ince</w:t>
                  </w:r>
                  <w:r w:rsidRPr="00D83217"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  <w:lang w:val="de-DE"/>
                    </w:rPr>
                    <w:softHyphen/>
                    <w:t>lediğimizde, bazı illere sadece yaz mevsimin</w:t>
                  </w:r>
                  <w:r w:rsidRPr="00D83217"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  <w:lang w:val="de-DE"/>
                    </w:rPr>
                    <w:softHyphen/>
                    <w:t>de geçici olarak göçlerin meydana geldiği gö</w:t>
                  </w:r>
                  <w:r w:rsidRPr="00D83217"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  <w:lang w:val="de-DE"/>
                    </w:rPr>
                    <w:softHyphen/>
                    <w:t>rülür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6</w:t>
      </w:r>
      <w:r w:rsidRPr="00593035"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)</w:t>
      </w:r>
    </w:p>
    <w:p w:rsidR="00CF3A33" w:rsidRDefault="00CF3A33" w:rsidP="00C56EC4">
      <w:pPr>
        <w:spacing w:after="0" w:line="360" w:lineRule="auto"/>
        <w:rPr>
          <w:rFonts w:ascii="Garamond" w:hAnsi="Garamond" w:cs="Garamond"/>
          <w:b/>
          <w:bCs/>
          <w:noProof/>
          <w:color w:val="FF0000"/>
          <w:sz w:val="20"/>
          <w:szCs w:val="20"/>
        </w:rPr>
      </w:pPr>
      <w:r>
        <w:rPr>
          <w:noProof/>
          <w:lang w:eastAsia="tr-TR"/>
        </w:rPr>
        <w:pict>
          <v:shape id="_x0000_s1088" type="#_x0000_t202" style="position:absolute;margin-left:281.3pt;margin-top:11pt;width:240pt;height:19.75pt;z-index:251639808;visibility:visible" filled="f" stroked="f">
            <v:path arrowok="t"/>
            <v:textbox style="mso-fit-shape-to-text:t">
              <w:txbxContent>
                <w:p w:rsidR="00CF3A33" w:rsidRPr="000B3368" w:rsidRDefault="00CF3A33" w:rsidP="00F545A0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Comic Sans MS"/>
                      <w:i/>
                      <w:iCs/>
                      <w:color w:val="000000"/>
                      <w:kern w:val="24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F3A33" w:rsidRDefault="00CF3A33" w:rsidP="00C56EC4">
      <w:pPr>
        <w:spacing w:after="0" w:line="360" w:lineRule="auto"/>
        <w:rPr>
          <w:rFonts w:ascii="Garamond" w:hAnsi="Garamond" w:cs="Garamond"/>
          <w:b/>
          <w:bCs/>
          <w:noProof/>
          <w:color w:val="FF0000"/>
          <w:sz w:val="20"/>
          <w:szCs w:val="20"/>
        </w:rPr>
      </w:pPr>
    </w:p>
    <w:p w:rsidR="00CF3A33" w:rsidRPr="004E6F1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 w:rsidRPr="00593035"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  <w:t>Bu illerden biri olan Giresun’a meydana ge</w:t>
      </w:r>
      <w:r w:rsidRPr="00593035"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  <w:softHyphen/>
        <w:t>len göçlerin nedeni aşağıdakilerden hangi</w:t>
      </w:r>
      <w:r w:rsidRPr="00593035"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  <w:softHyphen/>
        <w:t>si olabilir?</w:t>
      </w:r>
      <w:r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( 5 Puan)</w:t>
      </w:r>
    </w:p>
    <w:p w:rsidR="00CF3A33" w:rsidRPr="00593035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593035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 w:rsidRPr="00593035"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  <w:t>A) Fuar ve panayır mevsiminin olması</w:t>
      </w:r>
    </w:p>
    <w:p w:rsidR="00CF3A33" w:rsidRPr="00593035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 w:rsidRPr="00593035"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  <w:t>B) Turizm faaliyetlerin yoğun olması</w:t>
      </w:r>
    </w:p>
    <w:p w:rsidR="00CF3A33" w:rsidRPr="00593035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 w:rsidRPr="00593035"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  <w:t>C) Fındık hasadında çalışacak işçiye ihtiyaç olması</w:t>
      </w:r>
    </w:p>
    <w:p w:rsidR="00CF3A3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  <w:r w:rsidRPr="00593035"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  <w:t>D) Yurt dışında çalışan işçilerin gelmesi</w:t>
      </w:r>
    </w:p>
    <w:p w:rsidR="00CF3A3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Pr="00593035" w:rsidRDefault="00CF3A33" w:rsidP="00593035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C56EC4">
      <w:pPr>
        <w:spacing w:after="0" w:line="360" w:lineRule="auto"/>
        <w:rPr>
          <w:rFonts w:ascii="Garamond" w:hAnsi="Garamond" w:cs="Garamond"/>
          <w:b/>
          <w:bCs/>
          <w:noProof/>
          <w:color w:val="FF0000"/>
          <w:sz w:val="20"/>
          <w:szCs w:val="20"/>
        </w:rPr>
      </w:pPr>
    </w:p>
    <w:p w:rsidR="00CF3A33" w:rsidRPr="00826193" w:rsidRDefault="00CF3A33" w:rsidP="00BA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2059" o:spid="_x0000_s1089" type="#_x0000_t75" alt="karisen023[1]_gif" style="position:absolute;left:0;text-align:left;margin-left:215pt;margin-top:24.15pt;width:52.5pt;height:60.75pt;z-index:251688960;visibility:visible">
            <v:imagedata r:id="rId15" o:title=""/>
          </v:shape>
        </w:pict>
      </w:r>
      <w:r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7</w:t>
      </w:r>
      <w:r w:rsidRPr="00593035"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)</w:t>
      </w:r>
      <w:r w:rsidRPr="00826193">
        <w:rPr>
          <w:rFonts w:ascii="Comic Sans MS" w:hAnsi="Comic Sans MS" w:cs="Comic Sans MS"/>
          <w:b/>
          <w:bCs/>
          <w:sz w:val="20"/>
          <w:szCs w:val="20"/>
        </w:rPr>
        <w:t>Türkiye'de yoğun nüfuslanan merkezlerin ortak özelliği aşağıdakilerden hangisidir?</w:t>
      </w:r>
      <w:r>
        <w:rPr>
          <w:rFonts w:ascii="Comic Sans MS" w:hAnsi="Comic Sans MS" w:cs="Comic Sans MS"/>
          <w:b/>
          <w:bCs/>
          <w:sz w:val="20"/>
          <w:szCs w:val="20"/>
        </w:rPr>
        <w:t>( 5 puan)</w:t>
      </w:r>
    </w:p>
    <w:p w:rsidR="00CF3A33" w:rsidRPr="00826193" w:rsidRDefault="00CF3A33" w:rsidP="00BA2459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826193">
        <w:rPr>
          <w:rFonts w:ascii="Comic Sans MS" w:hAnsi="Comic Sans MS" w:cs="Comic Sans MS"/>
          <w:sz w:val="20"/>
          <w:szCs w:val="20"/>
        </w:rPr>
        <w:t>A) İş olanaklarının fazla olması</w:t>
      </w:r>
    </w:p>
    <w:p w:rsidR="00CF3A33" w:rsidRPr="00826193" w:rsidRDefault="00CF3A33" w:rsidP="00BA2459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826193">
        <w:rPr>
          <w:rFonts w:ascii="Comic Sans MS" w:hAnsi="Comic Sans MS" w:cs="Comic Sans MS"/>
          <w:sz w:val="20"/>
          <w:szCs w:val="20"/>
        </w:rPr>
        <w:t>B) Yer şekillerinin engebeli olması</w:t>
      </w:r>
    </w:p>
    <w:p w:rsidR="00CF3A33" w:rsidRPr="00826193" w:rsidRDefault="00CF3A33" w:rsidP="00BA2459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826193">
        <w:rPr>
          <w:rFonts w:ascii="Comic Sans MS" w:hAnsi="Comic Sans MS" w:cs="Comic Sans MS"/>
          <w:sz w:val="20"/>
          <w:szCs w:val="20"/>
        </w:rPr>
        <w:t>C) Orman zenginliğinin fazla olması</w:t>
      </w:r>
    </w:p>
    <w:p w:rsidR="00CF3A33" w:rsidRPr="00826193" w:rsidRDefault="00CF3A33" w:rsidP="00BA2459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826193">
        <w:rPr>
          <w:rFonts w:ascii="Comic Sans MS" w:hAnsi="Comic Sans MS" w:cs="Comic Sans MS"/>
          <w:sz w:val="20"/>
          <w:szCs w:val="20"/>
        </w:rPr>
        <w:t>D) Yer altı kaynakları yönüyle zengin olması</w:t>
      </w:r>
    </w:p>
    <w:p w:rsidR="00CF3A33" w:rsidRPr="00593035" w:rsidRDefault="00CF3A33" w:rsidP="00BA2459">
      <w:pPr>
        <w:spacing w:after="0" w:line="360" w:lineRule="auto"/>
        <w:rPr>
          <w:rFonts w:ascii="Comic Sans MS" w:hAnsi="Comic Sans MS" w:cs="Comic Sans MS"/>
          <w:i/>
          <w:iCs/>
          <w:noProof/>
          <w:sz w:val="18"/>
          <w:szCs w:val="18"/>
          <w:lang w:val="de-DE"/>
        </w:rPr>
      </w:pPr>
    </w:p>
    <w:p w:rsidR="00CF3A33" w:rsidRDefault="00CF3A33" w:rsidP="00C56EC4">
      <w:pPr>
        <w:shd w:val="clear" w:color="auto" w:fill="FFFFFF"/>
        <w:spacing w:after="0" w:line="360" w:lineRule="auto"/>
        <w:ind w:right="14"/>
        <w:rPr>
          <w:rFonts w:ascii="Arial" w:hAnsi="Arial" w:cs="Arial"/>
          <w:noProof/>
          <w:color w:val="FF0000"/>
          <w:sz w:val="20"/>
          <w:szCs w:val="20"/>
        </w:rPr>
      </w:pPr>
    </w:p>
    <w:p w:rsidR="00CF3A33" w:rsidRPr="002929BA" w:rsidRDefault="00CF3A33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Köşeleri Yuvarlanmış Dikdörtgen Belirtme Çizgisi 2057" o:spid="_x0000_s1090" type="#_x0000_t62" style="position:absolute;left:0;text-align:left;margin-left:26.75pt;margin-top:-.35pt;width:145.5pt;height:22.5pt;z-index:251687936;visibility:visible" adj="-698,35654" fillcolor="#ffc" strokecolor="#936">
            <v:textbox>
              <w:txbxContent>
                <w:p w:rsidR="00CF3A33" w:rsidRPr="000B21D4" w:rsidRDefault="00CF3A33" w:rsidP="002929BA">
                  <w:pPr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</w:rPr>
                  </w:pPr>
                  <w:r w:rsidRPr="000B21D4">
                    <w:rPr>
                      <w:rFonts w:ascii="Comic Sans MS" w:hAnsi="Comic Sans MS" w:cs="Comic Sans MS"/>
                      <w:i/>
                      <w:iCs/>
                      <w:sz w:val="18"/>
                      <w:szCs w:val="18"/>
                      <w:lang w:val="de-DE"/>
                    </w:rPr>
                    <w:t>Basınhürdür,sansüredilemez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i/>
          <w:iCs/>
          <w:noProof/>
          <w:sz w:val="18"/>
          <w:szCs w:val="18"/>
        </w:rPr>
        <w:t>8)</w:t>
      </w:r>
    </w:p>
    <w:p w:rsidR="00CF3A33" w:rsidRPr="002929BA" w:rsidRDefault="00CF3A33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Comic Sans MS"/>
          <w:i/>
          <w:iCs/>
          <w:noProof/>
          <w:color w:val="FF0000"/>
          <w:sz w:val="18"/>
          <w:szCs w:val="18"/>
          <w:lang w:val="de-DE"/>
        </w:rPr>
      </w:pPr>
      <w:r>
        <w:rPr>
          <w:noProof/>
          <w:lang w:eastAsia="tr-TR"/>
        </w:rPr>
        <w:pict>
          <v:shape id="Resim 2056" o:spid="_x0000_s1091" type="#_x0000_t75" alt="adsız4" style="position:absolute;left:0;text-align:left;margin-left:-.25pt;margin-top:14.55pt;width:88.5pt;height:54.75pt;z-index:251685888;visibility:visible">
            <v:imagedata r:id="rId16" o:title=""/>
          </v:shape>
        </w:pict>
      </w:r>
      <w:r>
        <w:rPr>
          <w:noProof/>
          <w:lang w:eastAsia="tr-TR"/>
        </w:rPr>
        <w:pict>
          <v:shape id="Köşeleri Yuvarlanmış Dikdörtgen Belirtme Çizgisi 2055" o:spid="_x0000_s1092" type="#_x0000_t62" style="position:absolute;left:0;text-align:left;margin-left:98.75pt;margin-top:10.05pt;width:168.75pt;height:50.25pt;z-index:251686912;visibility:visible" adj="-3779,9658" fillcolor="#ffc" strokecolor="#936">
            <v:textbox>
              <w:txbxContent>
                <w:p w:rsidR="00CF3A33" w:rsidRPr="000B21D4" w:rsidRDefault="00CF3A33" w:rsidP="000B21D4">
                  <w:pPr>
                    <w:spacing w:line="240" w:lineRule="auto"/>
                    <w:rPr>
                      <w:rFonts w:ascii="Comic Sans MS" w:hAnsi="Comic Sans MS" w:cs="Comic Sans MS"/>
                      <w:sz w:val="18"/>
                      <w:szCs w:val="18"/>
                      <w:lang w:val="de-DE"/>
                    </w:rPr>
                  </w:pPr>
                  <w:r w:rsidRPr="000B21D4">
                    <w:rPr>
                      <w:rFonts w:ascii="Comic Sans MS" w:hAnsi="Comic Sans MS" w:cs="Comic Sans MS"/>
                      <w:sz w:val="18"/>
                      <w:szCs w:val="18"/>
                      <w:lang w:val="de-DE"/>
                    </w:rPr>
                    <w:t>Herkes, haberleşmehürriyetinesahiptir. Haberleşmeningizliliğiesastır.</w:t>
                  </w:r>
                </w:p>
                <w:p w:rsidR="00CF3A33" w:rsidRPr="000C61D8" w:rsidRDefault="00CF3A33" w:rsidP="002929BA"/>
              </w:txbxContent>
            </v:textbox>
          </v:shape>
        </w:pict>
      </w:r>
    </w:p>
    <w:p w:rsidR="00CF3A33" w:rsidRPr="002929BA" w:rsidRDefault="00CF3A33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Comic Sans MS"/>
          <w:i/>
          <w:iCs/>
          <w:noProof/>
          <w:color w:val="FF0000"/>
          <w:sz w:val="18"/>
          <w:szCs w:val="18"/>
          <w:lang w:val="de-DE"/>
        </w:rPr>
      </w:pPr>
    </w:p>
    <w:p w:rsidR="00CF3A33" w:rsidRPr="002929BA" w:rsidRDefault="00CF3A33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Comic Sans MS"/>
          <w:i/>
          <w:iCs/>
          <w:noProof/>
          <w:color w:val="FF0000"/>
          <w:sz w:val="18"/>
          <w:szCs w:val="18"/>
          <w:lang w:val="de-DE"/>
        </w:rPr>
      </w:pPr>
    </w:p>
    <w:p w:rsidR="00CF3A33" w:rsidRPr="002929BA" w:rsidRDefault="00CF3A33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Comic Sans MS"/>
          <w:i/>
          <w:iCs/>
          <w:noProof/>
          <w:color w:val="FF0000"/>
          <w:sz w:val="18"/>
          <w:szCs w:val="18"/>
          <w:lang w:val="de-DE"/>
        </w:rPr>
      </w:pP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 w:rsidRPr="002929BA"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  <w:t xml:space="preserve">Anayasamızın </w:t>
      </w:r>
      <w:r w:rsidRPr="00F4231F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yukarıdaki belirtilen 22. ve 28. maddelerine gö</w:t>
      </w:r>
      <w:r w:rsidRPr="00F4231F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softHyphen/>
        <w:t xml:space="preserve">re,  aşağıdakilerden hangisi anayasaya </w:t>
      </w:r>
      <w:r w:rsidRPr="00F4231F">
        <w:rPr>
          <w:rFonts w:ascii="Comic Sans MS" w:hAnsi="Comic Sans MS" w:cs="Comic Sans MS"/>
          <w:b/>
          <w:bCs/>
          <w:noProof/>
          <w:sz w:val="18"/>
          <w:szCs w:val="18"/>
          <w:u w:val="single"/>
          <w:lang w:val="de-DE"/>
        </w:rPr>
        <w:t>aykırıdır</w:t>
      </w:r>
      <w:r w:rsidRPr="00F4231F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?</w:t>
      </w:r>
      <w:r w:rsidRPr="00F4231F">
        <w:rPr>
          <w:rFonts w:ascii="Comic Sans MS" w:hAnsi="Comic Sans MS" w:cs="Comic Sans MS"/>
          <w:b/>
          <w:bCs/>
          <w:noProof/>
          <w:sz w:val="18"/>
          <w:szCs w:val="18"/>
        </w:rPr>
        <w:t>( 5 Puan)</w:t>
      </w: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 w:rsidRPr="00F4231F">
        <w:rPr>
          <w:rFonts w:ascii="Comic Sans MS" w:hAnsi="Comic Sans MS" w:cs="Comic Sans MS"/>
          <w:noProof/>
          <w:sz w:val="18"/>
          <w:szCs w:val="18"/>
          <w:lang w:val="de-DE"/>
        </w:rPr>
        <w:t>A) Bir kaza haberinin haberlerde duyurulması</w:t>
      </w: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 w:rsidRPr="00F4231F">
        <w:rPr>
          <w:rFonts w:ascii="Comic Sans MS" w:hAnsi="Comic Sans MS" w:cs="Comic Sans MS"/>
          <w:noProof/>
          <w:sz w:val="18"/>
          <w:szCs w:val="18"/>
          <w:lang w:val="de-DE"/>
        </w:rPr>
        <w:t>B) Basın  mensuplarının  önemli  bir davayı mahkeme salonunda izlemesi</w:t>
      </w: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 w:rsidRPr="00F4231F">
        <w:rPr>
          <w:rFonts w:ascii="Comic Sans MS" w:hAnsi="Comic Sans MS" w:cs="Comic Sans MS"/>
          <w:noProof/>
          <w:sz w:val="18"/>
          <w:szCs w:val="18"/>
          <w:lang w:val="de-DE"/>
        </w:rPr>
        <w:t>C) Bir köşe yazarının yazısının, belirli kısımla</w:t>
      </w:r>
      <w:r w:rsidRPr="00F4231F">
        <w:rPr>
          <w:rFonts w:ascii="Comic Sans MS" w:hAnsi="Comic Sans MS" w:cs="Comic Sans MS"/>
          <w:noProof/>
          <w:sz w:val="18"/>
          <w:szCs w:val="18"/>
          <w:lang w:val="de-DE"/>
        </w:rPr>
        <w:softHyphen/>
        <w:t>rının kesilerek yayınlanması</w:t>
      </w: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 w:rsidRPr="00F4231F">
        <w:rPr>
          <w:rFonts w:ascii="Comic Sans MS" w:hAnsi="Comic Sans MS" w:cs="Comic Sans MS"/>
          <w:noProof/>
          <w:sz w:val="18"/>
          <w:szCs w:val="18"/>
          <w:lang w:val="de-DE"/>
        </w:rPr>
        <w:t>D) Hasan Amca’nın, günlük siyasi gazete oku</w:t>
      </w:r>
      <w:r w:rsidRPr="00F4231F">
        <w:rPr>
          <w:rFonts w:ascii="Comic Sans MS" w:hAnsi="Comic Sans MS" w:cs="Comic Sans MS"/>
          <w:noProof/>
          <w:sz w:val="18"/>
          <w:szCs w:val="18"/>
          <w:lang w:val="de-DE"/>
        </w:rPr>
        <w:softHyphen/>
        <w:t>ması</w:t>
      </w:r>
    </w:p>
    <w:p w:rsidR="00CF3A33" w:rsidRPr="00F4231F" w:rsidRDefault="00CF3A33" w:rsidP="00FB1FD9">
      <w:pPr>
        <w:spacing w:after="0" w:line="360" w:lineRule="auto"/>
        <w:rPr>
          <w:rFonts w:ascii="Comic Sans MS" w:eastAsia="MS Mincho" w:hAnsi="Comic Sans MS"/>
          <w:b/>
          <w:bCs/>
          <w:noProof/>
          <w:color w:val="FF0000"/>
          <w:sz w:val="18"/>
          <w:szCs w:val="18"/>
        </w:rPr>
      </w:pPr>
    </w:p>
    <w:p w:rsidR="00CF3A33" w:rsidRPr="00F4231F" w:rsidRDefault="00CF3A33" w:rsidP="000B21D4">
      <w:pPr>
        <w:spacing w:after="0" w:line="240" w:lineRule="auto"/>
        <w:rPr>
          <w:rFonts w:ascii="Comic Sans MS" w:eastAsia="MS Mincho" w:hAnsi="Comic Sans MS"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Resim 2060" o:spid="_x0000_s1093" type="#_x0000_t75" alt="turkeydsilsiz" style="position:absolute;margin-left:20.75pt;margin-top:28.8pt;width:210pt;height:96pt;z-index:251689984;visibility:visible">
            <v:imagedata r:id="rId17" o:title="" gain="78019f" blacklevel="-4588f"/>
          </v:shape>
        </w:pict>
      </w:r>
      <w:r w:rsidRPr="00F4231F">
        <w:rPr>
          <w:rFonts w:ascii="Comic Sans MS" w:eastAsia="MS Mincho" w:hAnsi="Comic Sans MS" w:cs="Comic Sans MS"/>
          <w:b/>
          <w:bCs/>
          <w:noProof/>
          <w:sz w:val="18"/>
          <w:szCs w:val="18"/>
        </w:rPr>
        <w:t>9)</w:t>
      </w:r>
      <w:r w:rsidRPr="00F4231F">
        <w:rPr>
          <w:rFonts w:ascii="Comic Sans MS" w:hAnsi="Comic Sans MS" w:cs="Comic Sans MS"/>
          <w:noProof/>
          <w:sz w:val="18"/>
          <w:szCs w:val="18"/>
        </w:rPr>
        <w:t>Maden ve enerji kaynaklarının işletilmesinde insan gücüne ihtiyaç olduğu için buralarda iş imkanı fazla olur.</w:t>
      </w:r>
    </w:p>
    <w:p w:rsidR="00CF3A33" w:rsidRPr="00F4231F" w:rsidRDefault="00CF3A33" w:rsidP="00FB1FD9">
      <w:pPr>
        <w:spacing w:after="0" w:line="36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:rsidR="00CF3A33" w:rsidRPr="00F4231F" w:rsidRDefault="00CF3A33" w:rsidP="00FB1FD9">
      <w:pPr>
        <w:spacing w:after="0" w:line="36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:rsidR="00CF3A33" w:rsidRPr="00F4231F" w:rsidRDefault="00CF3A33" w:rsidP="00FB1FD9">
      <w:pPr>
        <w:spacing w:after="0" w:line="36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:rsidR="00CF3A33" w:rsidRPr="00F4231F" w:rsidRDefault="00CF3A33" w:rsidP="00FB1FD9">
      <w:pPr>
        <w:spacing w:after="0" w:line="36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:rsidR="00CF3A33" w:rsidRPr="00F4231F" w:rsidRDefault="00CF3A33" w:rsidP="000B21D4">
      <w:pPr>
        <w:shd w:val="clear" w:color="auto" w:fill="FFFFFF"/>
        <w:spacing w:before="115" w:after="0" w:line="240" w:lineRule="auto"/>
        <w:ind w:left="10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</w:p>
    <w:p w:rsidR="00CF3A33" w:rsidRPr="00F4231F" w:rsidRDefault="00CF3A33" w:rsidP="000B21D4">
      <w:pPr>
        <w:shd w:val="clear" w:color="auto" w:fill="FFFFFF"/>
        <w:spacing w:before="115" w:after="0" w:line="240" w:lineRule="auto"/>
        <w:ind w:left="10"/>
        <w:jc w:val="both"/>
        <w:rPr>
          <w:rFonts w:ascii="Comic Sans MS" w:hAnsi="Comic Sans MS" w:cs="Comic Sans MS"/>
          <w:b/>
          <w:bCs/>
          <w:noProof/>
          <w:sz w:val="18"/>
          <w:szCs w:val="18"/>
        </w:rPr>
      </w:pPr>
      <w:r w:rsidRPr="00F4231F">
        <w:rPr>
          <w:rFonts w:ascii="Comic Sans MS" w:hAnsi="Comic Sans MS" w:cs="Comic Sans MS"/>
          <w:b/>
          <w:bCs/>
          <w:noProof/>
          <w:sz w:val="18"/>
          <w:szCs w:val="18"/>
        </w:rPr>
        <w:t>Haritadaki illerden hangileri yukarıdaki açıklamaya örnek olarak gösterilebilir?( 5 Puan)</w:t>
      </w:r>
    </w:p>
    <w:p w:rsidR="00CF3A33" w:rsidRPr="00F4231F" w:rsidRDefault="00CF3A33" w:rsidP="000B21D4">
      <w:pPr>
        <w:shd w:val="clear" w:color="auto" w:fill="FFFFFF"/>
        <w:spacing w:before="115" w:after="0" w:line="240" w:lineRule="auto"/>
        <w:ind w:left="10"/>
        <w:jc w:val="both"/>
        <w:rPr>
          <w:rFonts w:ascii="Comic Sans MS" w:hAnsi="Comic Sans MS" w:cs="Comic Sans MS"/>
          <w:noProof/>
          <w:sz w:val="18"/>
          <w:szCs w:val="18"/>
        </w:rPr>
      </w:pPr>
      <w:r w:rsidRPr="00F4231F">
        <w:rPr>
          <w:rFonts w:ascii="Comic Sans MS" w:hAnsi="Comic Sans MS" w:cs="Comic Sans MS"/>
          <w:noProof/>
          <w:sz w:val="18"/>
          <w:szCs w:val="18"/>
        </w:rPr>
        <w:t>A) Kayseri Gaziantep             B) Batman Kayseri</w:t>
      </w:r>
    </w:p>
    <w:p w:rsidR="00CF3A33" w:rsidRPr="00F4231F" w:rsidRDefault="00CF3A33" w:rsidP="000B21D4">
      <w:pPr>
        <w:spacing w:after="0" w:line="240" w:lineRule="auto"/>
        <w:rPr>
          <w:rFonts w:ascii="Comic Sans MS" w:hAnsi="Comic Sans MS" w:cs="Comic Sans MS"/>
          <w:noProof/>
          <w:sz w:val="18"/>
          <w:szCs w:val="18"/>
        </w:rPr>
      </w:pPr>
      <w:r w:rsidRPr="00F4231F">
        <w:rPr>
          <w:rFonts w:ascii="Comic Sans MS" w:hAnsi="Comic Sans MS" w:cs="Comic Sans MS"/>
          <w:noProof/>
          <w:sz w:val="18"/>
          <w:szCs w:val="18"/>
        </w:rPr>
        <w:t>C) İzmir Zonguldak                 D) Zonguldak Batman</w:t>
      </w:r>
    </w:p>
    <w:p w:rsidR="00CF3A33" w:rsidRPr="00F4231F" w:rsidRDefault="00CF3A33">
      <w:pPr>
        <w:spacing w:after="0" w:line="240" w:lineRule="auto"/>
        <w:rPr>
          <w:rFonts w:ascii="Comic Sans MS" w:hAnsi="Comic Sans MS" w:cs="Comic Sans MS"/>
          <w:noProof/>
          <w:sz w:val="18"/>
          <w:szCs w:val="18"/>
        </w:rPr>
      </w:pPr>
    </w:p>
    <w:p w:rsidR="00CF3A33" w:rsidRPr="00F4231F" w:rsidRDefault="00CF3A33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</w:rPr>
      </w:pPr>
    </w:p>
    <w:p w:rsidR="00CF3A33" w:rsidRDefault="00CF3A33" w:rsidP="00F4231F">
      <w:pPr>
        <w:spacing w:after="0"/>
        <w:jc w:val="both"/>
        <w:rPr>
          <w:rFonts w:ascii="Arial" w:hAnsi="Arial" w:cs="Arial"/>
          <w:sz w:val="18"/>
          <w:szCs w:val="18"/>
        </w:rPr>
      </w:pPr>
      <w:r w:rsidRPr="00F4231F">
        <w:rPr>
          <w:rFonts w:ascii="Comic Sans MS" w:hAnsi="Comic Sans MS" w:cs="Comic Sans MS"/>
          <w:b/>
          <w:bCs/>
          <w:sz w:val="18"/>
          <w:szCs w:val="18"/>
        </w:rPr>
        <w:t>NOT:SINAV SÜRESİ 1 DERS SAATİDİR.</w:t>
      </w:r>
      <w:r w:rsidRPr="00F4231F">
        <w:rPr>
          <w:rFonts w:ascii="Comic Sans MS" w:hAnsi="Comic Sans MS" w:cs="Comic Sans MS"/>
          <w:sz w:val="18"/>
          <w:szCs w:val="18"/>
        </w:rPr>
        <w:tab/>
      </w:r>
      <w:r w:rsidRPr="00F4231F">
        <w:rPr>
          <w:rFonts w:ascii="Comic Sans MS" w:hAnsi="Comic Sans MS" w:cs="Comic Sans MS"/>
          <w:sz w:val="18"/>
          <w:szCs w:val="18"/>
        </w:rPr>
        <w:tab/>
      </w:r>
    </w:p>
    <w:p w:rsidR="00CF3A33" w:rsidRPr="002C14AE" w:rsidRDefault="00CF3A33" w:rsidP="00F4231F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>Hepinizi seviyor başaracağınıza inanıyorum:)</w:t>
      </w:r>
    </w:p>
    <w:p w:rsidR="00CF3A33" w:rsidRPr="002C14AE" w:rsidRDefault="00CF3A33" w:rsidP="00F4231F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EBRU ÖZKUL</w:t>
      </w:r>
    </w:p>
    <w:p w:rsidR="00CF3A33" w:rsidRPr="002C14AE" w:rsidRDefault="00CF3A33" w:rsidP="00F4231F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</w:r>
      <w:r w:rsidRPr="002C14AE">
        <w:rPr>
          <w:rFonts w:ascii="Comic Sans MS" w:hAnsi="Comic Sans MS" w:cs="Comic Sans MS"/>
          <w:b/>
          <w:bCs/>
          <w:sz w:val="18"/>
          <w:szCs w:val="18"/>
        </w:rPr>
        <w:tab/>
        <w:t>Sosyal Bilgiler Öğretmeni</w:t>
      </w:r>
    </w:p>
    <w:p w:rsidR="00CF3A33" w:rsidRPr="002C14AE" w:rsidRDefault="00CF3A33" w:rsidP="00F4231F">
      <w:pPr>
        <w:spacing w:after="0" w:line="220" w:lineRule="exact"/>
        <w:ind w:firstLine="180"/>
        <w:rPr>
          <w:rFonts w:ascii="Comic Sans MS" w:hAnsi="Comic Sans MS" w:cs="Comic Sans MS"/>
          <w:sz w:val="24"/>
          <w:szCs w:val="24"/>
          <w:lang w:eastAsia="tr-TR"/>
        </w:rPr>
      </w:pPr>
    </w:p>
    <w:p w:rsidR="00CF3A33" w:rsidRDefault="00CF3A33" w:rsidP="00F4231F">
      <w:pPr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noProof/>
        </w:rPr>
      </w:pPr>
      <w:r w:rsidRPr="002C14AE">
        <w:rPr>
          <w:rFonts w:ascii="Comic Sans MS" w:hAnsi="Comic Sans MS" w:cs="Comic Sans MS"/>
          <w:b/>
          <w:bCs/>
          <w:noProof/>
        </w:rPr>
        <w:t>“Tarihini bilmeyen bir millet hafızasını kaybetmiş bir insana benzer”</w:t>
      </w:r>
    </w:p>
    <w:p w:rsidR="00CF3A33" w:rsidRDefault="00CF3A33" w:rsidP="00094490">
      <w:pPr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hyperlink r:id="rId18" w:history="1">
        <w:r>
          <w:rPr>
            <w:rStyle w:val="Hyperlink"/>
            <w:rFonts w:ascii="Comic Sans MS" w:hAnsi="Comic Sans MS" w:cs="Comic Sans MS"/>
            <w:b/>
            <w:bCs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</w:t>
      </w:r>
    </w:p>
    <w:p w:rsidR="00CF3A33" w:rsidRPr="002C14AE" w:rsidRDefault="00CF3A33" w:rsidP="00F4231F">
      <w:pPr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</w:rPr>
      </w:pPr>
    </w:p>
    <w:p w:rsidR="00CF3A33" w:rsidRPr="000B21D4" w:rsidRDefault="00CF3A33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</w:rPr>
      </w:pPr>
    </w:p>
    <w:sectPr w:rsidR="00CF3A33" w:rsidRPr="000B21D4" w:rsidSect="00523F89">
      <w:footerReference w:type="even" r:id="rId19"/>
      <w:pgSz w:w="11906" w:h="16838"/>
      <w:pgMar w:top="993" w:right="282" w:bottom="567" w:left="284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A33" w:rsidRDefault="00CF3A33" w:rsidP="00166942">
      <w:pPr>
        <w:spacing w:after="0" w:line="240" w:lineRule="auto"/>
      </w:pPr>
      <w:r>
        <w:separator/>
      </w:r>
    </w:p>
  </w:endnote>
  <w:endnote w:type="continuationSeparator" w:id="1">
    <w:p w:rsidR="00CF3A33" w:rsidRDefault="00CF3A33" w:rsidP="0016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tura MT Script Capitals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ush Script M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A33" w:rsidRPr="00166942" w:rsidRDefault="00CF3A33" w:rsidP="007E2241">
    <w:pPr>
      <w:jc w:val="center"/>
      <w:rPr>
        <w:rFonts w:ascii="Brush Script MT" w:hAnsi="Brush Script MT" w:cs="Brush Script MT"/>
        <w:b/>
        <w:bCs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A33" w:rsidRDefault="00CF3A33" w:rsidP="00166942">
      <w:pPr>
        <w:spacing w:after="0" w:line="240" w:lineRule="auto"/>
      </w:pPr>
      <w:r>
        <w:separator/>
      </w:r>
    </w:p>
  </w:footnote>
  <w:footnote w:type="continuationSeparator" w:id="1">
    <w:p w:rsidR="00CF3A33" w:rsidRDefault="00CF3A33" w:rsidP="0016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F017B"/>
    <w:multiLevelType w:val="hybridMultilevel"/>
    <w:tmpl w:val="D6529958"/>
    <w:lvl w:ilvl="0" w:tplc="F07083F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C3E6377"/>
    <w:multiLevelType w:val="hybridMultilevel"/>
    <w:tmpl w:val="453A55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61F87"/>
    <w:multiLevelType w:val="hybridMultilevel"/>
    <w:tmpl w:val="EEFE2C10"/>
    <w:lvl w:ilvl="0" w:tplc="C7C0C37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CBE"/>
    <w:rsid w:val="00055FA6"/>
    <w:rsid w:val="00094490"/>
    <w:rsid w:val="0009656C"/>
    <w:rsid w:val="000975F5"/>
    <w:rsid w:val="000A619C"/>
    <w:rsid w:val="000B21D4"/>
    <w:rsid w:val="000B3368"/>
    <w:rsid w:val="000C61D8"/>
    <w:rsid w:val="000E0AC6"/>
    <w:rsid w:val="000E731C"/>
    <w:rsid w:val="00113BE2"/>
    <w:rsid w:val="00115EA9"/>
    <w:rsid w:val="0016168C"/>
    <w:rsid w:val="00164CE8"/>
    <w:rsid w:val="00166942"/>
    <w:rsid w:val="001848F3"/>
    <w:rsid w:val="001A71F2"/>
    <w:rsid w:val="001C02B1"/>
    <w:rsid w:val="001D75ED"/>
    <w:rsid w:val="001F1ABC"/>
    <w:rsid w:val="00202435"/>
    <w:rsid w:val="00253E37"/>
    <w:rsid w:val="00263694"/>
    <w:rsid w:val="00276F51"/>
    <w:rsid w:val="00284929"/>
    <w:rsid w:val="002861A4"/>
    <w:rsid w:val="002929BA"/>
    <w:rsid w:val="002A0E3A"/>
    <w:rsid w:val="002A3A5B"/>
    <w:rsid w:val="002B754B"/>
    <w:rsid w:val="002B7850"/>
    <w:rsid w:val="002C14AE"/>
    <w:rsid w:val="002D2773"/>
    <w:rsid w:val="002E29E2"/>
    <w:rsid w:val="002F3E74"/>
    <w:rsid w:val="002F4A03"/>
    <w:rsid w:val="00301D63"/>
    <w:rsid w:val="00302252"/>
    <w:rsid w:val="00320922"/>
    <w:rsid w:val="003274A8"/>
    <w:rsid w:val="003305DE"/>
    <w:rsid w:val="0034449E"/>
    <w:rsid w:val="00360FC1"/>
    <w:rsid w:val="003923F5"/>
    <w:rsid w:val="003D5197"/>
    <w:rsid w:val="003E0211"/>
    <w:rsid w:val="00400A08"/>
    <w:rsid w:val="0040341B"/>
    <w:rsid w:val="004334C9"/>
    <w:rsid w:val="00434FB2"/>
    <w:rsid w:val="004629AB"/>
    <w:rsid w:val="0048484F"/>
    <w:rsid w:val="004B25A0"/>
    <w:rsid w:val="004E6F13"/>
    <w:rsid w:val="00501D0F"/>
    <w:rsid w:val="00510F61"/>
    <w:rsid w:val="00523F89"/>
    <w:rsid w:val="00531A3D"/>
    <w:rsid w:val="0055471D"/>
    <w:rsid w:val="00561328"/>
    <w:rsid w:val="00571B8B"/>
    <w:rsid w:val="00593035"/>
    <w:rsid w:val="005A6833"/>
    <w:rsid w:val="005B1EC2"/>
    <w:rsid w:val="005B2B23"/>
    <w:rsid w:val="005B6540"/>
    <w:rsid w:val="005C6345"/>
    <w:rsid w:val="005D13A8"/>
    <w:rsid w:val="005E5CAB"/>
    <w:rsid w:val="006663FA"/>
    <w:rsid w:val="00666607"/>
    <w:rsid w:val="00684239"/>
    <w:rsid w:val="00693957"/>
    <w:rsid w:val="006A084B"/>
    <w:rsid w:val="006B2464"/>
    <w:rsid w:val="006E764B"/>
    <w:rsid w:val="006F54AA"/>
    <w:rsid w:val="0074231C"/>
    <w:rsid w:val="00747A3E"/>
    <w:rsid w:val="007639F5"/>
    <w:rsid w:val="00772A12"/>
    <w:rsid w:val="00780C90"/>
    <w:rsid w:val="0079086D"/>
    <w:rsid w:val="007A6314"/>
    <w:rsid w:val="007C00FF"/>
    <w:rsid w:val="007D084C"/>
    <w:rsid w:val="007E2241"/>
    <w:rsid w:val="007F1307"/>
    <w:rsid w:val="00800850"/>
    <w:rsid w:val="008121C9"/>
    <w:rsid w:val="00826193"/>
    <w:rsid w:val="008304AB"/>
    <w:rsid w:val="0084047B"/>
    <w:rsid w:val="00871E1D"/>
    <w:rsid w:val="0087233F"/>
    <w:rsid w:val="0087643B"/>
    <w:rsid w:val="008825C5"/>
    <w:rsid w:val="008973D1"/>
    <w:rsid w:val="008A4269"/>
    <w:rsid w:val="008A66A2"/>
    <w:rsid w:val="008B406A"/>
    <w:rsid w:val="008D466F"/>
    <w:rsid w:val="00912678"/>
    <w:rsid w:val="00A06DB9"/>
    <w:rsid w:val="00A2763A"/>
    <w:rsid w:val="00A30511"/>
    <w:rsid w:val="00A377D9"/>
    <w:rsid w:val="00A56DE6"/>
    <w:rsid w:val="00A60F5D"/>
    <w:rsid w:val="00AC635A"/>
    <w:rsid w:val="00AF0263"/>
    <w:rsid w:val="00AF330C"/>
    <w:rsid w:val="00B073DA"/>
    <w:rsid w:val="00B31A8D"/>
    <w:rsid w:val="00B36427"/>
    <w:rsid w:val="00B40AD9"/>
    <w:rsid w:val="00B529F7"/>
    <w:rsid w:val="00B5522E"/>
    <w:rsid w:val="00B56EB4"/>
    <w:rsid w:val="00B7701A"/>
    <w:rsid w:val="00B953FC"/>
    <w:rsid w:val="00BA2459"/>
    <w:rsid w:val="00BB3BE0"/>
    <w:rsid w:val="00BB6FE7"/>
    <w:rsid w:val="00BC6003"/>
    <w:rsid w:val="00BD3E93"/>
    <w:rsid w:val="00BE5A74"/>
    <w:rsid w:val="00C12264"/>
    <w:rsid w:val="00C269CB"/>
    <w:rsid w:val="00C5287D"/>
    <w:rsid w:val="00C56EC4"/>
    <w:rsid w:val="00C82B3C"/>
    <w:rsid w:val="00C94E58"/>
    <w:rsid w:val="00C97B72"/>
    <w:rsid w:val="00CA1273"/>
    <w:rsid w:val="00CD632D"/>
    <w:rsid w:val="00CE78AF"/>
    <w:rsid w:val="00CF3A33"/>
    <w:rsid w:val="00D075A5"/>
    <w:rsid w:val="00D344AF"/>
    <w:rsid w:val="00D83217"/>
    <w:rsid w:val="00D90199"/>
    <w:rsid w:val="00DA668D"/>
    <w:rsid w:val="00DC6B1A"/>
    <w:rsid w:val="00DD2996"/>
    <w:rsid w:val="00DE1621"/>
    <w:rsid w:val="00DE4F06"/>
    <w:rsid w:val="00DF27BF"/>
    <w:rsid w:val="00DF37B2"/>
    <w:rsid w:val="00E04324"/>
    <w:rsid w:val="00E13953"/>
    <w:rsid w:val="00E22881"/>
    <w:rsid w:val="00E23DD3"/>
    <w:rsid w:val="00E55472"/>
    <w:rsid w:val="00E95B5C"/>
    <w:rsid w:val="00EC366F"/>
    <w:rsid w:val="00EE39F7"/>
    <w:rsid w:val="00F02176"/>
    <w:rsid w:val="00F02BE4"/>
    <w:rsid w:val="00F32CBE"/>
    <w:rsid w:val="00F4231F"/>
    <w:rsid w:val="00F46B47"/>
    <w:rsid w:val="00F50CAD"/>
    <w:rsid w:val="00F545A0"/>
    <w:rsid w:val="00F929CA"/>
    <w:rsid w:val="00FB1FD9"/>
    <w:rsid w:val="00FD3F8F"/>
    <w:rsid w:val="00FF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33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D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46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9656C"/>
    <w:pPr>
      <w:ind w:left="720"/>
    </w:pPr>
  </w:style>
  <w:style w:type="table" w:styleId="MediumGrid3-Accent3">
    <w:name w:val="Medium Grid 3 Accent 3"/>
    <w:basedOn w:val="TableNormal"/>
    <w:uiPriority w:val="99"/>
    <w:rsid w:val="00115EA9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List-Accent6">
    <w:name w:val="Light List Accent 6"/>
    <w:basedOn w:val="TableNormal"/>
    <w:uiPriority w:val="99"/>
    <w:rsid w:val="00115EA9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Header">
    <w:name w:val="header"/>
    <w:basedOn w:val="Normal"/>
    <w:link w:val="Header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6942"/>
  </w:style>
  <w:style w:type="paragraph" w:styleId="Footer">
    <w:name w:val="footer"/>
    <w:basedOn w:val="Normal"/>
    <w:link w:val="Footer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6942"/>
  </w:style>
  <w:style w:type="paragraph" w:styleId="NormalWeb">
    <w:name w:val="Normal (Web)"/>
    <w:basedOn w:val="Normal"/>
    <w:uiPriority w:val="99"/>
    <w:semiHidden/>
    <w:rsid w:val="006B2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0944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1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324</Words>
  <Characters>1850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edanur</cp:lastModifiedBy>
  <cp:revision>3</cp:revision>
  <dcterms:created xsi:type="dcterms:W3CDTF">2013-10-27T13:36:00Z</dcterms:created>
  <dcterms:modified xsi:type="dcterms:W3CDTF">2013-10-29T19:19:00Z</dcterms:modified>
</cp:coreProperties>
</file>