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6B7" w:rsidRPr="00D150A6" w:rsidRDefault="00E036B7">
      <w:pPr>
        <w:rPr>
          <w:rFonts w:ascii="Verdana" w:hAnsi="Verdana" w:cs="Verdana"/>
          <w:b/>
          <w:bCs/>
          <w:sz w:val="16"/>
          <w:szCs w:val="16"/>
        </w:rPr>
      </w:pPr>
      <w:r w:rsidRPr="00D150A6">
        <w:rPr>
          <w:rFonts w:ascii="Verdana" w:hAnsi="Verdana" w:cs="Verdana"/>
          <w:b/>
          <w:bCs/>
          <w:sz w:val="16"/>
          <w:szCs w:val="16"/>
        </w:rPr>
        <w:t>ADI:                                            NO:                                                                                31.10.2013</w:t>
      </w:r>
    </w:p>
    <w:p w:rsidR="00E036B7" w:rsidRDefault="00E036B7">
      <w:pPr>
        <w:rPr>
          <w:rFonts w:ascii="Verdana" w:hAnsi="Verdana" w:cs="Verdana"/>
          <w:b/>
          <w:bCs/>
          <w:sz w:val="16"/>
          <w:szCs w:val="16"/>
        </w:rPr>
      </w:pPr>
      <w:r w:rsidRPr="00D150A6">
        <w:rPr>
          <w:rFonts w:ascii="Verdana" w:hAnsi="Verdana" w:cs="Verdana"/>
          <w:b/>
          <w:bCs/>
          <w:sz w:val="16"/>
          <w:szCs w:val="16"/>
        </w:rPr>
        <w:t>SOYADI:                                       SINIFI:</w:t>
      </w:r>
    </w:p>
    <w:p w:rsidR="00E036B7" w:rsidRDefault="00E036B7" w:rsidP="00D150A6">
      <w:pPr>
        <w:jc w:val="center"/>
        <w:rPr>
          <w:sz w:val="20"/>
          <w:szCs w:val="20"/>
        </w:rPr>
      </w:pPr>
      <w:r>
        <w:rPr>
          <w:sz w:val="20"/>
          <w:szCs w:val="20"/>
        </w:rPr>
        <w:t>2013-2014 EĞİTİM ÖĞRETİM YILI AMASYA UYGUR ORTAOKULU 7. SINIFLAR MATEMATİK DERSİ 1. DÖNEM 1. YAZILI SORULARIDIR.</w:t>
      </w:r>
    </w:p>
    <w:p w:rsidR="00E036B7" w:rsidRDefault="00E036B7" w:rsidP="00D150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   O   R   U   L   A   R</w:t>
      </w:r>
    </w:p>
    <w:p w:rsidR="00E036B7" w:rsidRPr="00EF15D4" w:rsidRDefault="00E036B7" w:rsidP="001E5C1E">
      <w:pPr>
        <w:rPr>
          <w:b/>
          <w:bCs/>
          <w:sz w:val="24"/>
          <w:szCs w:val="24"/>
          <w:u w:val="single"/>
        </w:rPr>
      </w:pPr>
      <w:r w:rsidRPr="00D150A6">
        <w:rPr>
          <w:b/>
          <w:bCs/>
          <w:sz w:val="24"/>
          <w:szCs w:val="24"/>
          <w:u w:val="single"/>
        </w:rPr>
        <w:t>KLASİK SORULAR BÖLÜMÜ</w:t>
      </w:r>
    </w:p>
    <w:p w:rsidR="00E036B7" w:rsidRPr="001E5C1E" w:rsidRDefault="00E036B7" w:rsidP="001E5C1E">
      <w:pPr>
        <w:spacing w:line="480" w:lineRule="auto"/>
        <w:rPr>
          <w:rFonts w:ascii="Arial" w:hAnsi="Arial" w:cs="Arial"/>
          <w:b/>
          <w:bCs/>
          <w:sz w:val="20"/>
          <w:szCs w:val="20"/>
        </w:rPr>
        <w:sectPr w:rsidR="00E036B7" w:rsidRPr="001E5C1E" w:rsidSect="00D150A6">
          <w:pgSz w:w="11906" w:h="16838"/>
          <w:pgMar w:top="284" w:right="424" w:bottom="426" w:left="426" w:header="708" w:footer="708" w:gutter="0"/>
          <w:cols w:space="708"/>
          <w:docGrid w:linePitch="360"/>
        </w:sectPr>
      </w:pPr>
      <w:r w:rsidRPr="001D20DF">
        <w:rPr>
          <w:rFonts w:ascii="Arial" w:hAnsi="Arial" w:cs="Arial"/>
          <w:b/>
          <w:bCs/>
          <w:sz w:val="20"/>
          <w:szCs w:val="20"/>
        </w:rPr>
        <w:t>1</w:t>
      </w:r>
      <w:r>
        <w:rPr>
          <w:rFonts w:ascii="Arial" w:hAnsi="Arial" w:cs="Arial"/>
          <w:b/>
          <w:bCs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Aşağıdaki işlemlerin sonuçlarını bulunuz.</w:t>
      </w:r>
      <w:r>
        <w:rPr>
          <w:rFonts w:ascii="Arial" w:hAnsi="Arial" w:cs="Arial"/>
          <w:b/>
          <w:bCs/>
          <w:sz w:val="20"/>
          <w:szCs w:val="20"/>
        </w:rPr>
        <w:t xml:space="preserve">(10 puan)2) </w:t>
      </w:r>
      <w:r>
        <w:rPr>
          <w:rFonts w:ascii="Arial" w:hAnsi="Arial" w:cs="Arial"/>
          <w:sz w:val="20"/>
          <w:szCs w:val="20"/>
        </w:rPr>
        <w:t>Aşağıdaki işlemlerin sonuçlarını bulunuz.</w:t>
      </w:r>
      <w:r>
        <w:rPr>
          <w:rFonts w:ascii="Arial" w:hAnsi="Arial" w:cs="Arial"/>
          <w:b/>
          <w:bCs/>
          <w:sz w:val="20"/>
          <w:szCs w:val="20"/>
        </w:rPr>
        <w:t>(10 puan)</w:t>
      </w:r>
    </w:p>
    <w:p w:rsidR="00E036B7" w:rsidRPr="009333B5" w:rsidRDefault="00E036B7" w:rsidP="00EF15D4">
      <w:pPr>
        <w:spacing w:line="480" w:lineRule="auto"/>
      </w:pPr>
      <w:r w:rsidRPr="009333B5">
        <w:rPr>
          <w:b/>
          <w:bCs/>
        </w:rPr>
        <w:t>a)</w:t>
      </w:r>
      <w:r w:rsidRPr="009333B5">
        <w:t>( +4 ) + ( -5 )=</w:t>
      </w:r>
    </w:p>
    <w:p w:rsidR="00E036B7" w:rsidRPr="009333B5" w:rsidRDefault="00E036B7" w:rsidP="00EF15D4">
      <w:pPr>
        <w:spacing w:line="480" w:lineRule="auto"/>
      </w:pPr>
      <w:r w:rsidRPr="009333B5">
        <w:rPr>
          <w:b/>
          <w:bCs/>
        </w:rPr>
        <w:t>b)</w:t>
      </w:r>
      <w:r w:rsidRPr="009333B5">
        <w:t>( -3 ) - ( +8 )=</w:t>
      </w:r>
    </w:p>
    <w:p w:rsidR="00E036B7" w:rsidRPr="009333B5" w:rsidRDefault="00E036B7" w:rsidP="00EF15D4">
      <w:pPr>
        <w:spacing w:line="480" w:lineRule="auto"/>
      </w:pPr>
      <w:r w:rsidRPr="009333B5">
        <w:rPr>
          <w:b/>
          <w:bCs/>
        </w:rPr>
        <w:t xml:space="preserve">c) </w:t>
      </w:r>
      <w:r w:rsidRPr="009333B5">
        <w:t>( +8 ) - ( -2 )=</w:t>
      </w:r>
    </w:p>
    <w:p w:rsidR="00E036B7" w:rsidRPr="009333B5" w:rsidRDefault="00E036B7" w:rsidP="00EF15D4">
      <w:pPr>
        <w:spacing w:line="480" w:lineRule="auto"/>
      </w:pPr>
      <w:r w:rsidRPr="009333B5">
        <w:rPr>
          <w:b/>
          <w:bCs/>
        </w:rPr>
        <w:t>d)</w:t>
      </w:r>
      <w:r w:rsidRPr="009333B5">
        <w:t>(-3) + (-7) + 9=</w:t>
      </w:r>
    </w:p>
    <w:p w:rsidR="00E036B7" w:rsidRPr="009333B5" w:rsidRDefault="00E036B7" w:rsidP="00EF15D4">
      <w:pPr>
        <w:spacing w:line="480" w:lineRule="auto"/>
      </w:pPr>
      <w:r w:rsidRPr="009333B5">
        <w:rPr>
          <w:b/>
          <w:bCs/>
        </w:rPr>
        <w:t xml:space="preserve">e) </w:t>
      </w:r>
      <w:r>
        <w:t xml:space="preserve">-5 -7 </w:t>
      </w:r>
      <w:r w:rsidRPr="009333B5">
        <w:t>=</w:t>
      </w:r>
    </w:p>
    <w:p w:rsidR="00E036B7" w:rsidRPr="001D20DF" w:rsidRDefault="00E036B7" w:rsidP="00EF15D4">
      <w:pPr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2.3pt;margin-top:13.9pt;width:577.5pt;height:0;z-index:251658240" o:connectortype="straight"/>
        </w:pict>
      </w:r>
    </w:p>
    <w:p w:rsidR="00E036B7" w:rsidRPr="00566834" w:rsidRDefault="00E036B7" w:rsidP="001E5C1E">
      <w:r>
        <w:rPr>
          <w:rFonts w:ascii="Arial" w:hAnsi="Arial" w:cs="Arial"/>
          <w:b/>
          <w:bCs/>
          <w:sz w:val="20"/>
          <w:szCs w:val="20"/>
        </w:rPr>
        <w:t xml:space="preserve">3) </w:t>
      </w:r>
      <w:r w:rsidRPr="00566834">
        <w:t>Aşağıda verilen üslü sayıların değerlerini hesaplayınız.</w:t>
      </w:r>
      <w:r w:rsidRPr="006945CC">
        <w:rPr>
          <w:b/>
          <w:bCs/>
          <w:sz w:val="20"/>
          <w:szCs w:val="20"/>
        </w:rPr>
        <w:t>(10 p)</w:t>
      </w:r>
    </w:p>
    <w:p w:rsidR="00E036B7" w:rsidRPr="00566834" w:rsidRDefault="00E036B7" w:rsidP="001E5C1E"/>
    <w:p w:rsidR="00E036B7" w:rsidRPr="00566834" w:rsidRDefault="00E036B7" w:rsidP="001E5C1E">
      <w:pPr>
        <w:spacing w:line="480" w:lineRule="auto"/>
      </w:pPr>
      <w:r w:rsidRPr="00566834">
        <w:t>(-5)</w:t>
      </w:r>
      <w:r w:rsidRPr="00007A56">
        <w:rPr>
          <w:vertAlign w:val="superscript"/>
        </w:rPr>
        <w:t>3</w:t>
      </w:r>
      <w:r w:rsidRPr="00566834">
        <w:t xml:space="preserve"> = </w:t>
      </w:r>
    </w:p>
    <w:p w:rsidR="00E036B7" w:rsidRPr="00566834" w:rsidRDefault="00E036B7" w:rsidP="001E5C1E">
      <w:pPr>
        <w:spacing w:line="480" w:lineRule="auto"/>
      </w:pPr>
    </w:p>
    <w:p w:rsidR="00E036B7" w:rsidRPr="00566834" w:rsidRDefault="00E036B7" w:rsidP="001E5C1E">
      <w:pPr>
        <w:spacing w:line="480" w:lineRule="auto"/>
      </w:pPr>
      <w:r w:rsidRPr="00566834">
        <w:t>(-3)</w:t>
      </w:r>
      <w:r w:rsidRPr="00007A56">
        <w:rPr>
          <w:vertAlign w:val="superscript"/>
        </w:rPr>
        <w:t>4</w:t>
      </w:r>
      <w:r w:rsidRPr="00566834">
        <w:t xml:space="preserve">= </w:t>
      </w:r>
    </w:p>
    <w:p w:rsidR="00E036B7" w:rsidRPr="00566834" w:rsidRDefault="00E036B7" w:rsidP="001E5C1E">
      <w:pPr>
        <w:spacing w:line="480" w:lineRule="auto"/>
      </w:pPr>
    </w:p>
    <w:p w:rsidR="00E036B7" w:rsidRPr="00566834" w:rsidRDefault="00E036B7" w:rsidP="001E5C1E">
      <w:pPr>
        <w:spacing w:line="480" w:lineRule="auto"/>
      </w:pPr>
      <w:r>
        <w:rPr>
          <w:noProof/>
          <w:lang w:eastAsia="tr-TR"/>
        </w:rPr>
        <w:pict>
          <v:shape id="_x0000_s1027" type="#_x0000_t32" style="position:absolute;margin-left:276.45pt;margin-top:34.05pt;width:291pt;height:.75pt;z-index:251659264" o:connectortype="straight"/>
        </w:pict>
      </w:r>
      <w:r w:rsidRPr="00566834">
        <w:t>(+2)</w:t>
      </w:r>
      <w:r w:rsidRPr="00007A56">
        <w:rPr>
          <w:vertAlign w:val="superscript"/>
        </w:rPr>
        <w:t>5</w:t>
      </w:r>
      <w:r w:rsidRPr="00566834">
        <w:t xml:space="preserve"> =</w:t>
      </w:r>
    </w:p>
    <w:p w:rsidR="00E036B7" w:rsidRPr="00566834" w:rsidRDefault="00E036B7" w:rsidP="001E5C1E">
      <w:pPr>
        <w:spacing w:line="480" w:lineRule="auto"/>
      </w:pPr>
    </w:p>
    <w:p w:rsidR="00E036B7" w:rsidRPr="00566834" w:rsidRDefault="00E036B7" w:rsidP="001E5C1E">
      <w:pPr>
        <w:spacing w:line="480" w:lineRule="auto"/>
      </w:pPr>
      <w:r w:rsidRPr="00566834">
        <w:t>(-4)</w:t>
      </w:r>
      <w:r w:rsidRPr="00007A56">
        <w:rPr>
          <w:vertAlign w:val="superscript"/>
        </w:rPr>
        <w:t>0</w:t>
      </w:r>
      <w:r w:rsidRPr="00566834">
        <w:t xml:space="preserve">= </w:t>
      </w:r>
    </w:p>
    <w:p w:rsidR="00E036B7" w:rsidRPr="00566834" w:rsidRDefault="00E036B7" w:rsidP="001E5C1E">
      <w:pPr>
        <w:spacing w:line="480" w:lineRule="auto"/>
      </w:pPr>
    </w:p>
    <w:p w:rsidR="00E036B7" w:rsidRPr="00566834" w:rsidRDefault="00E036B7" w:rsidP="001E5C1E">
      <w:pPr>
        <w:spacing w:line="480" w:lineRule="auto"/>
      </w:pPr>
      <w:r w:rsidRPr="00566834">
        <w:t>-6</w:t>
      </w:r>
      <w:r w:rsidRPr="00007A56">
        <w:rPr>
          <w:vertAlign w:val="superscript"/>
        </w:rPr>
        <w:t>2</w:t>
      </w:r>
      <w:r w:rsidRPr="00566834">
        <w:t xml:space="preserve"> = </w:t>
      </w:r>
    </w:p>
    <w:p w:rsidR="00E036B7" w:rsidRDefault="00E036B7" w:rsidP="001E5C1E">
      <w:pPr>
        <w:tabs>
          <w:tab w:val="left" w:pos="0"/>
        </w:tabs>
        <w:rPr>
          <w:b/>
          <w:bCs/>
        </w:rPr>
      </w:pPr>
    </w:p>
    <w:p w:rsidR="00E036B7" w:rsidRDefault="00E036B7" w:rsidP="001E5C1E">
      <w:pPr>
        <w:spacing w:line="480" w:lineRule="auto"/>
        <w:rPr>
          <w:b/>
          <w:bCs/>
        </w:rPr>
      </w:pPr>
    </w:p>
    <w:p w:rsidR="00E036B7" w:rsidRPr="009333B5" w:rsidRDefault="00E036B7" w:rsidP="001E5C1E">
      <w:pPr>
        <w:spacing w:line="480" w:lineRule="auto"/>
        <w:rPr>
          <w:b/>
          <w:bCs/>
        </w:rPr>
      </w:pPr>
      <w:r w:rsidRPr="009333B5">
        <w:rPr>
          <w:b/>
          <w:bCs/>
        </w:rPr>
        <w:t>a)</w:t>
      </w:r>
      <w:r w:rsidRPr="009333B5">
        <w:t xml:space="preserve">(-18) : (-6)=  </w:t>
      </w:r>
    </w:p>
    <w:p w:rsidR="00E036B7" w:rsidRPr="009333B5" w:rsidRDefault="00E036B7" w:rsidP="001E5C1E">
      <w:pPr>
        <w:spacing w:line="480" w:lineRule="auto"/>
        <w:rPr>
          <w:b/>
          <w:bCs/>
        </w:rPr>
      </w:pPr>
      <w:r w:rsidRPr="009333B5">
        <w:rPr>
          <w:b/>
          <w:bCs/>
        </w:rPr>
        <w:t xml:space="preserve">b) </w:t>
      </w:r>
      <w:r w:rsidRPr="009333B5">
        <w:t>(-3) . (-7)=</w:t>
      </w:r>
    </w:p>
    <w:p w:rsidR="00E036B7" w:rsidRPr="009333B5" w:rsidRDefault="00E036B7" w:rsidP="001E5C1E">
      <w:pPr>
        <w:spacing w:line="480" w:lineRule="auto"/>
      </w:pPr>
      <w:r w:rsidRPr="009333B5">
        <w:rPr>
          <w:b/>
          <w:bCs/>
        </w:rPr>
        <w:t xml:space="preserve">c) </w:t>
      </w:r>
      <w:r w:rsidRPr="009333B5">
        <w:t>(+12) : (-4)=</w:t>
      </w:r>
    </w:p>
    <w:p w:rsidR="00E036B7" w:rsidRPr="009333B5" w:rsidRDefault="00E036B7" w:rsidP="001E5C1E">
      <w:pPr>
        <w:spacing w:line="480" w:lineRule="auto"/>
      </w:pPr>
      <w:r w:rsidRPr="009333B5">
        <w:rPr>
          <w:b/>
          <w:bCs/>
        </w:rPr>
        <w:t xml:space="preserve">d) </w:t>
      </w:r>
      <w:r w:rsidRPr="009333B5">
        <w:t>(-8) . (+20)=</w:t>
      </w:r>
    </w:p>
    <w:p w:rsidR="00E036B7" w:rsidRDefault="00E036B7" w:rsidP="001E5C1E">
      <w:pPr>
        <w:spacing w:line="480" w:lineRule="auto"/>
      </w:pPr>
      <w:r w:rsidRPr="009333B5">
        <w:rPr>
          <w:b/>
          <w:bCs/>
        </w:rPr>
        <w:t xml:space="preserve">e) </w:t>
      </w:r>
      <w:r w:rsidRPr="009333B5">
        <w:t>[ (+10) : (+2)] . (-7)=</w:t>
      </w:r>
    </w:p>
    <w:p w:rsidR="00E036B7" w:rsidRDefault="00E036B7" w:rsidP="001E5C1E">
      <w:pPr>
        <w:spacing w:line="480" w:lineRule="auto"/>
        <w:rPr>
          <w:rFonts w:ascii="Arial" w:hAnsi="Arial" w:cs="Arial"/>
          <w:b/>
          <w:bCs/>
          <w:sz w:val="20"/>
          <w:szCs w:val="20"/>
        </w:rPr>
      </w:pPr>
    </w:p>
    <w:p w:rsidR="00E036B7" w:rsidRPr="001E5C1E" w:rsidRDefault="00E036B7" w:rsidP="001E5C1E">
      <w:pPr>
        <w:spacing w:line="480" w:lineRule="auto"/>
      </w:pPr>
      <w:r>
        <w:rPr>
          <w:rFonts w:ascii="Arial" w:hAnsi="Arial" w:cs="Arial"/>
          <w:b/>
          <w:bCs/>
          <w:sz w:val="20"/>
          <w:szCs w:val="20"/>
        </w:rPr>
        <w:t>4)</w:t>
      </w:r>
      <w:r>
        <w:rPr>
          <w:rFonts w:ascii="Arial" w:hAnsi="Arial" w:cs="Arial"/>
          <w:sz w:val="20"/>
          <w:szCs w:val="20"/>
        </w:rPr>
        <w:t xml:space="preserve">Bir futbol takımındaki oyunculara gördükleri her kırmızı kart için (-3) puan, attıkları her gol için de 2 puan verilecektir. </w:t>
      </w:r>
    </w:p>
    <w:p w:rsidR="00E036B7" w:rsidRDefault="00E036B7" w:rsidP="001E5C1E">
      <w:pPr>
        <w:pStyle w:val="ListParagraph"/>
        <w:ind w:left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sezon boyunca 5 kırmızı kart gören ve 4 gol atan bir oyuncunun kaç puanı olur? </w:t>
      </w:r>
      <w:r>
        <w:rPr>
          <w:rFonts w:ascii="Arial" w:hAnsi="Arial" w:cs="Arial"/>
          <w:b/>
          <w:bCs/>
          <w:sz w:val="20"/>
          <w:szCs w:val="20"/>
        </w:rPr>
        <w:t>(10 puan)</w:t>
      </w:r>
    </w:p>
    <w:p w:rsidR="00E036B7" w:rsidRDefault="00E036B7" w:rsidP="001E5C1E">
      <w:pPr>
        <w:pStyle w:val="ListParagraph"/>
        <w:ind w:left="0"/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EF15D4">
      <w:pPr>
        <w:spacing w:line="480" w:lineRule="auto"/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EF15D4">
      <w:pPr>
        <w:spacing w:line="480" w:lineRule="auto"/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EF15D4">
      <w:pPr>
        <w:spacing w:line="480" w:lineRule="auto"/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sz w:val="20"/>
          <w:szCs w:val="20"/>
        </w:rPr>
      </w:pPr>
    </w:p>
    <w:p w:rsidR="00E036B7" w:rsidRDefault="00E036B7" w:rsidP="002602C2">
      <w:pPr>
        <w:jc w:val="center"/>
        <w:rPr>
          <w:rFonts w:ascii="Arial" w:hAnsi="Arial" w:cs="Arial"/>
          <w:sz w:val="20"/>
          <w:szCs w:val="20"/>
        </w:rPr>
      </w:pPr>
      <w:r w:rsidRPr="002602C2">
        <w:rPr>
          <w:rFonts w:ascii="Arial" w:hAnsi="Arial" w:cs="Arial"/>
          <w:b/>
          <w:bCs/>
          <w:sz w:val="20"/>
          <w:szCs w:val="20"/>
          <w:u w:val="single"/>
        </w:rPr>
        <w:t>EŞLEŞTİRME SORUSU</w:t>
      </w:r>
    </w:p>
    <w:p w:rsidR="00E036B7" w:rsidRPr="002602C2" w:rsidRDefault="00E036B7" w:rsidP="002602C2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5) </w:t>
      </w:r>
      <w:r>
        <w:rPr>
          <w:rFonts w:ascii="Arial" w:hAnsi="Arial" w:cs="Arial"/>
          <w:sz w:val="20"/>
          <w:szCs w:val="20"/>
        </w:rPr>
        <w:t>Aşağıda verilenleri karşılarındaki uygun olanlarla eşleştiriniz.</w:t>
      </w:r>
      <w:r>
        <w:rPr>
          <w:rFonts w:ascii="Arial" w:hAnsi="Arial" w:cs="Arial"/>
          <w:b/>
          <w:bCs/>
          <w:sz w:val="20"/>
          <w:szCs w:val="20"/>
        </w:rPr>
        <w:t>(10 puan)</w:t>
      </w:r>
    </w:p>
    <w:p w:rsidR="00E036B7" w:rsidRDefault="00E036B7" w:rsidP="002602C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1.2.3.4.5.6.7.8.9.10                                       1</w:t>
      </w:r>
    </w:p>
    <w:p w:rsidR="00E036B7" w:rsidRDefault="00E036B7" w:rsidP="002602C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7.6.5!                                                            120</w:t>
      </w:r>
    </w:p>
    <w:p w:rsidR="00E036B7" w:rsidRDefault="00E036B7" w:rsidP="002602C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0!                                                                  19.18</w:t>
      </w:r>
    </w:p>
    <w:p w:rsidR="00E036B7" w:rsidRDefault="00E036B7" w:rsidP="002602C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5!                                                                   10!</w:t>
      </w:r>
    </w:p>
    <w:p w:rsidR="00E036B7" w:rsidRDefault="00E036B7" w:rsidP="002602C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19! :17!                                                           7!</w:t>
      </w:r>
    </w:p>
    <w:p w:rsidR="00E036B7" w:rsidRDefault="00E036B7" w:rsidP="002602C2">
      <w:pPr>
        <w:jc w:val="center"/>
        <w:rPr>
          <w:rFonts w:ascii="Arial" w:hAnsi="Arial" w:cs="Arial"/>
          <w:sz w:val="20"/>
          <w:szCs w:val="20"/>
        </w:rPr>
      </w:pPr>
      <w:r w:rsidRPr="002602C2">
        <w:rPr>
          <w:rFonts w:ascii="Arial" w:hAnsi="Arial" w:cs="Arial"/>
          <w:b/>
          <w:bCs/>
          <w:sz w:val="20"/>
          <w:szCs w:val="20"/>
          <w:u w:val="single"/>
        </w:rPr>
        <w:t>TEST SORULARI BÖLÜMÜ</w:t>
      </w:r>
    </w:p>
    <w:p w:rsidR="00E036B7" w:rsidRDefault="00E036B7" w:rsidP="002602C2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6) </w:t>
      </w:r>
    </w:p>
    <w:p w:rsidR="00E036B7" w:rsidRPr="002602C2" w:rsidRDefault="00E036B7" w:rsidP="002602C2">
      <w:pPr>
        <w:rPr>
          <w:rFonts w:ascii="Arial" w:hAnsi="Arial" w:cs="Arial"/>
          <w:b/>
          <w:bCs/>
          <w:sz w:val="20"/>
          <w:szCs w:val="20"/>
        </w:rPr>
      </w:pPr>
      <w:r w:rsidRPr="00881C4B">
        <w:rPr>
          <w:rFonts w:ascii="Arial" w:hAnsi="Arial" w:cs="Arial"/>
          <w:b/>
          <w:bCs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43.75pt;height:219pt;visibility:visible">
            <v:imagedata r:id="rId5" o:title="" gain="66873f" blacklevel="655f"/>
          </v:shape>
        </w:pict>
      </w: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7)</w:t>
      </w:r>
    </w:p>
    <w:p w:rsidR="00E036B7" w:rsidRDefault="00E036B7" w:rsidP="00D150A6">
      <w:pPr>
        <w:rPr>
          <w:b/>
          <w:bCs/>
          <w:noProof/>
        </w:rPr>
      </w:pPr>
      <w:r w:rsidRPr="00881C4B">
        <w:rPr>
          <w:rFonts w:ascii="Arial" w:hAnsi="Arial" w:cs="Arial"/>
          <w:b/>
          <w:bCs/>
          <w:noProof/>
          <w:sz w:val="20"/>
          <w:szCs w:val="20"/>
          <w:lang w:eastAsia="tr-TR"/>
        </w:rPr>
        <w:pict>
          <v:shape id="_x0000_i1026" type="#_x0000_t75" style="width:238.5pt;height:273.75pt;visibility:visible">
            <v:imagedata r:id="rId6" o:title=""/>
          </v:shape>
        </w:pict>
      </w:r>
    </w:p>
    <w:p w:rsidR="00E036B7" w:rsidRDefault="00E036B7" w:rsidP="00D150A6">
      <w:pPr>
        <w:rPr>
          <w:b/>
          <w:bCs/>
          <w:noProof/>
        </w:rPr>
      </w:pPr>
    </w:p>
    <w:p w:rsidR="00E036B7" w:rsidRDefault="00E036B7" w:rsidP="00D150A6">
      <w:pPr>
        <w:rPr>
          <w:b/>
          <w:bCs/>
          <w:noProof/>
        </w:rPr>
      </w:pPr>
    </w:p>
    <w:p w:rsidR="00E036B7" w:rsidRDefault="00E036B7" w:rsidP="00D150A6">
      <w:pPr>
        <w:rPr>
          <w:b/>
          <w:bCs/>
          <w:noProof/>
        </w:rPr>
      </w:pPr>
    </w:p>
    <w:p w:rsidR="00E036B7" w:rsidRDefault="00E036B7" w:rsidP="00D150A6">
      <w:pPr>
        <w:rPr>
          <w:b/>
          <w:bCs/>
          <w:noProof/>
        </w:rPr>
      </w:pPr>
    </w:p>
    <w:p w:rsidR="00E036B7" w:rsidRDefault="00E036B7" w:rsidP="00D150A6">
      <w:pPr>
        <w:rPr>
          <w:b/>
          <w:bCs/>
          <w:noProof/>
        </w:rPr>
      </w:pPr>
    </w:p>
    <w:p w:rsidR="00E036B7" w:rsidRDefault="00E036B7" w:rsidP="00D150A6">
      <w:pPr>
        <w:rPr>
          <w:b/>
          <w:bCs/>
          <w:noProof/>
        </w:rPr>
      </w:pPr>
    </w:p>
    <w:p w:rsidR="00E036B7" w:rsidRDefault="00E036B7" w:rsidP="00D150A6">
      <w:r>
        <w:rPr>
          <w:b/>
          <w:bCs/>
          <w:noProof/>
        </w:rPr>
        <w:t>8)</w:t>
      </w: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  <w:r w:rsidRPr="004B3B12">
        <w:rPr>
          <w:noProof/>
          <w:lang w:eastAsia="tr-TR"/>
        </w:rPr>
        <w:pict>
          <v:shape id="_x0000_i1027" type="#_x0000_t75" style="width:248.25pt;height:89.25pt;visibility:visible">
            <v:imagedata r:id="rId7" o:title=""/>
          </v:shape>
        </w:pict>
      </w: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9)</w:t>
      </w: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  <w:r w:rsidRPr="00881C4B">
        <w:rPr>
          <w:rFonts w:ascii="Arial" w:hAnsi="Arial" w:cs="Arial"/>
          <w:b/>
          <w:bCs/>
          <w:noProof/>
          <w:sz w:val="20"/>
          <w:szCs w:val="20"/>
          <w:lang w:eastAsia="tr-TR"/>
        </w:rPr>
        <w:pict>
          <v:shape id="Resim 17" o:spid="_x0000_i1028" type="#_x0000_t75" style="width:233.25pt;height:90pt;visibility:visible">
            <v:imagedata r:id="rId8" o:title="" gain="109227f" blacklevel="-8520f"/>
          </v:shape>
        </w:pict>
      </w: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10) </w:t>
      </w:r>
      <w:r w:rsidRPr="00881C4B">
        <w:rPr>
          <w:rFonts w:ascii="Arial" w:hAnsi="Arial" w:cs="Arial"/>
          <w:b/>
          <w:bCs/>
          <w:noProof/>
          <w:sz w:val="20"/>
          <w:szCs w:val="20"/>
          <w:lang w:eastAsia="tr-TR"/>
        </w:rPr>
        <w:pict>
          <v:shape id="Resim 23" o:spid="_x0000_i1029" type="#_x0000_t75" style="width:257.25pt;height:72.75pt;visibility:visible">
            <v:imagedata r:id="rId9" o:title=""/>
          </v:shape>
        </w:pict>
      </w: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11)</w:t>
      </w:r>
    </w:p>
    <w:p w:rsidR="00E036B7" w:rsidRDefault="00E036B7" w:rsidP="00D150A6">
      <w:pPr>
        <w:rPr>
          <w:b/>
          <w:bCs/>
          <w:noProof/>
          <w:color w:val="333333"/>
          <w:lang w:eastAsia="tr-TR"/>
        </w:rPr>
      </w:pPr>
      <w:r w:rsidRPr="00881C4B">
        <w:rPr>
          <w:rFonts w:ascii="Arial" w:hAnsi="Arial" w:cs="Arial"/>
          <w:b/>
          <w:bCs/>
          <w:noProof/>
          <w:sz w:val="20"/>
          <w:szCs w:val="20"/>
          <w:lang w:eastAsia="tr-TR"/>
        </w:rPr>
        <w:pict>
          <v:shape id="Resim 32" o:spid="_x0000_i1030" type="#_x0000_t75" style="width:249.75pt;height:81pt;visibility:visible">
            <v:imagedata r:id="rId10" o:title="" gain="71235f" blacklevel="-655f"/>
          </v:shape>
        </w:pict>
      </w:r>
    </w:p>
    <w:p w:rsidR="00E036B7" w:rsidRDefault="00E036B7" w:rsidP="00D150A6">
      <w:pPr>
        <w:rPr>
          <w:b/>
          <w:bCs/>
          <w:noProof/>
          <w:color w:val="333333"/>
          <w:lang w:eastAsia="tr-TR"/>
        </w:rPr>
      </w:pPr>
    </w:p>
    <w:p w:rsidR="00E036B7" w:rsidRDefault="00E036B7" w:rsidP="00D150A6">
      <w:pPr>
        <w:rPr>
          <w:b/>
          <w:bCs/>
          <w:noProof/>
          <w:color w:val="333333"/>
          <w:lang w:eastAsia="tr-TR"/>
        </w:rPr>
      </w:pPr>
    </w:p>
    <w:p w:rsidR="00E036B7" w:rsidRDefault="00E036B7" w:rsidP="00D150A6">
      <w:pPr>
        <w:rPr>
          <w:b/>
          <w:bCs/>
          <w:noProof/>
          <w:color w:val="333333"/>
          <w:lang w:eastAsia="tr-TR"/>
        </w:rPr>
      </w:pPr>
    </w:p>
    <w:p w:rsidR="00E036B7" w:rsidRDefault="00E036B7" w:rsidP="00D150A6">
      <w:pPr>
        <w:rPr>
          <w:b/>
          <w:bCs/>
          <w:noProof/>
          <w:color w:val="333333"/>
          <w:lang w:eastAsia="tr-TR"/>
        </w:rPr>
      </w:pPr>
    </w:p>
    <w:p w:rsidR="00E036B7" w:rsidRDefault="00E036B7" w:rsidP="00D150A6">
      <w:pPr>
        <w:rPr>
          <w:b/>
          <w:bCs/>
          <w:noProof/>
          <w:color w:val="333333"/>
          <w:lang w:eastAsia="tr-TR"/>
        </w:rPr>
      </w:pPr>
    </w:p>
    <w:p w:rsidR="00E036B7" w:rsidRDefault="00E036B7" w:rsidP="00D150A6">
      <w:pPr>
        <w:rPr>
          <w:b/>
          <w:bCs/>
          <w:noProof/>
          <w:color w:val="333333"/>
          <w:lang w:eastAsia="tr-TR"/>
        </w:rPr>
      </w:pPr>
    </w:p>
    <w:p w:rsidR="00E036B7" w:rsidRDefault="00E036B7" w:rsidP="00D150A6">
      <w:pPr>
        <w:rPr>
          <w:b/>
          <w:bCs/>
          <w:noProof/>
          <w:color w:val="333333"/>
          <w:lang w:eastAsia="tr-TR"/>
        </w:rPr>
      </w:pPr>
    </w:p>
    <w:p w:rsidR="00E036B7" w:rsidRDefault="00E036B7" w:rsidP="00D150A6">
      <w:pPr>
        <w:rPr>
          <w:b/>
          <w:bCs/>
          <w:noProof/>
          <w:color w:val="333333"/>
          <w:lang w:eastAsia="tr-TR"/>
        </w:rPr>
      </w:pPr>
      <w:r>
        <w:rPr>
          <w:b/>
          <w:bCs/>
          <w:noProof/>
          <w:color w:val="333333"/>
          <w:lang w:eastAsia="tr-TR"/>
        </w:rPr>
        <w:t>12)</w:t>
      </w:r>
    </w:p>
    <w:p w:rsidR="00E036B7" w:rsidRDefault="00E036B7" w:rsidP="00D150A6">
      <w:pPr>
        <w:rPr>
          <w:b/>
          <w:bCs/>
          <w:noProof/>
          <w:color w:val="333333"/>
          <w:lang w:eastAsia="tr-TR"/>
        </w:rPr>
      </w:pPr>
      <w:r w:rsidRPr="004B3B12">
        <w:rPr>
          <w:noProof/>
          <w:lang w:eastAsia="tr-TR"/>
        </w:rPr>
        <w:pict>
          <v:shape id="Resim 4" o:spid="_x0000_i1031" type="#_x0000_t75" style="width:252pt;height:83.25pt;visibility:visible">
            <v:imagedata r:id="rId11" o:title=""/>
          </v:shape>
        </w:pict>
      </w:r>
    </w:p>
    <w:p w:rsidR="00E036B7" w:rsidRDefault="00E036B7" w:rsidP="00D150A6">
      <w:pPr>
        <w:rPr>
          <w:b/>
          <w:bCs/>
          <w:noProof/>
          <w:color w:val="333333"/>
          <w:lang w:eastAsia="tr-TR"/>
        </w:rPr>
      </w:pPr>
    </w:p>
    <w:p w:rsidR="00E036B7" w:rsidRDefault="00E036B7" w:rsidP="00D150A6">
      <w:pPr>
        <w:rPr>
          <w:b/>
          <w:bCs/>
          <w:noProof/>
          <w:color w:val="333333"/>
          <w:lang w:eastAsia="tr-TR"/>
        </w:rPr>
      </w:pPr>
    </w:p>
    <w:p w:rsidR="00E036B7" w:rsidRDefault="00E036B7" w:rsidP="00D150A6">
      <w:pPr>
        <w:rPr>
          <w:b/>
          <w:bCs/>
          <w:noProof/>
          <w:color w:val="333333"/>
          <w:lang w:eastAsia="tr-TR"/>
        </w:rPr>
      </w:pPr>
    </w:p>
    <w:p w:rsidR="00E036B7" w:rsidRDefault="00E036B7" w:rsidP="00D150A6">
      <w:pPr>
        <w:rPr>
          <w:b/>
          <w:bCs/>
          <w:noProof/>
          <w:color w:val="333333"/>
          <w:lang w:eastAsia="tr-TR"/>
        </w:rPr>
      </w:pPr>
    </w:p>
    <w:p w:rsidR="00E036B7" w:rsidRDefault="00E036B7" w:rsidP="00D150A6">
      <w:pPr>
        <w:rPr>
          <w:b/>
          <w:bCs/>
          <w:noProof/>
          <w:color w:val="333333"/>
          <w:lang w:eastAsia="tr-TR"/>
        </w:rPr>
      </w:pPr>
    </w:p>
    <w:p w:rsidR="00E036B7" w:rsidRDefault="00E036B7" w:rsidP="00D150A6">
      <w:pPr>
        <w:rPr>
          <w:b/>
          <w:bCs/>
          <w:noProof/>
          <w:color w:val="333333"/>
          <w:lang w:eastAsia="tr-TR"/>
        </w:rPr>
      </w:pPr>
    </w:p>
    <w:p w:rsidR="00E036B7" w:rsidRDefault="00E036B7" w:rsidP="00D150A6">
      <w:pPr>
        <w:rPr>
          <w:b/>
          <w:bCs/>
          <w:noProof/>
          <w:color w:val="333333"/>
          <w:lang w:eastAsia="tr-TR"/>
        </w:rPr>
      </w:pPr>
      <w:r>
        <w:rPr>
          <w:noProof/>
          <w:lang w:eastAsia="tr-TR"/>
        </w:rPr>
        <w:pict>
          <v:shape id="Resim 172" o:spid="_x0000_s1028" type="#_x0000_t75" style="position:absolute;margin-left:17.6pt;margin-top:9.4pt;width:236.75pt;height:189pt;z-index:251660288;visibility:visible">
            <v:imagedata r:id="rId12" o:title="" gain="109227f" blacklevel="-3932f"/>
          </v:shape>
        </w:pict>
      </w:r>
      <w:r>
        <w:rPr>
          <w:b/>
          <w:bCs/>
          <w:noProof/>
          <w:color w:val="333333"/>
          <w:lang w:eastAsia="tr-TR"/>
        </w:rPr>
        <w:t xml:space="preserve">13) </w:t>
      </w:r>
    </w:p>
    <w:p w:rsidR="00E036B7" w:rsidRDefault="00E036B7" w:rsidP="00D150A6">
      <w:pPr>
        <w:rPr>
          <w:b/>
          <w:bCs/>
          <w:noProof/>
          <w:color w:val="333333"/>
          <w:lang w:eastAsia="tr-TR"/>
        </w:rPr>
      </w:pPr>
    </w:p>
    <w:p w:rsidR="00E036B7" w:rsidRDefault="00E036B7" w:rsidP="00D150A6">
      <w:pPr>
        <w:rPr>
          <w:b/>
          <w:bCs/>
          <w:noProof/>
          <w:color w:val="333333"/>
          <w:lang w:eastAsia="tr-TR"/>
        </w:rPr>
      </w:pPr>
    </w:p>
    <w:p w:rsidR="00E036B7" w:rsidRDefault="00E036B7" w:rsidP="00D150A6">
      <w:pPr>
        <w:rPr>
          <w:b/>
          <w:bCs/>
          <w:noProof/>
          <w:color w:val="333333"/>
          <w:lang w:eastAsia="tr-TR"/>
        </w:rPr>
      </w:pPr>
    </w:p>
    <w:p w:rsidR="00E036B7" w:rsidRDefault="00E036B7" w:rsidP="00D150A6">
      <w:pPr>
        <w:rPr>
          <w:b/>
          <w:bCs/>
          <w:noProof/>
          <w:color w:val="333333"/>
          <w:lang w:eastAsia="tr-TR"/>
        </w:rPr>
      </w:pPr>
    </w:p>
    <w:p w:rsidR="00E036B7" w:rsidRDefault="00E036B7" w:rsidP="00D150A6">
      <w:pPr>
        <w:rPr>
          <w:b/>
          <w:bCs/>
          <w:noProof/>
          <w:color w:val="333333"/>
          <w:lang w:eastAsia="tr-TR"/>
        </w:rPr>
      </w:pPr>
    </w:p>
    <w:p w:rsidR="00E036B7" w:rsidRDefault="00E036B7" w:rsidP="00D150A6">
      <w:pPr>
        <w:rPr>
          <w:b/>
          <w:bCs/>
          <w:noProof/>
          <w:color w:val="333333"/>
          <w:lang w:eastAsia="tr-TR"/>
        </w:rPr>
      </w:pPr>
    </w:p>
    <w:p w:rsidR="00E036B7" w:rsidRDefault="00E036B7" w:rsidP="00D150A6">
      <w:pPr>
        <w:rPr>
          <w:b/>
          <w:bCs/>
          <w:noProof/>
          <w:color w:val="333333"/>
          <w:lang w:eastAsia="tr-TR"/>
        </w:rPr>
      </w:pPr>
    </w:p>
    <w:p w:rsidR="00E036B7" w:rsidRDefault="00E036B7" w:rsidP="00D150A6">
      <w:pPr>
        <w:rPr>
          <w:b/>
          <w:bCs/>
          <w:noProof/>
          <w:color w:val="333333"/>
          <w:lang w:eastAsia="tr-TR"/>
        </w:rPr>
      </w:pPr>
    </w:p>
    <w:p w:rsidR="00E036B7" w:rsidRDefault="00E036B7" w:rsidP="00D150A6">
      <w:pPr>
        <w:rPr>
          <w:b/>
          <w:bCs/>
          <w:noProof/>
          <w:color w:val="333333"/>
          <w:lang w:eastAsia="tr-TR"/>
        </w:rPr>
      </w:pPr>
      <w:r>
        <w:rPr>
          <w:b/>
          <w:bCs/>
          <w:noProof/>
          <w:color w:val="333333"/>
          <w:lang w:eastAsia="tr-TR"/>
        </w:rPr>
        <w:t xml:space="preserve">14) </w:t>
      </w:r>
      <w:r w:rsidRPr="00881C4B">
        <w:rPr>
          <w:b/>
          <w:bCs/>
          <w:noProof/>
          <w:color w:val="333333"/>
          <w:lang w:eastAsia="tr-TR"/>
        </w:rPr>
        <w:pict>
          <v:shape id="Resim 6" o:spid="_x0000_i1032" type="#_x0000_t75" style="width:246pt;height:89.25pt;visibility:visible">
            <v:imagedata r:id="rId13" o:title="" gain="86232f" blacklevel="-3932f"/>
          </v:shape>
        </w:pict>
      </w:r>
    </w:p>
    <w:p w:rsidR="00E036B7" w:rsidRDefault="00E036B7" w:rsidP="00D150A6">
      <w:pPr>
        <w:rPr>
          <w:b/>
          <w:bCs/>
          <w:noProof/>
          <w:color w:val="333333"/>
          <w:lang w:eastAsia="tr-TR"/>
        </w:rPr>
      </w:pPr>
    </w:p>
    <w:p w:rsidR="00E036B7" w:rsidRDefault="00E036B7" w:rsidP="00D150A6">
      <w:pPr>
        <w:rPr>
          <w:b/>
          <w:bCs/>
          <w:noProof/>
          <w:color w:val="333333"/>
          <w:lang w:eastAsia="tr-TR"/>
        </w:rPr>
      </w:pPr>
    </w:p>
    <w:p w:rsidR="00E036B7" w:rsidRDefault="00E036B7" w:rsidP="00D150A6">
      <w:pPr>
        <w:rPr>
          <w:b/>
          <w:bCs/>
          <w:noProof/>
          <w:color w:val="333333"/>
          <w:lang w:eastAsia="tr-TR"/>
        </w:rPr>
      </w:pPr>
    </w:p>
    <w:p w:rsidR="00E036B7" w:rsidRDefault="00E036B7" w:rsidP="00D150A6">
      <w:pPr>
        <w:rPr>
          <w:b/>
          <w:bCs/>
          <w:noProof/>
          <w:color w:val="333333"/>
          <w:lang w:eastAsia="tr-TR"/>
        </w:rPr>
      </w:pPr>
    </w:p>
    <w:p w:rsidR="00E036B7" w:rsidRDefault="00E036B7" w:rsidP="00D150A6">
      <w:pPr>
        <w:rPr>
          <w:noProof/>
          <w:lang w:eastAsia="tr-TR"/>
        </w:rPr>
      </w:pPr>
      <w:r>
        <w:rPr>
          <w:noProof/>
          <w:lang w:eastAsia="tr-TR"/>
        </w:rPr>
        <w:pict>
          <v:shape id="Resim 16" o:spid="_x0000_s1029" type="#_x0000_t75" style="position:absolute;margin-left:1.2pt;margin-top:13.95pt;width:225.75pt;height:212.25pt;z-index:-251655168;visibility:visible">
            <v:imagedata r:id="rId14" o:title="" gain="93623f" blacklevel="-7209f"/>
          </v:shape>
        </w:pict>
      </w:r>
      <w:r>
        <w:rPr>
          <w:b/>
          <w:bCs/>
          <w:noProof/>
          <w:color w:val="333333"/>
          <w:lang w:eastAsia="tr-TR"/>
        </w:rPr>
        <w:t>15)</w:t>
      </w:r>
    </w:p>
    <w:p w:rsidR="00E036B7" w:rsidRDefault="00E036B7" w:rsidP="00D150A6">
      <w:pPr>
        <w:rPr>
          <w:noProof/>
          <w:lang w:eastAsia="tr-TR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-----------------------------------------------------------------------------</w:t>
      </w: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*Süre 1 ders saatidir.</w:t>
      </w: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*Test sorularının her doğru yanıtı 5 puan değerindedir.</w:t>
      </w: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*Yanlış yanıtlar doğru yanıtları etkilememektedir.</w:t>
      </w: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-----------------------------------------------------------------------------</w:t>
      </w: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bookmarkStart w:id="0" w:name="_GoBack"/>
    <w:bookmarkEnd w:id="0"/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18"/>
          <w:szCs w:val="18"/>
        </w:rPr>
        <w:fldChar w:fldCharType="begin"/>
      </w:r>
      <w:r>
        <w:rPr>
          <w:rFonts w:ascii="Verdana" w:hAnsi="Verdana" w:cs="Verdana"/>
          <w:b/>
          <w:bCs/>
          <w:sz w:val="18"/>
          <w:szCs w:val="18"/>
        </w:rPr>
        <w:instrText xml:space="preserve"> HYPERLINK "http://www.sorubak.com/" </w:instrText>
      </w:r>
      <w:r>
        <w:rPr>
          <w:rFonts w:ascii="Verdana" w:hAnsi="Verdana" w:cs="Verdana"/>
          <w:b/>
          <w:bCs/>
          <w:sz w:val="18"/>
          <w:szCs w:val="18"/>
        </w:rPr>
        <w:fldChar w:fldCharType="separate"/>
      </w:r>
      <w:r>
        <w:rPr>
          <w:rStyle w:val="Hyperlink"/>
          <w:rFonts w:ascii="Verdana" w:hAnsi="Verdana" w:cs="Verdana"/>
          <w:b/>
          <w:bCs/>
          <w:sz w:val="18"/>
          <w:szCs w:val="18"/>
        </w:rPr>
        <w:t>www.sorubak.com</w:t>
      </w:r>
      <w:r>
        <w:rPr>
          <w:rFonts w:ascii="Verdana" w:hAnsi="Verdana" w:cs="Verdana"/>
          <w:b/>
          <w:bCs/>
          <w:sz w:val="18"/>
          <w:szCs w:val="18"/>
        </w:rPr>
        <w:fldChar w:fldCharType="end"/>
      </w: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BAŞARILAR DİLERİM…</w:t>
      </w: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</w:p>
    <w:p w:rsidR="00E036B7" w:rsidRDefault="00E036B7" w:rsidP="00D150A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ONUR ÖZTÜRK</w:t>
      </w:r>
    </w:p>
    <w:p w:rsidR="00E036B7" w:rsidRPr="001E5C1E" w:rsidRDefault="00E036B7" w:rsidP="00D150A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Matematik Öğretmeni</w:t>
      </w:r>
    </w:p>
    <w:sectPr w:rsidR="00E036B7" w:rsidRPr="001E5C1E" w:rsidSect="00EF15D4">
      <w:type w:val="continuous"/>
      <w:pgSz w:w="11906" w:h="16838"/>
      <w:pgMar w:top="284" w:right="424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8F56D3"/>
    <w:multiLevelType w:val="hybridMultilevel"/>
    <w:tmpl w:val="A68E28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0A6"/>
    <w:rsid w:val="00007A56"/>
    <w:rsid w:val="0003048F"/>
    <w:rsid w:val="00065177"/>
    <w:rsid w:val="000869F4"/>
    <w:rsid w:val="001D20DF"/>
    <w:rsid w:val="001E5C1E"/>
    <w:rsid w:val="002602C2"/>
    <w:rsid w:val="002740E8"/>
    <w:rsid w:val="00302D1C"/>
    <w:rsid w:val="00306F26"/>
    <w:rsid w:val="00341D18"/>
    <w:rsid w:val="003B6F6A"/>
    <w:rsid w:val="003D5C0F"/>
    <w:rsid w:val="004473B3"/>
    <w:rsid w:val="004B3B12"/>
    <w:rsid w:val="005054F6"/>
    <w:rsid w:val="00566834"/>
    <w:rsid w:val="006343D8"/>
    <w:rsid w:val="006945CC"/>
    <w:rsid w:val="00881C4B"/>
    <w:rsid w:val="009333B5"/>
    <w:rsid w:val="009374E3"/>
    <w:rsid w:val="009A3A33"/>
    <w:rsid w:val="009C17D4"/>
    <w:rsid w:val="00A079DC"/>
    <w:rsid w:val="00D12D4C"/>
    <w:rsid w:val="00D150A6"/>
    <w:rsid w:val="00DE55D3"/>
    <w:rsid w:val="00DF285F"/>
    <w:rsid w:val="00E036B7"/>
    <w:rsid w:val="00EF15D4"/>
    <w:rsid w:val="00F04054"/>
    <w:rsid w:val="00F3460F"/>
    <w:rsid w:val="00FF3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D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F3FC3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06517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65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6517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06F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97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3</Pages>
  <Words>309</Words>
  <Characters>1766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onur öztürk</dc:creator>
  <cp:keywords>www.sorubak.com</cp:keywords>
  <dc:description>www.sorubak.com</dc:description>
  <cp:lastModifiedBy>edanur</cp:lastModifiedBy>
  <cp:revision>6</cp:revision>
  <dcterms:created xsi:type="dcterms:W3CDTF">2013-10-29T13:51:00Z</dcterms:created>
  <dcterms:modified xsi:type="dcterms:W3CDTF">2013-10-29T18:44:00Z</dcterms:modified>
  <cp:category>www.sorubak.com</cp:category>
</cp:coreProperties>
</file>