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E4" w:rsidRPr="00F40B06" w:rsidRDefault="003211E4" w:rsidP="00B959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2013-2014  EĞİTİM VE ÖĞRETİM YILI AHMET HIZAL İLKOKULU 7. SINIF DİN KÜLTÜRÜ VE AHLAK BİLGİSİ DERSİ 1. DÖNEM 1. YAZILI SINAVI</w:t>
      </w:r>
    </w:p>
    <w:p w:rsidR="003211E4" w:rsidRPr="005F6082" w:rsidRDefault="003211E4" w:rsidP="00B959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ADI/SOYADI:                                             SINIFI- NUMARASI:                 </w:t>
      </w:r>
    </w:p>
    <w:p w:rsidR="003211E4" w:rsidRPr="00BF7669" w:rsidRDefault="003211E4" w:rsidP="00BF7669">
      <w:pPr>
        <w:spacing w:after="0" w:line="240" w:lineRule="auto"/>
        <w:ind w:left="360"/>
        <w:jc w:val="both"/>
        <w:rPr>
          <w:rFonts w:ascii="Tahoma" w:hAnsi="Tahoma" w:cs="Tahoma"/>
          <w:sz w:val="16"/>
          <w:szCs w:val="16"/>
          <w:u w:val="single"/>
          <w:lang w:eastAsia="tr-TR"/>
        </w:rPr>
      </w:pPr>
    </w:p>
    <w:p w:rsidR="003211E4" w:rsidRPr="00F169B0" w:rsidRDefault="003211E4" w:rsidP="00F169B0">
      <w:pPr>
        <w:spacing w:after="0" w:line="240" w:lineRule="auto"/>
        <w:jc w:val="right"/>
        <w:rPr>
          <w:rFonts w:ascii="Tahoma" w:hAnsi="Tahoma" w:cs="Tahoma"/>
          <w:b/>
          <w:bCs/>
          <w:lang w:eastAsia="tr-TR"/>
        </w:rPr>
      </w:pPr>
      <w:r w:rsidRPr="00F169B0">
        <w:rPr>
          <w:rFonts w:ascii="Tahoma" w:hAnsi="Tahoma" w:cs="Tahoma"/>
          <w:b/>
          <w:bCs/>
          <w:lang w:eastAsia="tr-TR"/>
        </w:rPr>
        <w:t>(A )</w:t>
      </w:r>
    </w:p>
    <w:p w:rsidR="003211E4" w:rsidRPr="0023519F" w:rsidRDefault="003211E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1) Aşağıda verilen özelliklerden hangileri meleklerin özelliklerdendir?(5 puan)</w:t>
      </w:r>
    </w:p>
    <w:p w:rsidR="003211E4" w:rsidRPr="0023519F" w:rsidRDefault="003211E4" w:rsidP="00F169B0">
      <w:pPr>
        <w:tabs>
          <w:tab w:val="left" w:pos="8100"/>
        </w:tabs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I.Yemez, içmez, uyumazlar.      II.Sürekli iyilik yapar, kötülük yapmazlar</w:t>
      </w:r>
      <w:r>
        <w:rPr>
          <w:sz w:val="18"/>
          <w:szCs w:val="18"/>
          <w:lang w:eastAsia="tr-TR"/>
        </w:rPr>
        <w:tab/>
      </w:r>
    </w:p>
    <w:p w:rsidR="003211E4" w:rsidRPr="0023519F" w:rsidRDefault="003211E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III.Cinsiyet özellikleri yoktur.    IV.Geleceği bilebilirler.</w:t>
      </w:r>
    </w:p>
    <w:p w:rsidR="003211E4" w:rsidRPr="0023519F" w:rsidRDefault="003211E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V. Görevlerini yaparken bıkma, usanma göstermezler</w:t>
      </w:r>
    </w:p>
    <w:p w:rsidR="003211E4" w:rsidRPr="0023519F" w:rsidRDefault="003211E4" w:rsidP="005F6082">
      <w:pPr>
        <w:spacing w:after="0" w:line="240" w:lineRule="auto"/>
        <w:ind w:left="180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A) I-II-IV-V</w:t>
      </w:r>
      <w:r w:rsidRPr="0023519F">
        <w:rPr>
          <w:sz w:val="18"/>
          <w:szCs w:val="18"/>
          <w:lang w:eastAsia="tr-TR"/>
        </w:rPr>
        <w:tab/>
        <w:t>B) II-III-V</w:t>
      </w:r>
      <w:r w:rsidRPr="0023519F">
        <w:rPr>
          <w:sz w:val="18"/>
          <w:szCs w:val="18"/>
          <w:lang w:eastAsia="tr-TR"/>
        </w:rPr>
        <w:tab/>
        <w:t>C) I-II-III-V</w:t>
      </w:r>
      <w:r w:rsidRPr="0023519F">
        <w:rPr>
          <w:sz w:val="18"/>
          <w:szCs w:val="18"/>
          <w:lang w:eastAsia="tr-TR"/>
        </w:rPr>
        <w:tab/>
        <w:t>D) Hepsi</w:t>
      </w:r>
    </w:p>
    <w:p w:rsidR="003211E4" w:rsidRPr="0023519F" w:rsidRDefault="003211E4" w:rsidP="00BF7669">
      <w:pPr>
        <w:widowControl w:val="0"/>
        <w:tabs>
          <w:tab w:val="left" w:pos="2800"/>
        </w:tabs>
        <w:adjustRightInd w:val="0"/>
        <w:spacing w:after="0" w:line="240" w:lineRule="auto"/>
        <w:ind w:right="-20"/>
        <w:rPr>
          <w:sz w:val="18"/>
          <w:szCs w:val="18"/>
          <w:lang w:eastAsia="tr-TR"/>
        </w:rPr>
      </w:pPr>
    </w:p>
    <w:p w:rsidR="003211E4" w:rsidRPr="0023519F" w:rsidRDefault="003211E4" w:rsidP="00BF7669">
      <w:pPr>
        <w:spacing w:after="0" w:line="240" w:lineRule="auto"/>
        <w:jc w:val="both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2)</w:t>
      </w:r>
      <w:r>
        <w:rPr>
          <w:b/>
          <w:bCs/>
          <w:sz w:val="18"/>
          <w:szCs w:val="18"/>
          <w:lang w:eastAsia="tr-TR"/>
        </w:rPr>
        <w:t>Kıyamet</w:t>
      </w:r>
      <w:r w:rsidRPr="0023519F">
        <w:rPr>
          <w:b/>
          <w:bCs/>
          <w:sz w:val="18"/>
          <w:szCs w:val="18"/>
          <w:lang w:eastAsia="tr-TR"/>
        </w:rPr>
        <w:t xml:space="preserve"> gününde tüm insanların bir arada toplanacakları yere </w:t>
      </w:r>
      <w:r w:rsidRPr="0023519F">
        <w:rPr>
          <w:b/>
          <w:bCs/>
          <w:sz w:val="18"/>
          <w:szCs w:val="18"/>
          <w:u w:val="single"/>
          <w:lang w:eastAsia="tr-TR"/>
        </w:rPr>
        <w:t>ne ad verilir?</w:t>
      </w:r>
      <w:r w:rsidRPr="0023519F">
        <w:rPr>
          <w:sz w:val="18"/>
          <w:szCs w:val="18"/>
          <w:lang w:eastAsia="tr-TR"/>
        </w:rPr>
        <w:t xml:space="preserve"> </w:t>
      </w:r>
      <w:r w:rsidRPr="0023519F">
        <w:rPr>
          <w:b/>
          <w:bCs/>
          <w:sz w:val="18"/>
          <w:szCs w:val="18"/>
          <w:lang w:eastAsia="tr-TR"/>
        </w:rPr>
        <w:t>(5 puan)</w:t>
      </w:r>
    </w:p>
    <w:p w:rsidR="003211E4" w:rsidRPr="0023519F" w:rsidRDefault="003211E4" w:rsidP="00BF7669">
      <w:pPr>
        <w:spacing w:after="0" w:line="240" w:lineRule="auto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       A) Mahşer            B) Sırat         C)Mizan          D) Cennet</w:t>
      </w:r>
      <w:r w:rsidRPr="0023519F">
        <w:rPr>
          <w:b/>
          <w:bCs/>
          <w:i/>
          <w:iCs/>
          <w:sz w:val="18"/>
          <w:szCs w:val="18"/>
          <w:lang w:eastAsia="tr-TR"/>
        </w:rPr>
        <w:t xml:space="preserve"> “</w:t>
      </w:r>
    </w:p>
    <w:p w:rsidR="003211E4" w:rsidRPr="0023519F" w:rsidRDefault="003211E4" w:rsidP="00BF7669">
      <w:pPr>
        <w:spacing w:after="0" w:line="240" w:lineRule="auto"/>
        <w:jc w:val="both"/>
        <w:rPr>
          <w:b/>
          <w:bCs/>
          <w:sz w:val="18"/>
          <w:szCs w:val="18"/>
          <w:lang w:eastAsia="tr-TR"/>
        </w:rPr>
      </w:pPr>
    </w:p>
    <w:p w:rsidR="003211E4" w:rsidRPr="0023519F" w:rsidRDefault="003211E4" w:rsidP="00BF7669">
      <w:pPr>
        <w:spacing w:after="0" w:line="240" w:lineRule="auto"/>
        <w:jc w:val="both"/>
        <w:rPr>
          <w:b/>
          <w:bCs/>
          <w:sz w:val="18"/>
          <w:szCs w:val="18"/>
          <w:u w:val="single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3)</w:t>
      </w:r>
      <w:r w:rsidRPr="0023519F">
        <w:rPr>
          <w:sz w:val="18"/>
          <w:szCs w:val="18"/>
          <w:lang w:eastAsia="tr-TR"/>
        </w:rPr>
        <w:t xml:space="preserve"> </w:t>
      </w:r>
      <w:r w:rsidRPr="0023519F">
        <w:rPr>
          <w:b/>
          <w:bCs/>
          <w:sz w:val="18"/>
          <w:szCs w:val="18"/>
          <w:lang w:eastAsia="tr-TR"/>
        </w:rPr>
        <w:t xml:space="preserve">Aşağıdakilerden hangisi </w:t>
      </w:r>
      <w:r w:rsidRPr="0023519F">
        <w:rPr>
          <w:b/>
          <w:bCs/>
          <w:i/>
          <w:iCs/>
          <w:sz w:val="18"/>
          <w:szCs w:val="18"/>
          <w:lang w:eastAsia="tr-TR"/>
        </w:rPr>
        <w:t>“ Ahiret inancının “</w:t>
      </w:r>
      <w:r w:rsidRPr="0023519F">
        <w:rPr>
          <w:b/>
          <w:bCs/>
          <w:sz w:val="18"/>
          <w:szCs w:val="18"/>
          <w:lang w:eastAsia="tr-TR"/>
        </w:rPr>
        <w:t xml:space="preserve"> insana sağladığı faydalardan </w:t>
      </w:r>
      <w:r w:rsidRPr="0023519F">
        <w:rPr>
          <w:b/>
          <w:bCs/>
          <w:sz w:val="18"/>
          <w:szCs w:val="18"/>
          <w:u w:val="single"/>
          <w:lang w:eastAsia="tr-TR"/>
        </w:rPr>
        <w:t>değildir? (5 Puan)</w:t>
      </w:r>
    </w:p>
    <w:p w:rsidR="003211E4" w:rsidRPr="0023519F" w:rsidRDefault="003211E4" w:rsidP="00BF7669">
      <w:pPr>
        <w:tabs>
          <w:tab w:val="left" w:pos="0"/>
        </w:tabs>
        <w:spacing w:after="0" w:line="20" w:lineRule="atLeast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A) Kötülük yapmaktan alıkoyması </w:t>
      </w:r>
      <w:r w:rsidRPr="0023519F">
        <w:rPr>
          <w:sz w:val="18"/>
          <w:szCs w:val="18"/>
          <w:lang w:eastAsia="tr-TR"/>
        </w:rPr>
        <w:tab/>
        <w:t>B) İyilik yapmayı teşvik etmesi</w:t>
      </w:r>
    </w:p>
    <w:p w:rsidR="003211E4" w:rsidRPr="0023519F" w:rsidRDefault="003211E4" w:rsidP="00BF7669">
      <w:pPr>
        <w:tabs>
          <w:tab w:val="left" w:pos="0"/>
        </w:tabs>
        <w:spacing w:after="0" w:line="20" w:lineRule="atLeast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C) Yalan söylemeyi özendirmesi </w:t>
      </w:r>
      <w:r w:rsidRPr="0023519F">
        <w:rPr>
          <w:sz w:val="18"/>
          <w:szCs w:val="18"/>
          <w:lang w:eastAsia="tr-TR"/>
        </w:rPr>
        <w:tab/>
        <w:t>D) Bencillik duygularını kırması</w:t>
      </w:r>
    </w:p>
    <w:p w:rsidR="003211E4" w:rsidRPr="0023519F" w:rsidRDefault="003211E4" w:rsidP="007C170E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3211E4" w:rsidRPr="0023519F" w:rsidRDefault="003211E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4)Doğa olaylarını düzenlemekle görevli olan  melek aşağıdakilerden hangisidir?</w:t>
      </w:r>
      <w:r w:rsidRPr="0023519F">
        <w:rPr>
          <w:sz w:val="18"/>
          <w:szCs w:val="18"/>
          <w:lang w:eastAsia="tr-TR"/>
        </w:rPr>
        <w:t xml:space="preserve"> (</w:t>
      </w:r>
      <w:r w:rsidRPr="0023519F">
        <w:rPr>
          <w:b/>
          <w:bCs/>
          <w:sz w:val="18"/>
          <w:szCs w:val="18"/>
          <w:lang w:eastAsia="tr-TR"/>
        </w:rPr>
        <w:t>5 puan)</w:t>
      </w:r>
    </w:p>
    <w:p w:rsidR="003211E4" w:rsidRPr="0023519F" w:rsidRDefault="003211E4" w:rsidP="002C0663">
      <w:pPr>
        <w:spacing w:after="0" w:line="240" w:lineRule="auto"/>
        <w:ind w:firstLine="360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A)</w:t>
      </w:r>
      <w:r w:rsidRPr="0023519F">
        <w:rPr>
          <w:sz w:val="18"/>
          <w:szCs w:val="18"/>
          <w:lang w:eastAsia="tr-TR"/>
        </w:rPr>
        <w:t xml:space="preserve"> Mikâil         </w:t>
      </w:r>
      <w:r w:rsidRPr="0023519F">
        <w:rPr>
          <w:b/>
          <w:bCs/>
          <w:sz w:val="18"/>
          <w:szCs w:val="18"/>
          <w:lang w:eastAsia="tr-TR"/>
        </w:rPr>
        <w:t>B)</w:t>
      </w:r>
      <w:r w:rsidRPr="0023519F">
        <w:rPr>
          <w:sz w:val="18"/>
          <w:szCs w:val="18"/>
          <w:lang w:eastAsia="tr-TR"/>
        </w:rPr>
        <w:t xml:space="preserve"> İsrâfil           </w:t>
      </w:r>
      <w:r w:rsidRPr="0023519F">
        <w:rPr>
          <w:b/>
          <w:bCs/>
          <w:sz w:val="18"/>
          <w:szCs w:val="18"/>
          <w:lang w:eastAsia="tr-TR"/>
        </w:rPr>
        <w:t>C)</w:t>
      </w:r>
      <w:r w:rsidRPr="0023519F">
        <w:rPr>
          <w:sz w:val="18"/>
          <w:szCs w:val="18"/>
          <w:lang w:eastAsia="tr-TR"/>
        </w:rPr>
        <w:t xml:space="preserve"> Azrâil       </w:t>
      </w:r>
      <w:r w:rsidRPr="0023519F">
        <w:rPr>
          <w:b/>
          <w:bCs/>
          <w:sz w:val="18"/>
          <w:szCs w:val="18"/>
          <w:lang w:eastAsia="tr-TR"/>
        </w:rPr>
        <w:t>D)</w:t>
      </w:r>
      <w:r w:rsidRPr="0023519F">
        <w:rPr>
          <w:sz w:val="18"/>
          <w:szCs w:val="18"/>
          <w:lang w:eastAsia="tr-TR"/>
        </w:rPr>
        <w:t xml:space="preserve"> Cebrâil</w:t>
      </w:r>
    </w:p>
    <w:p w:rsidR="003211E4" w:rsidRPr="0023519F" w:rsidRDefault="003211E4" w:rsidP="002C0663">
      <w:pPr>
        <w:spacing w:after="0" w:line="240" w:lineRule="auto"/>
        <w:ind w:firstLine="360"/>
        <w:rPr>
          <w:sz w:val="18"/>
          <w:szCs w:val="18"/>
          <w:lang w:eastAsia="tr-TR"/>
        </w:rPr>
      </w:pPr>
    </w:p>
    <w:p w:rsidR="003211E4" w:rsidRPr="0023519F" w:rsidRDefault="003211E4" w:rsidP="00356A28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5)Aşağıdaki boşluklara uygun kavramları yazınız (10 puan)</w:t>
      </w:r>
    </w:p>
    <w:p w:rsidR="003211E4" w:rsidRPr="0023519F" w:rsidRDefault="003211E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Aslı esası olmayan uydurulmuş ş</w:t>
      </w:r>
      <w:r>
        <w:rPr>
          <w:sz w:val="18"/>
          <w:szCs w:val="18"/>
          <w:lang w:eastAsia="tr-TR"/>
        </w:rPr>
        <w:t>eylere…………………………………</w:t>
      </w:r>
      <w:r w:rsidRPr="0023519F">
        <w:rPr>
          <w:sz w:val="18"/>
          <w:szCs w:val="18"/>
          <w:lang w:eastAsia="tr-TR"/>
        </w:rPr>
        <w:t>denir.</w:t>
      </w:r>
    </w:p>
    <w:p w:rsidR="003211E4" w:rsidRPr="0023519F" w:rsidRDefault="003211E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Allah’ın vahiylerini peygamberlere ileten melek …………………</w:t>
      </w:r>
      <w:r>
        <w:rPr>
          <w:sz w:val="18"/>
          <w:szCs w:val="18"/>
          <w:lang w:eastAsia="tr-TR"/>
        </w:rPr>
        <w:t>……………</w:t>
      </w:r>
      <w:r w:rsidRPr="0023519F">
        <w:rPr>
          <w:sz w:val="18"/>
          <w:szCs w:val="18"/>
          <w:lang w:eastAsia="tr-TR"/>
        </w:rPr>
        <w:t>.dır.</w:t>
      </w:r>
    </w:p>
    <w:p w:rsidR="003211E4" w:rsidRPr="0023519F" w:rsidRDefault="003211E4" w:rsidP="0001094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Sevaplarımızı ve gün</w:t>
      </w:r>
      <w:r>
        <w:rPr>
          <w:sz w:val="18"/>
          <w:szCs w:val="18"/>
          <w:lang w:eastAsia="tr-TR"/>
        </w:rPr>
        <w:t>ahlarımızı yazan meleklere …………………………………………………</w:t>
      </w:r>
      <w:r w:rsidRPr="0023519F">
        <w:rPr>
          <w:sz w:val="18"/>
          <w:szCs w:val="18"/>
          <w:lang w:eastAsia="tr-TR"/>
        </w:rPr>
        <w:t>denir.</w:t>
      </w:r>
    </w:p>
    <w:p w:rsidR="003211E4" w:rsidRPr="0023519F" w:rsidRDefault="003211E4" w:rsidP="002C0663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Öldükten sonra yeniden dirilmeye………………</w:t>
      </w:r>
      <w:r>
        <w:rPr>
          <w:sz w:val="18"/>
          <w:szCs w:val="18"/>
          <w:lang w:eastAsia="tr-TR"/>
        </w:rPr>
        <w:t>………………..</w:t>
      </w:r>
      <w:r w:rsidRPr="0023519F">
        <w:rPr>
          <w:sz w:val="18"/>
          <w:szCs w:val="18"/>
          <w:lang w:eastAsia="tr-TR"/>
        </w:rPr>
        <w:t>.denir.</w:t>
      </w:r>
    </w:p>
    <w:p w:rsidR="003211E4" w:rsidRPr="0023519F" w:rsidRDefault="003211E4" w:rsidP="00356A28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Amel defterleri .....................</w:t>
      </w:r>
      <w:r>
        <w:rPr>
          <w:sz w:val="18"/>
          <w:szCs w:val="18"/>
          <w:lang w:eastAsia="tr-TR"/>
        </w:rPr>
        <w:t>...........................</w:t>
      </w:r>
      <w:r w:rsidRPr="0023519F">
        <w:rPr>
          <w:sz w:val="18"/>
          <w:szCs w:val="18"/>
          <w:lang w:eastAsia="tr-TR"/>
        </w:rPr>
        <w:t xml:space="preserve"> adlı terazide tartılır. </w:t>
      </w:r>
    </w:p>
    <w:p w:rsidR="003211E4" w:rsidRPr="0023519F" w:rsidRDefault="003211E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3211E4" w:rsidRPr="0023519F" w:rsidRDefault="003211E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6)Aşağıdaki sorulardan doğru olanların başına (D) , yanlış olanların başına (Y) yazınız.(10 puan)</w:t>
      </w:r>
    </w:p>
    <w:p w:rsidR="003211E4" w:rsidRPr="0023519F" w:rsidRDefault="003211E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(</w:t>
      </w:r>
      <w:r w:rsidRPr="0023519F">
        <w:rPr>
          <w:sz w:val="18"/>
          <w:szCs w:val="18"/>
          <w:lang w:eastAsia="tr-TR"/>
        </w:rPr>
        <w:t xml:space="preserve">   ) Cinler ve insanlar Allah’a ibadet etmek için yaratılmışlardır.</w:t>
      </w:r>
    </w:p>
    <w:p w:rsidR="003211E4" w:rsidRPr="0023519F" w:rsidRDefault="003211E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(   ) İki bayram arasında düğün yapmak günahtır.</w:t>
      </w:r>
    </w:p>
    <w:p w:rsidR="003211E4" w:rsidRPr="0023519F" w:rsidRDefault="003211E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(   ) Peygamber efendimiz gaybdan haberdardır.</w:t>
      </w:r>
    </w:p>
    <w:p w:rsidR="003211E4" w:rsidRPr="0023519F" w:rsidRDefault="003211E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(   ) Dünyadaki yaşamın son bulmasına haşr denir.</w:t>
      </w:r>
    </w:p>
    <w:p w:rsidR="003211E4" w:rsidRPr="0023519F" w:rsidRDefault="003211E4" w:rsidP="00BF7669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 </w:t>
      </w:r>
      <w:r w:rsidRPr="0023519F">
        <w:rPr>
          <w:sz w:val="18"/>
          <w:szCs w:val="18"/>
          <w:lang w:eastAsia="tr-TR"/>
        </w:rPr>
        <w:t>(   )İsrafil ölüm meleğidir.</w:t>
      </w:r>
    </w:p>
    <w:p w:rsidR="003211E4" w:rsidRPr="0023519F" w:rsidRDefault="003211E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3211E4" w:rsidRPr="0023519F" w:rsidRDefault="003211E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7) </w:t>
      </w:r>
      <w:r w:rsidRPr="0023519F">
        <w:rPr>
          <w:sz w:val="18"/>
          <w:szCs w:val="18"/>
          <w:lang w:eastAsia="tr-TR"/>
        </w:rPr>
        <w:t>Kul ……………..birabbinnas. Melikinnas. İlahinnas. Min ………………vesvasil hennas . …………. yuvesvisu  fi ………………….. Minel …………….. vennas.</w:t>
      </w:r>
    </w:p>
    <w:p w:rsidR="003211E4" w:rsidRPr="0023519F" w:rsidRDefault="003211E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 xml:space="preserve">     Yukarıdaki boşluklara sırasıyla gelmesi gerekenler hangi şıkta doğru verilmiştir?(15 puan)</w:t>
      </w:r>
    </w:p>
    <w:p w:rsidR="003211E4" w:rsidRPr="0023519F" w:rsidRDefault="003211E4" w:rsidP="007A2FD0">
      <w:pPr>
        <w:pStyle w:val="ListParagraph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Euzu /yuvesvisu/cinneti/şerril/haset</w:t>
      </w:r>
    </w:p>
    <w:p w:rsidR="003211E4" w:rsidRPr="0023519F" w:rsidRDefault="003211E4" w:rsidP="007A2FD0">
      <w:pPr>
        <w:pStyle w:val="ListParagraph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Şerril /vesvasil/yuvesvisu/cinneti/sudurinnas</w:t>
      </w:r>
    </w:p>
    <w:p w:rsidR="003211E4" w:rsidRPr="0023519F" w:rsidRDefault="003211E4" w:rsidP="007A2FD0">
      <w:pPr>
        <w:pStyle w:val="ListParagraph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Euzu/şerril/ellezi/sudurinnas/cinneti</w:t>
      </w:r>
    </w:p>
    <w:p w:rsidR="003211E4" w:rsidRPr="0023519F" w:rsidRDefault="003211E4" w:rsidP="007A2FD0">
      <w:pPr>
        <w:pStyle w:val="ListParagraph"/>
        <w:numPr>
          <w:ilvl w:val="0"/>
          <w:numId w:val="3"/>
        </w:num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Cinneti/vesvasil/sudurinnas/şerril/hannas</w:t>
      </w:r>
    </w:p>
    <w:p w:rsidR="003211E4" w:rsidRPr="0023519F" w:rsidRDefault="003211E4" w:rsidP="007A2FD0">
      <w:pPr>
        <w:spacing w:after="0" w:line="240" w:lineRule="auto"/>
        <w:rPr>
          <w:sz w:val="18"/>
          <w:szCs w:val="18"/>
          <w:lang w:eastAsia="tr-TR"/>
        </w:rPr>
      </w:pPr>
    </w:p>
    <w:p w:rsidR="003211E4" w:rsidRPr="00AA6719" w:rsidRDefault="003211E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8)</w:t>
      </w:r>
      <w:r w:rsidRPr="0023519F">
        <w:rPr>
          <w:sz w:val="18"/>
          <w:szCs w:val="18"/>
          <w:lang w:eastAsia="tr-TR"/>
        </w:rPr>
        <w:t xml:space="preserve">  </w:t>
      </w:r>
      <w:r>
        <w:rPr>
          <w:b/>
          <w:bCs/>
          <w:sz w:val="18"/>
          <w:szCs w:val="18"/>
          <w:lang w:eastAsia="tr-TR"/>
        </w:rPr>
        <w:t>Kibir ve haset sahibi olan, insanları yalan söylemeye teşvik eden varlık hangisidir?(5 puan)</w:t>
      </w:r>
    </w:p>
    <w:p w:rsidR="003211E4" w:rsidRPr="0023519F" w:rsidRDefault="003211E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>
        <w:rPr>
          <w:b/>
          <w:bCs/>
          <w:sz w:val="18"/>
          <w:szCs w:val="18"/>
          <w:lang w:eastAsia="tr-TR"/>
        </w:rPr>
        <w:t xml:space="preserve">   </w:t>
      </w:r>
      <w:r w:rsidRPr="0023519F">
        <w:rPr>
          <w:b/>
          <w:bCs/>
          <w:sz w:val="18"/>
          <w:szCs w:val="18"/>
          <w:lang w:eastAsia="tr-TR"/>
        </w:rPr>
        <w:t>A)</w:t>
      </w:r>
      <w:r>
        <w:rPr>
          <w:b/>
          <w:bCs/>
          <w:sz w:val="18"/>
          <w:szCs w:val="18"/>
          <w:lang w:eastAsia="tr-TR"/>
        </w:rPr>
        <w:t>Cin</w:t>
      </w:r>
      <w:r w:rsidRPr="0023519F">
        <w:rPr>
          <w:b/>
          <w:bCs/>
          <w:sz w:val="18"/>
          <w:szCs w:val="18"/>
          <w:lang w:eastAsia="tr-TR"/>
        </w:rPr>
        <w:t xml:space="preserve">                     B) Şeytan                   C)Melek              D) Azrail</w:t>
      </w:r>
    </w:p>
    <w:p w:rsidR="003211E4" w:rsidRPr="0023519F" w:rsidRDefault="003211E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3211E4" w:rsidRPr="0023519F" w:rsidRDefault="003211E4" w:rsidP="007A2FD0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9) Kıyamet ve Ahiret hakkında verilen bilgilerden yanlış olanı aşağıdakilerden hangisidir?(5 puan)</w:t>
      </w:r>
    </w:p>
    <w:p w:rsidR="003211E4" w:rsidRPr="0023519F" w:rsidRDefault="003211E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A)Kıyametin ne zaman kopacağını Allah’tan başka kimse bilemez.</w:t>
      </w:r>
    </w:p>
    <w:p w:rsidR="003211E4" w:rsidRPr="0023519F" w:rsidRDefault="003211E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B)İnsanlar bu dünyada yaptıklarının karşılığını Ahirette göreceklerdir.</w:t>
      </w:r>
    </w:p>
    <w:p w:rsidR="003211E4" w:rsidRPr="0023519F" w:rsidRDefault="003211E4" w:rsidP="00880AC7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>C) Kıyamet koptuğunda melekler ölmeyecekdir.</w:t>
      </w:r>
    </w:p>
    <w:p w:rsidR="003211E4" w:rsidRPr="0023519F" w:rsidRDefault="003211E4" w:rsidP="00880AC7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D)Ahiret hayatı öldükten sonra başlayacak olan ebedi hayat demektir.</w:t>
      </w:r>
    </w:p>
    <w:p w:rsidR="003211E4" w:rsidRPr="0023519F" w:rsidRDefault="003211E4" w:rsidP="00880AC7">
      <w:pPr>
        <w:spacing w:after="0" w:line="240" w:lineRule="auto"/>
        <w:rPr>
          <w:sz w:val="18"/>
          <w:szCs w:val="18"/>
          <w:lang w:eastAsia="tr-TR"/>
        </w:rPr>
      </w:pPr>
    </w:p>
    <w:p w:rsidR="003211E4" w:rsidRPr="0023519F" w:rsidRDefault="003211E4" w:rsidP="007C170E">
      <w:pPr>
        <w:shd w:val="clear" w:color="auto" w:fill="FFFFFF"/>
        <w:spacing w:after="0" w:line="300" w:lineRule="atLeast"/>
        <w:jc w:val="both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10) Varlıklar âlemiyle ilgili verilen bilgilerden hangisi yanlıştır? (5 puan)</w:t>
      </w:r>
    </w:p>
    <w:p w:rsidR="003211E4" w:rsidRPr="0023519F" w:rsidRDefault="003211E4" w:rsidP="00356A28">
      <w:pPr>
        <w:shd w:val="clear" w:color="auto" w:fill="FFFFFF"/>
        <w:spacing w:after="0" w:line="240" w:lineRule="auto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 xml:space="preserve">    A) Görünen ve görünmeyen varlıklar vardır</w:t>
      </w:r>
    </w:p>
    <w:p w:rsidR="003211E4" w:rsidRPr="0023519F" w:rsidRDefault="003211E4" w:rsidP="00356A28">
      <w:pPr>
        <w:shd w:val="clear" w:color="auto" w:fill="FFFFFF"/>
        <w:spacing w:after="0"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B) Melek ve Şeytan görünen varlıklardır</w:t>
      </w:r>
    </w:p>
    <w:p w:rsidR="003211E4" w:rsidRPr="0023519F" w:rsidRDefault="003211E4" w:rsidP="00356A28">
      <w:pPr>
        <w:shd w:val="clear" w:color="auto" w:fill="FFFFFF"/>
        <w:spacing w:after="0"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C) İnsan, bitki, hayvan,  görünen varlıklardır</w:t>
      </w:r>
    </w:p>
    <w:p w:rsidR="003211E4" w:rsidRPr="0023519F" w:rsidRDefault="003211E4" w:rsidP="00356A28">
      <w:pPr>
        <w:shd w:val="clear" w:color="auto" w:fill="FFFFFF"/>
        <w:spacing w:line="240" w:lineRule="auto"/>
        <w:ind w:firstLine="180"/>
        <w:jc w:val="both"/>
        <w:rPr>
          <w:sz w:val="18"/>
          <w:szCs w:val="18"/>
          <w:lang w:eastAsia="tr-TR"/>
        </w:rPr>
      </w:pPr>
      <w:r w:rsidRPr="0023519F">
        <w:rPr>
          <w:sz w:val="18"/>
          <w:szCs w:val="18"/>
          <w:lang w:eastAsia="tr-TR"/>
        </w:rPr>
        <w:t>D) Bir şeyin varlığını kabul etmek için mutlaka görünmesi gerekmez</w:t>
      </w:r>
    </w:p>
    <w:p w:rsidR="003211E4" w:rsidRPr="0023519F" w:rsidRDefault="003211E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11)Nas Suresinin anlamını arka sayfaya yazınız. ( 10 puan)</w:t>
      </w:r>
    </w:p>
    <w:p w:rsidR="003211E4" w:rsidRPr="0023519F" w:rsidRDefault="003211E4" w:rsidP="00BF7669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3211E4" w:rsidRPr="0023519F" w:rsidRDefault="003211E4" w:rsidP="00BF7669">
      <w:pPr>
        <w:spacing w:after="0" w:line="240" w:lineRule="auto"/>
        <w:rPr>
          <w:sz w:val="18"/>
          <w:szCs w:val="18"/>
          <w:lang w:eastAsia="tr-TR"/>
        </w:rPr>
      </w:pPr>
      <w:r w:rsidRPr="0023519F">
        <w:rPr>
          <w:b/>
          <w:bCs/>
          <w:sz w:val="18"/>
          <w:szCs w:val="18"/>
          <w:lang w:eastAsia="tr-TR"/>
        </w:rPr>
        <w:t>12)”Dünya ahiretin tarlasıdır.” sözünü açıklayınız.(10 puan)</w:t>
      </w:r>
    </w:p>
    <w:p w:rsidR="003211E4" w:rsidRPr="0023519F" w:rsidRDefault="003211E4">
      <w:pPr>
        <w:rPr>
          <w:sz w:val="18"/>
          <w:szCs w:val="18"/>
        </w:rPr>
      </w:pPr>
      <w:r w:rsidRPr="0023519F">
        <w:rPr>
          <w:sz w:val="18"/>
          <w:szCs w:val="18"/>
        </w:rPr>
        <w:t xml:space="preserve">                          </w:t>
      </w:r>
    </w:p>
    <w:p w:rsidR="003211E4" w:rsidRPr="0023519F" w:rsidRDefault="003211E4">
      <w:pPr>
        <w:rPr>
          <w:sz w:val="18"/>
          <w:szCs w:val="18"/>
        </w:rPr>
      </w:pPr>
      <w:r w:rsidRPr="0023519F"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 xml:space="preserve">                      </w:t>
      </w:r>
      <w:r w:rsidRPr="0023519F">
        <w:rPr>
          <w:sz w:val="18"/>
          <w:szCs w:val="18"/>
        </w:rPr>
        <w:t xml:space="preserve"> BAŞARILAR DİLERİM                   </w:t>
      </w:r>
      <w:r>
        <w:rPr>
          <w:sz w:val="18"/>
          <w:szCs w:val="18"/>
        </w:rPr>
        <w:t xml:space="preserve">                            </w:t>
      </w:r>
      <w:bookmarkStart w:id="0" w:name="_GoBack"/>
      <w:bookmarkEnd w:id="0"/>
      <w:r w:rsidRPr="0023519F">
        <w:rPr>
          <w:sz w:val="18"/>
          <w:szCs w:val="18"/>
        </w:rPr>
        <w:t xml:space="preserve"> Selma İHTİYAR </w:t>
      </w:r>
      <w:r>
        <w:rPr>
          <w:sz w:val="18"/>
          <w:szCs w:val="18"/>
        </w:rPr>
        <w:t xml:space="preserve"> </w:t>
      </w:r>
      <w:hyperlink r:id="rId5" w:history="1">
        <w:r w:rsidRPr="00360630"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sectPr w:rsidR="003211E4" w:rsidRPr="0023519F" w:rsidSect="00356A28">
      <w:pgSz w:w="11906" w:h="16838"/>
      <w:pgMar w:top="851" w:right="1417" w:bottom="851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1EAE"/>
    <w:multiLevelType w:val="hybridMultilevel"/>
    <w:tmpl w:val="6164CB46"/>
    <w:lvl w:ilvl="0" w:tplc="0E54F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77488"/>
    <w:multiLevelType w:val="hybridMultilevel"/>
    <w:tmpl w:val="733EA2A8"/>
    <w:lvl w:ilvl="0" w:tplc="3BB85FB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51D7D"/>
    <w:multiLevelType w:val="hybridMultilevel"/>
    <w:tmpl w:val="B0ECED08"/>
    <w:lvl w:ilvl="0" w:tplc="B80A0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93045"/>
    <w:multiLevelType w:val="hybridMultilevel"/>
    <w:tmpl w:val="EBDE5A78"/>
    <w:lvl w:ilvl="0" w:tplc="B85E76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669"/>
    <w:rsid w:val="00010949"/>
    <w:rsid w:val="00042654"/>
    <w:rsid w:val="000A2CD3"/>
    <w:rsid w:val="0023519F"/>
    <w:rsid w:val="002C0663"/>
    <w:rsid w:val="003211E4"/>
    <w:rsid w:val="00356A28"/>
    <w:rsid w:val="00360630"/>
    <w:rsid w:val="00437CF6"/>
    <w:rsid w:val="004653E5"/>
    <w:rsid w:val="005F6082"/>
    <w:rsid w:val="00781A90"/>
    <w:rsid w:val="007A2FD0"/>
    <w:rsid w:val="007C170E"/>
    <w:rsid w:val="007D7142"/>
    <w:rsid w:val="00880AC7"/>
    <w:rsid w:val="00896D2E"/>
    <w:rsid w:val="008A53DA"/>
    <w:rsid w:val="008B7F12"/>
    <w:rsid w:val="008F3663"/>
    <w:rsid w:val="00912784"/>
    <w:rsid w:val="009B7375"/>
    <w:rsid w:val="009E18B1"/>
    <w:rsid w:val="00A66237"/>
    <w:rsid w:val="00AA6719"/>
    <w:rsid w:val="00AD1E25"/>
    <w:rsid w:val="00B47EEC"/>
    <w:rsid w:val="00B95929"/>
    <w:rsid w:val="00BD6722"/>
    <w:rsid w:val="00BF7669"/>
    <w:rsid w:val="00DF4192"/>
    <w:rsid w:val="00E422EE"/>
    <w:rsid w:val="00F169B0"/>
    <w:rsid w:val="00F40B06"/>
    <w:rsid w:val="00F6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1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766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127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character" w:styleId="Hyperlink">
    <w:name w:val="Hyperlink"/>
    <w:basedOn w:val="DefaultParagraphFont"/>
    <w:uiPriority w:val="99"/>
    <w:rsid w:val="00437C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8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48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48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48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48359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483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483551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4483575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4483584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4483589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4483591">
                                                  <w:marLeft w:val="180"/>
                                                  <w:marRight w:val="7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4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8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1</Pages>
  <Words>505</Words>
  <Characters>2879</Characters>
  <Application>Microsoft Office Outlook</Application>
  <DocSecurity>0</DocSecurity>
  <Lines>0</Lines>
  <Paragraphs>0</Paragraphs>
  <ScaleCrop>false</ScaleCrop>
  <Manager>www.sorubak.com</Manager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SELMA</dc:creator>
  <cp:keywords>www.sorubak.com</cp:keywords>
  <dc:description>www.sorubak.com</dc:description>
  <cp:lastModifiedBy>edanur</cp:lastModifiedBy>
  <cp:revision>10</cp:revision>
  <cp:lastPrinted>2012-11-19T09:34:00Z</cp:lastPrinted>
  <dcterms:created xsi:type="dcterms:W3CDTF">2012-11-17T09:29:00Z</dcterms:created>
  <dcterms:modified xsi:type="dcterms:W3CDTF">2013-10-30T21:14:00Z</dcterms:modified>
  <cp:category>www.sorubak.com</cp:category>
</cp:coreProperties>
</file>