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0"/>
        <w:gridCol w:w="3071"/>
        <w:gridCol w:w="3071"/>
      </w:tblGrid>
      <w:tr w:rsidR="00A63536" w:rsidRPr="006A21FB">
        <w:tc>
          <w:tcPr>
            <w:tcW w:w="3070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ADI SOYADI</w:t>
            </w:r>
          </w:p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071" w:type="dxa"/>
          </w:tcPr>
          <w:p w:rsidR="00A63536" w:rsidRPr="006A21FB" w:rsidRDefault="00A63536" w:rsidP="006A21FB">
            <w:pPr>
              <w:spacing w:after="0" w:line="240" w:lineRule="auto"/>
              <w:jc w:val="center"/>
              <w:rPr>
                <w:b/>
                <w:bCs/>
              </w:rPr>
            </w:pPr>
            <w:r w:rsidRPr="006A21FB">
              <w:rPr>
                <w:b/>
                <w:bCs/>
              </w:rPr>
              <w:t>SOSYAL BİLGİLER-6- SINIF</w:t>
            </w:r>
          </w:p>
        </w:tc>
        <w:tc>
          <w:tcPr>
            <w:tcW w:w="3071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OKULU:</w:t>
            </w:r>
          </w:p>
        </w:tc>
      </w:tr>
      <w:tr w:rsidR="00A63536" w:rsidRPr="006A21FB">
        <w:tc>
          <w:tcPr>
            <w:tcW w:w="3070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OKUL NO:</w:t>
            </w:r>
          </w:p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071" w:type="dxa"/>
          </w:tcPr>
          <w:p w:rsidR="00A63536" w:rsidRPr="006A21FB" w:rsidRDefault="00A63536" w:rsidP="006A21FB">
            <w:pPr>
              <w:spacing w:after="0" w:line="240" w:lineRule="auto"/>
              <w:jc w:val="center"/>
              <w:rPr>
                <w:b/>
                <w:bCs/>
              </w:rPr>
            </w:pPr>
            <w:r w:rsidRPr="006A21FB">
              <w:rPr>
                <w:b/>
                <w:bCs/>
              </w:rPr>
              <w:t>2013-2014 E.Ö.Y. I- KANAAT</w:t>
            </w:r>
          </w:p>
          <w:p w:rsidR="00A63536" w:rsidRPr="006A21FB" w:rsidRDefault="00A63536" w:rsidP="006A21FB">
            <w:pPr>
              <w:spacing w:after="0" w:line="240" w:lineRule="auto"/>
              <w:jc w:val="center"/>
              <w:rPr>
                <w:b/>
                <w:bCs/>
              </w:rPr>
            </w:pPr>
            <w:r w:rsidRPr="006A21FB">
              <w:rPr>
                <w:b/>
                <w:bCs/>
              </w:rPr>
              <w:t>1. YAZILISI</w:t>
            </w:r>
          </w:p>
        </w:tc>
        <w:tc>
          <w:tcPr>
            <w:tcW w:w="3071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YAZILI TARİHİ:</w:t>
            </w:r>
          </w:p>
        </w:tc>
      </w:tr>
    </w:tbl>
    <w:p w:rsidR="00A63536" w:rsidRDefault="00A63536" w:rsidP="00DD2A52">
      <w:pPr>
        <w:spacing w:after="0" w:line="384" w:lineRule="atLeast"/>
        <w:rPr>
          <w:rFonts w:ascii="Arial" w:hAnsi="Arial" w:cs="Arial"/>
          <w:color w:val="888888"/>
          <w:sz w:val="18"/>
          <w:szCs w:val="18"/>
          <w:lang w:eastAsia="tr-TR"/>
        </w:rPr>
      </w:pPr>
      <w:hyperlink r:id="rId7" w:history="1">
        <w:r>
          <w:rPr>
            <w:rStyle w:val="Hyperlink"/>
            <w:rFonts w:ascii="Arial" w:hAnsi="Arial" w:cs="Arial"/>
            <w:sz w:val="18"/>
            <w:szCs w:val="18"/>
            <w:lang w:eastAsia="tr-TR"/>
          </w:rPr>
          <w:t>www.sorubak.com</w:t>
        </w:r>
      </w:hyperlink>
      <w:r>
        <w:rPr>
          <w:rFonts w:ascii="Arial" w:hAnsi="Arial" w:cs="Arial"/>
          <w:color w:val="888888"/>
          <w:sz w:val="18"/>
          <w:szCs w:val="18"/>
          <w:lang w:eastAsia="tr-TR"/>
        </w:rPr>
        <w:t xml:space="preserve"> </w:t>
      </w:r>
    </w:p>
    <w:p w:rsidR="00A63536" w:rsidRDefault="00A63536" w:rsidP="00E01E1B">
      <w:pPr>
        <w:jc w:val="center"/>
        <w:rPr>
          <w:b/>
          <w:bCs/>
        </w:rPr>
      </w:pPr>
    </w:p>
    <w:p w:rsidR="00A63536" w:rsidRDefault="00A63536" w:rsidP="00E01E1B">
      <w:pPr>
        <w:jc w:val="center"/>
      </w:pPr>
      <w:r w:rsidRPr="00E01E1B">
        <w:rPr>
          <w:b/>
          <w:bCs/>
        </w:rPr>
        <w:t>A- AŞAĞIDA  VERİLEN KELİMELERİ , BOŞ BIRAKILAN YERLERE  EKLEYEREK CÜMLELERİ TAMAMLAYINIZ</w:t>
      </w:r>
      <w: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8678"/>
      </w:tblGrid>
      <w:tr w:rsidR="00A63536" w:rsidRPr="006A21FB">
        <w:tc>
          <w:tcPr>
            <w:tcW w:w="9212" w:type="dxa"/>
            <w:gridSpan w:val="2"/>
          </w:tcPr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A63536" w:rsidRPr="006A21F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3536" w:rsidRPr="006A21FB" w:rsidRDefault="00A63536" w:rsidP="006A21FB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6A21FB">
                    <w:rPr>
                      <w:b/>
                      <w:bCs/>
                    </w:rPr>
                    <w:t xml:space="preserve">Bilgi edinme          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3536" w:rsidRPr="006A21FB" w:rsidRDefault="00A63536" w:rsidP="006A21FB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6A21FB">
                    <w:rPr>
                      <w:b/>
                      <w:bCs/>
                    </w:rPr>
                    <w:t>Görüş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3536" w:rsidRPr="006A21FB" w:rsidRDefault="00A63536" w:rsidP="006A21FB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6A21FB">
                    <w:rPr>
                      <w:b/>
                      <w:bCs/>
                    </w:rPr>
                    <w:t>varsayım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3536" w:rsidRPr="006A21FB" w:rsidRDefault="00A63536" w:rsidP="006A21FB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6A21FB">
                    <w:rPr>
                      <w:b/>
                      <w:bCs/>
                    </w:rPr>
                    <w:t>olgu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3536" w:rsidRPr="006A21FB" w:rsidRDefault="00A63536" w:rsidP="006A21FB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6A21FB">
                    <w:rPr>
                      <w:b/>
                      <w:bCs/>
                    </w:rPr>
                    <w:t>Dilekçe verme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3536" w:rsidRPr="006A21FB" w:rsidRDefault="00A63536" w:rsidP="006A21FB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6A21FB">
                    <w:rPr>
                      <w:b/>
                      <w:bCs/>
                    </w:rPr>
                    <w:t>Sosyal Bilgiler</w:t>
                  </w:r>
                </w:p>
              </w:tc>
            </w:tr>
          </w:tbl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</w:p>
        </w:tc>
      </w:tr>
      <w:tr w:rsidR="00A63536" w:rsidRPr="006A21FB">
        <w:tc>
          <w:tcPr>
            <w:tcW w:w="534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1</w:t>
            </w:r>
          </w:p>
        </w:tc>
        <w:tc>
          <w:tcPr>
            <w:tcW w:w="8678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………………………..kolayca anlaşılabilir ,kanıtlanabilir ve bilimsel verilere dayanan bilgidir.</w:t>
            </w:r>
          </w:p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</w:p>
        </w:tc>
      </w:tr>
      <w:tr w:rsidR="00A63536" w:rsidRPr="006A21FB">
        <w:tc>
          <w:tcPr>
            <w:tcW w:w="534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2</w:t>
            </w:r>
          </w:p>
        </w:tc>
        <w:tc>
          <w:tcPr>
            <w:tcW w:w="8678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Bir olay, varlık, olgu hakkında ileri sürülen düşüncelere……………………………….denir.</w:t>
            </w:r>
          </w:p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</w:p>
        </w:tc>
      </w:tr>
      <w:tr w:rsidR="00A63536" w:rsidRPr="006A21FB">
        <w:tc>
          <w:tcPr>
            <w:tcW w:w="534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3</w:t>
            </w:r>
          </w:p>
        </w:tc>
        <w:tc>
          <w:tcPr>
            <w:tcW w:w="8678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Bir araştırmada ortaya atılan ,deneylerle henüz yeterli derecede doğrulanmamış bilimsel tahminlere……………………………………..denir.</w:t>
            </w:r>
          </w:p>
        </w:tc>
      </w:tr>
      <w:tr w:rsidR="00A63536" w:rsidRPr="006A21FB">
        <w:tc>
          <w:tcPr>
            <w:tcW w:w="534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4</w:t>
            </w:r>
          </w:p>
        </w:tc>
        <w:tc>
          <w:tcPr>
            <w:tcW w:w="8678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Tarih, coğrafya, vatandaşlık, sosyoloji ,psikoloji ve felsefe konularını içeren derslere…........................denir.</w:t>
            </w:r>
          </w:p>
        </w:tc>
      </w:tr>
      <w:tr w:rsidR="00A63536" w:rsidRPr="006A21FB">
        <w:tc>
          <w:tcPr>
            <w:tcW w:w="534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5</w:t>
            </w:r>
          </w:p>
        </w:tc>
        <w:tc>
          <w:tcPr>
            <w:tcW w:w="8678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Karşılaştığımız sorunları vatandaşlık hak ve sorumluluğu çerçevesinde çözebilmek için………………………………………..ve…………………………………haklarımızı kullanabiliriz.</w:t>
            </w:r>
          </w:p>
        </w:tc>
      </w:tr>
    </w:tbl>
    <w:p w:rsidR="00A63536" w:rsidRDefault="00A63536" w:rsidP="00B7588F">
      <w:pPr>
        <w:jc w:val="center"/>
        <w:rPr>
          <w:b/>
          <w:bCs/>
        </w:rPr>
      </w:pPr>
    </w:p>
    <w:p w:rsidR="00A63536" w:rsidRDefault="00A63536" w:rsidP="00B7588F">
      <w:pPr>
        <w:jc w:val="center"/>
        <w:rPr>
          <w:b/>
          <w:bCs/>
        </w:rPr>
      </w:pPr>
      <w:r w:rsidRPr="00B7588F">
        <w:rPr>
          <w:b/>
          <w:bCs/>
        </w:rPr>
        <w:t xml:space="preserve">B- DOĞRU- YANLIŞ.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567"/>
        <w:gridCol w:w="8111"/>
      </w:tblGrid>
      <w:tr w:rsidR="00A63536" w:rsidRPr="006A21FB">
        <w:tc>
          <w:tcPr>
            <w:tcW w:w="9212" w:type="dxa"/>
            <w:gridSpan w:val="3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AŞAĞIDAKİ İFADELERİ DEĞERLENDİRİNİZ.SORULARIN BAŞINA  DOĞRUYSA “ D”, YANLIŞSA “ Y “  YAZINIZ.</w:t>
            </w:r>
          </w:p>
          <w:p w:rsidR="00A63536" w:rsidRPr="006A21FB" w:rsidRDefault="00A63536" w:rsidP="006A21FB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A63536" w:rsidRPr="006A21FB">
        <w:tc>
          <w:tcPr>
            <w:tcW w:w="534" w:type="dxa"/>
          </w:tcPr>
          <w:p w:rsidR="00A63536" w:rsidRPr="006A21FB" w:rsidRDefault="00A63536" w:rsidP="006A21FB">
            <w:pPr>
              <w:spacing w:after="0" w:line="240" w:lineRule="auto"/>
              <w:jc w:val="center"/>
              <w:rPr>
                <w:b/>
                <w:bCs/>
              </w:rPr>
            </w:pPr>
            <w:r w:rsidRPr="006A21FB">
              <w:rPr>
                <w:b/>
                <w:bCs/>
              </w:rPr>
              <w:t>D</w:t>
            </w:r>
          </w:p>
        </w:tc>
        <w:tc>
          <w:tcPr>
            <w:tcW w:w="567" w:type="dxa"/>
          </w:tcPr>
          <w:p w:rsidR="00A63536" w:rsidRPr="006A21FB" w:rsidRDefault="00A63536" w:rsidP="006A21FB">
            <w:pPr>
              <w:spacing w:after="0" w:line="240" w:lineRule="auto"/>
              <w:jc w:val="center"/>
              <w:rPr>
                <w:b/>
                <w:bCs/>
              </w:rPr>
            </w:pPr>
            <w:r w:rsidRPr="006A21FB">
              <w:rPr>
                <w:b/>
                <w:bCs/>
              </w:rPr>
              <w:t>1</w:t>
            </w:r>
          </w:p>
        </w:tc>
        <w:tc>
          <w:tcPr>
            <w:tcW w:w="8111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Günlük yaşantımızda  karşılaştığımız olayların ekonomik, siyasi ve kültürel birçok neden ve sonucunun bulunması olayların çok boyutlu olduğunu gösterir.</w:t>
            </w:r>
          </w:p>
        </w:tc>
      </w:tr>
      <w:tr w:rsidR="00A63536" w:rsidRPr="006A21FB">
        <w:tc>
          <w:tcPr>
            <w:tcW w:w="534" w:type="dxa"/>
          </w:tcPr>
          <w:p w:rsidR="00A63536" w:rsidRPr="006A21FB" w:rsidRDefault="00A63536" w:rsidP="006A21FB">
            <w:pPr>
              <w:spacing w:after="0" w:line="240" w:lineRule="auto"/>
              <w:jc w:val="center"/>
              <w:rPr>
                <w:b/>
                <w:bCs/>
              </w:rPr>
            </w:pPr>
            <w:r w:rsidRPr="006A21FB">
              <w:rPr>
                <w:b/>
                <w:bCs/>
              </w:rPr>
              <w:t>Y</w:t>
            </w:r>
          </w:p>
        </w:tc>
        <w:tc>
          <w:tcPr>
            <w:tcW w:w="567" w:type="dxa"/>
          </w:tcPr>
          <w:p w:rsidR="00A63536" w:rsidRPr="006A21FB" w:rsidRDefault="00A63536" w:rsidP="006A21FB">
            <w:pPr>
              <w:spacing w:after="0" w:line="240" w:lineRule="auto"/>
              <w:jc w:val="center"/>
              <w:rPr>
                <w:b/>
                <w:bCs/>
              </w:rPr>
            </w:pPr>
            <w:r w:rsidRPr="006A21FB">
              <w:rPr>
                <w:b/>
                <w:bCs/>
              </w:rPr>
              <w:t>2</w:t>
            </w:r>
          </w:p>
        </w:tc>
        <w:tc>
          <w:tcPr>
            <w:tcW w:w="8111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Hakkımızı aramak için gerekirse zor kullanabiliriz.</w:t>
            </w:r>
          </w:p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</w:p>
        </w:tc>
      </w:tr>
      <w:tr w:rsidR="00A63536" w:rsidRPr="006A21FB">
        <w:tc>
          <w:tcPr>
            <w:tcW w:w="534" w:type="dxa"/>
          </w:tcPr>
          <w:p w:rsidR="00A63536" w:rsidRPr="006A21FB" w:rsidRDefault="00A63536" w:rsidP="006A21FB">
            <w:pPr>
              <w:spacing w:after="0" w:line="240" w:lineRule="auto"/>
              <w:jc w:val="center"/>
              <w:rPr>
                <w:b/>
                <w:bCs/>
              </w:rPr>
            </w:pPr>
            <w:r w:rsidRPr="006A21FB">
              <w:rPr>
                <w:b/>
                <w:bCs/>
              </w:rPr>
              <w:t>D</w:t>
            </w:r>
          </w:p>
        </w:tc>
        <w:tc>
          <w:tcPr>
            <w:tcW w:w="567" w:type="dxa"/>
          </w:tcPr>
          <w:p w:rsidR="00A63536" w:rsidRPr="006A21FB" w:rsidRDefault="00A63536" w:rsidP="006A21FB">
            <w:pPr>
              <w:spacing w:after="0" w:line="240" w:lineRule="auto"/>
              <w:jc w:val="center"/>
              <w:rPr>
                <w:b/>
                <w:bCs/>
              </w:rPr>
            </w:pPr>
            <w:r w:rsidRPr="006A21FB">
              <w:rPr>
                <w:b/>
                <w:bCs/>
              </w:rPr>
              <w:t>3</w:t>
            </w:r>
          </w:p>
        </w:tc>
        <w:tc>
          <w:tcPr>
            <w:tcW w:w="8111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Sosyal ve etkin vatandaş olmayı başarmış bireyler karşılaştıkları sorunlarla hak ,özgürlük ve sorumluluklar çerçevesinde çözüm bulmayı başarabilirler.</w:t>
            </w:r>
          </w:p>
        </w:tc>
      </w:tr>
      <w:tr w:rsidR="00A63536" w:rsidRPr="006A21FB">
        <w:tc>
          <w:tcPr>
            <w:tcW w:w="534" w:type="dxa"/>
          </w:tcPr>
          <w:p w:rsidR="00A63536" w:rsidRPr="006A21FB" w:rsidRDefault="00A63536" w:rsidP="006A21FB">
            <w:pPr>
              <w:spacing w:after="0" w:line="240" w:lineRule="auto"/>
              <w:jc w:val="center"/>
              <w:rPr>
                <w:b/>
                <w:bCs/>
              </w:rPr>
            </w:pPr>
            <w:r w:rsidRPr="006A21FB">
              <w:rPr>
                <w:b/>
                <w:bCs/>
              </w:rPr>
              <w:t>D</w:t>
            </w:r>
          </w:p>
        </w:tc>
        <w:tc>
          <w:tcPr>
            <w:tcW w:w="567" w:type="dxa"/>
          </w:tcPr>
          <w:p w:rsidR="00A63536" w:rsidRPr="006A21FB" w:rsidRDefault="00A63536" w:rsidP="006A21FB">
            <w:pPr>
              <w:spacing w:after="0" w:line="240" w:lineRule="auto"/>
              <w:jc w:val="center"/>
              <w:rPr>
                <w:b/>
                <w:bCs/>
              </w:rPr>
            </w:pPr>
            <w:r w:rsidRPr="006A21FB">
              <w:rPr>
                <w:b/>
                <w:bCs/>
              </w:rPr>
              <w:t>4</w:t>
            </w:r>
          </w:p>
        </w:tc>
        <w:tc>
          <w:tcPr>
            <w:tcW w:w="8111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Ölçeğin paydası büyüdükçe ölçek küçülür.</w:t>
            </w:r>
          </w:p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</w:p>
        </w:tc>
      </w:tr>
      <w:tr w:rsidR="00A63536" w:rsidRPr="006A21FB">
        <w:tc>
          <w:tcPr>
            <w:tcW w:w="534" w:type="dxa"/>
          </w:tcPr>
          <w:p w:rsidR="00A63536" w:rsidRPr="006A21FB" w:rsidRDefault="00A63536" w:rsidP="006A21FB">
            <w:pPr>
              <w:spacing w:after="0" w:line="240" w:lineRule="auto"/>
              <w:jc w:val="center"/>
              <w:rPr>
                <w:b/>
                <w:bCs/>
              </w:rPr>
            </w:pPr>
            <w:r w:rsidRPr="006A21FB">
              <w:rPr>
                <w:b/>
                <w:bCs/>
              </w:rPr>
              <w:t>Y</w:t>
            </w:r>
          </w:p>
        </w:tc>
        <w:tc>
          <w:tcPr>
            <w:tcW w:w="567" w:type="dxa"/>
          </w:tcPr>
          <w:p w:rsidR="00A63536" w:rsidRPr="006A21FB" w:rsidRDefault="00A63536" w:rsidP="006A21FB">
            <w:pPr>
              <w:spacing w:after="0" w:line="240" w:lineRule="auto"/>
              <w:jc w:val="center"/>
              <w:rPr>
                <w:b/>
                <w:bCs/>
              </w:rPr>
            </w:pPr>
            <w:r w:rsidRPr="006A21FB">
              <w:rPr>
                <w:b/>
                <w:bCs/>
              </w:rPr>
              <w:t>5</w:t>
            </w:r>
          </w:p>
        </w:tc>
        <w:tc>
          <w:tcPr>
            <w:tcW w:w="8111" w:type="dxa"/>
          </w:tcPr>
          <w:p w:rsidR="00A63536" w:rsidRPr="006A21FB" w:rsidRDefault="00A63536" w:rsidP="006A21FB">
            <w:pPr>
              <w:spacing w:after="0" w:line="240" w:lineRule="auto"/>
              <w:rPr>
                <w:b/>
                <w:bCs/>
              </w:rPr>
            </w:pPr>
            <w:r w:rsidRPr="006A21FB">
              <w:rPr>
                <w:b/>
                <w:bCs/>
              </w:rPr>
              <w:t>Yerden  yükseldikçe kuş bakışı olarak görülen alan daralır.</w:t>
            </w:r>
          </w:p>
          <w:p w:rsidR="00A63536" w:rsidRPr="006A21FB" w:rsidRDefault="00A63536" w:rsidP="006A21FB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</w:tbl>
    <w:p w:rsidR="00A63536" w:rsidRDefault="00A63536" w:rsidP="00B7588F">
      <w:pPr>
        <w:jc w:val="center"/>
        <w:rPr>
          <w:b/>
          <w:bCs/>
        </w:rPr>
      </w:pPr>
    </w:p>
    <w:p w:rsidR="00A63536" w:rsidRDefault="00A63536" w:rsidP="00B7588F">
      <w:pPr>
        <w:jc w:val="center"/>
        <w:rPr>
          <w:b/>
          <w:bCs/>
        </w:rPr>
      </w:pPr>
      <w:r>
        <w:rPr>
          <w:b/>
          <w:bCs/>
        </w:rPr>
        <w:t>C- ÇOKTAN SEÇMELİ  SORULAR</w:t>
      </w:r>
    </w:p>
    <w:p w:rsidR="00A63536" w:rsidRDefault="00A63536" w:rsidP="00DD3FD2">
      <w:pPr>
        <w:rPr>
          <w:b/>
          <w:bCs/>
        </w:rPr>
      </w:pPr>
      <w:r>
        <w:rPr>
          <w:b/>
          <w:bCs/>
        </w:rPr>
        <w:t>1- TUNÇ. Ankara, Türkiye’nin başkentidir.           ADEM: Peribacaları Kapadokya’dır.</w:t>
      </w:r>
    </w:p>
    <w:p w:rsidR="00A63536" w:rsidRDefault="00A63536" w:rsidP="00DD3FD2">
      <w:pPr>
        <w:rPr>
          <w:b/>
          <w:bCs/>
        </w:rPr>
      </w:pPr>
      <w:r>
        <w:rPr>
          <w:b/>
          <w:bCs/>
        </w:rPr>
        <w:t xml:space="preserve">   ELİF: En  güzel spor tenistir.                     DİDEM. İstanbul Türkiye’nin en kalabalık şehridir.</w:t>
      </w:r>
    </w:p>
    <w:p w:rsidR="00A63536" w:rsidRDefault="00A63536" w:rsidP="00DD3FD2">
      <w:pPr>
        <w:rPr>
          <w:b/>
          <w:bCs/>
          <w:u w:val="single"/>
        </w:rPr>
      </w:pPr>
      <w:r>
        <w:rPr>
          <w:b/>
          <w:bCs/>
        </w:rPr>
        <w:t xml:space="preserve">Hangi öğrencinin olgu için verdiği örnek </w:t>
      </w:r>
      <w:r>
        <w:rPr>
          <w:b/>
          <w:bCs/>
          <w:u w:val="single"/>
        </w:rPr>
        <w:t xml:space="preserve">  yanlıştır?</w:t>
      </w:r>
    </w:p>
    <w:p w:rsidR="00A63536" w:rsidRDefault="00A63536" w:rsidP="00DD3FD2">
      <w:pPr>
        <w:rPr>
          <w:b/>
          <w:bCs/>
        </w:rPr>
      </w:pPr>
      <w:r>
        <w:rPr>
          <w:b/>
          <w:bCs/>
        </w:rPr>
        <w:t>A- Tunç                         B- Elif                   C-  Adem                      D- Didem</w:t>
      </w:r>
    </w:p>
    <w:p w:rsidR="00A63536" w:rsidRDefault="00A63536" w:rsidP="00DD3FD2">
      <w:pPr>
        <w:rPr>
          <w:b/>
          <w:bCs/>
        </w:rPr>
      </w:pPr>
    </w:p>
    <w:p w:rsidR="00A63536" w:rsidRDefault="00A63536" w:rsidP="00DD3FD2">
      <w:pPr>
        <w:rPr>
          <w:b/>
          <w:bCs/>
        </w:rPr>
      </w:pPr>
      <w:r>
        <w:rPr>
          <w:b/>
          <w:bCs/>
        </w:rPr>
        <w:t xml:space="preserve">2- </w:t>
      </w:r>
    </w:p>
    <w:p w:rsidR="00A63536" w:rsidRDefault="00A63536" w:rsidP="00A10B14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Anayasamızın 36. Maddesinde “Herkesin yargı mercileri önünde davacı ve davalı olarak iddia ve savunma hakkına sahip olduğu” belirtilmiştir.</w:t>
      </w:r>
    </w:p>
    <w:p w:rsidR="00A63536" w:rsidRDefault="00A63536" w:rsidP="00A10B14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Aldığı mal bozuk çıkan bir alıcı, satıcının malı geri almaması üzerine Tüketici Hakları Koruma Yasası’na  göre şikayette bulunmuş, inceleme sonucunda malı değiştirilerek  yenisi verilmiştir.</w:t>
      </w:r>
    </w:p>
    <w:p w:rsidR="00A63536" w:rsidRDefault="00A63536" w:rsidP="00A10B14">
      <w:pPr>
        <w:ind w:left="360"/>
        <w:rPr>
          <w:b/>
          <w:bCs/>
        </w:rPr>
      </w:pPr>
      <w:r>
        <w:rPr>
          <w:b/>
          <w:bCs/>
        </w:rPr>
        <w:t>Bu bilgilere göre alıcı, anayasamızın kendisine tanıdığı hakkı kullanmıştır.</w:t>
      </w:r>
    </w:p>
    <w:p w:rsidR="00A63536" w:rsidRDefault="00A63536" w:rsidP="00A10B14">
      <w:pPr>
        <w:ind w:left="360"/>
        <w:rPr>
          <w:b/>
          <w:bCs/>
        </w:rPr>
      </w:pPr>
      <w:r>
        <w:rPr>
          <w:b/>
          <w:bCs/>
        </w:rPr>
        <w:t xml:space="preserve">  A- Hak   arama                                    B- Toplantı düzenleme     </w:t>
      </w:r>
    </w:p>
    <w:p w:rsidR="00A63536" w:rsidRDefault="00A63536" w:rsidP="00A10B14">
      <w:pPr>
        <w:ind w:left="360"/>
        <w:rPr>
          <w:b/>
          <w:bCs/>
        </w:rPr>
      </w:pPr>
      <w:r>
        <w:rPr>
          <w:b/>
          <w:bCs/>
        </w:rPr>
        <w:t xml:space="preserve">  C- Seçme ve seçilme                         D- Gösteri yürüyüşü yapma</w:t>
      </w:r>
    </w:p>
    <w:p w:rsidR="00A63536" w:rsidRDefault="00A63536" w:rsidP="00A10B14">
      <w:pPr>
        <w:ind w:left="360"/>
        <w:rPr>
          <w:b/>
          <w:bCs/>
        </w:rPr>
      </w:pPr>
      <w:r>
        <w:rPr>
          <w:b/>
          <w:bCs/>
        </w:rPr>
        <w:t>3- Bir araştırmacı, köyden kente göç eden kişilerin göçün neden ve sonuçları öğrenmek amacıyla görüşmeler yapmıştır.</w:t>
      </w:r>
    </w:p>
    <w:p w:rsidR="00A63536" w:rsidRDefault="00A63536" w:rsidP="00A10B14">
      <w:pPr>
        <w:ind w:left="360"/>
        <w:rPr>
          <w:b/>
          <w:bCs/>
        </w:rPr>
      </w:pPr>
      <w:r>
        <w:rPr>
          <w:b/>
          <w:bCs/>
        </w:rPr>
        <w:t>Araştırmacının bu faaliyeti ,bilimsel araştırma basamaklarından hangisini oluşturmaktadır?</w:t>
      </w:r>
    </w:p>
    <w:p w:rsidR="00A63536" w:rsidRDefault="00A63536" w:rsidP="00A10B14">
      <w:pPr>
        <w:ind w:left="360"/>
        <w:rPr>
          <w:b/>
          <w:bCs/>
        </w:rPr>
      </w:pPr>
      <w:r>
        <w:rPr>
          <w:b/>
          <w:bCs/>
        </w:rPr>
        <w:t xml:space="preserve">     A- Rapor yazma                                             B- Varsayımlarda bulunma </w:t>
      </w:r>
    </w:p>
    <w:p w:rsidR="00A63536" w:rsidRDefault="00A63536" w:rsidP="00A10B14">
      <w:pPr>
        <w:ind w:left="360"/>
        <w:rPr>
          <w:b/>
          <w:bCs/>
        </w:rPr>
      </w:pPr>
      <w:r>
        <w:rPr>
          <w:b/>
          <w:bCs/>
        </w:rPr>
        <w:t xml:space="preserve">    C- Konu ile ilgili veriler toplama                 D- Konuyu belirleme</w:t>
      </w:r>
    </w:p>
    <w:p w:rsidR="00A63536" w:rsidRDefault="00A63536" w:rsidP="00A10B14">
      <w:pPr>
        <w:ind w:left="360"/>
        <w:rPr>
          <w:b/>
          <w:bCs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left:0;text-align:left;margin-left:207.45pt;margin-top:12pt;width:203.85pt;height:79.85pt;z-index:251658240;visibility:visible;v-text-anchor:middle" adj="-5368,5515" strokeweight="2pt">
            <v:textbox>
              <w:txbxContent>
                <w:p w:rsidR="00A63536" w:rsidRDefault="00A63536" w:rsidP="003F0373">
                  <w:pPr>
                    <w:jc w:val="center"/>
                  </w:pPr>
                  <w:r w:rsidRPr="009B2DA7">
                    <w:rPr>
                      <w:b/>
                      <w:bCs/>
                    </w:rPr>
                    <w:t>Ülkesini ,yüksek istiklalini korumasını bilen Türk milleti, dilini de yabacı dillerin boyunduruğundan kurtarmaktır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b/>
          <w:bCs/>
        </w:rPr>
        <w:t xml:space="preserve">4-  </w:t>
      </w:r>
      <w:r w:rsidRPr="006A21FB">
        <w:rPr>
          <w:b/>
          <w:bCs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09.5pt;height:82.5pt;visibility:visible">
            <v:imagedata r:id="rId8" o:title=""/>
          </v:shape>
        </w:pict>
      </w:r>
    </w:p>
    <w:p w:rsidR="00A63536" w:rsidRDefault="00A63536" w:rsidP="00A10B14">
      <w:pPr>
        <w:ind w:left="360"/>
        <w:rPr>
          <w:b/>
          <w:bCs/>
        </w:rPr>
      </w:pPr>
      <w:r>
        <w:rPr>
          <w:b/>
          <w:bCs/>
        </w:rPr>
        <w:t>Atatürk’ün,</w:t>
      </w:r>
    </w:p>
    <w:p w:rsidR="00A63536" w:rsidRDefault="00A63536" w:rsidP="00A10B14">
      <w:pPr>
        <w:ind w:left="360"/>
        <w:rPr>
          <w:b/>
          <w:bCs/>
        </w:rPr>
      </w:pPr>
      <w:r>
        <w:rPr>
          <w:b/>
          <w:bCs/>
        </w:rPr>
        <w:t xml:space="preserve">I-Türk Dil Kurumu’nu kurma </w:t>
      </w:r>
    </w:p>
    <w:p w:rsidR="00A63536" w:rsidRDefault="00A63536" w:rsidP="00A10B14">
      <w:pPr>
        <w:ind w:left="360"/>
        <w:rPr>
          <w:b/>
          <w:bCs/>
        </w:rPr>
      </w:pPr>
      <w:r>
        <w:rPr>
          <w:b/>
          <w:bCs/>
        </w:rPr>
        <w:t>II- Türk tarihinin zenginliklerini ortaya koymak</w:t>
      </w:r>
    </w:p>
    <w:p w:rsidR="00A63536" w:rsidRDefault="00A63536" w:rsidP="00A10B14">
      <w:pPr>
        <w:ind w:left="360"/>
        <w:rPr>
          <w:b/>
          <w:bCs/>
        </w:rPr>
      </w:pPr>
      <w:r>
        <w:rPr>
          <w:b/>
          <w:bCs/>
        </w:rPr>
        <w:t>III- 1929  yılında okul prog</w:t>
      </w:r>
      <w:r w:rsidRPr="009B2DA7">
        <w:rPr>
          <w:b/>
          <w:bCs/>
        </w:rPr>
        <w:t>ramlarında yabancı kelimelerin yerine</w:t>
      </w:r>
      <w:r>
        <w:rPr>
          <w:b/>
          <w:bCs/>
        </w:rPr>
        <w:t xml:space="preserve"> Türkçe kelimelerin kullanılması kararını alma</w:t>
      </w:r>
    </w:p>
    <w:p w:rsidR="00A63536" w:rsidRDefault="00A63536" w:rsidP="00A10B14">
      <w:pPr>
        <w:ind w:left="360"/>
        <w:rPr>
          <w:b/>
          <w:bCs/>
        </w:rPr>
      </w:pPr>
      <w:r>
        <w:rPr>
          <w:b/>
          <w:bCs/>
        </w:rPr>
        <w:t>Faaliyetlerinden  hangisi ya da hangileri, bu sözlerin doğrultusunda gerçekleştirdiği söylenebilir?</w:t>
      </w:r>
    </w:p>
    <w:p w:rsidR="00A63536" w:rsidRDefault="00A63536" w:rsidP="00A10B14">
      <w:pPr>
        <w:ind w:left="360"/>
        <w:rPr>
          <w:b/>
          <w:bCs/>
        </w:rPr>
      </w:pPr>
      <w:r>
        <w:rPr>
          <w:b/>
          <w:bCs/>
        </w:rPr>
        <w:t>A- Yalnız I                B- Yalnız  II                 C- II ve  IIII                D- I ve III</w:t>
      </w:r>
    </w:p>
    <w:p w:rsidR="00A63536" w:rsidRDefault="00A63536" w:rsidP="00A10B14">
      <w:pPr>
        <w:ind w:left="360"/>
        <w:rPr>
          <w:b/>
          <w:bCs/>
          <w:u w:val="single"/>
        </w:rPr>
      </w:pPr>
      <w:r>
        <w:rPr>
          <w:b/>
          <w:bCs/>
        </w:rPr>
        <w:t xml:space="preserve">5-Olaylar hakkında yapılan aşağıdaki yorumlardan hangisi </w:t>
      </w:r>
      <w:r w:rsidRPr="00966D05">
        <w:rPr>
          <w:b/>
          <w:bCs/>
          <w:u w:val="single"/>
        </w:rPr>
        <w:t>yanlıştır?</w:t>
      </w:r>
    </w:p>
    <w:p w:rsidR="00A63536" w:rsidRDefault="00A63536" w:rsidP="00A10B14">
      <w:pPr>
        <w:ind w:left="360"/>
      </w:pPr>
      <w:r>
        <w:rPr>
          <w:b/>
          <w:bCs/>
        </w:rPr>
        <w:t>A- Her olayın birden fazla nedeni olabilir.   B- Her olay kendiliğinden ortaya çıkar</w:t>
      </w:r>
    </w:p>
    <w:p w:rsidR="00A63536" w:rsidRDefault="00A63536" w:rsidP="00A10B14">
      <w:pPr>
        <w:ind w:left="360"/>
        <w:rPr>
          <w:b/>
          <w:bCs/>
        </w:rPr>
      </w:pPr>
      <w:r w:rsidRPr="00966D05">
        <w:rPr>
          <w:b/>
          <w:bCs/>
        </w:rPr>
        <w:t>C- Her olayın bazı sonuçları vardır.               D- Bir olayın nedeni başka bir olayın sonucu olabilir</w:t>
      </w:r>
      <w:r>
        <w:rPr>
          <w:b/>
          <w:bCs/>
        </w:rPr>
        <w:t>.</w:t>
      </w:r>
    </w:p>
    <w:p w:rsidR="00A63536" w:rsidRDefault="00A63536" w:rsidP="00A10B14">
      <w:pPr>
        <w:ind w:left="360"/>
        <w:rPr>
          <w:b/>
          <w:bCs/>
        </w:rPr>
      </w:pPr>
    </w:p>
    <w:p w:rsidR="00A63536" w:rsidRDefault="00A63536" w:rsidP="00A10B14">
      <w:pPr>
        <w:ind w:left="360"/>
        <w:rPr>
          <w:b/>
          <w:bCs/>
        </w:rPr>
      </w:pPr>
      <w:r>
        <w:rPr>
          <w:noProof/>
          <w:lang w:eastAsia="tr-TR"/>
        </w:rPr>
        <w:pict>
          <v:shape id="Köşeleri Yuvarlanmış Dikdörtgen Belirtme Çizgisi 5" o:spid="_x0000_s1027" type="#_x0000_t62" style="position:absolute;left:0;text-align:left;margin-left:203.85pt;margin-top:-12.75pt;width:244.4pt;height:74.95pt;z-index:251659264;visibility:visible;v-text-anchor:middle" adj="-4127,10351" strokeweight="2pt">
            <v:textbox>
              <w:txbxContent>
                <w:p w:rsidR="00A63536" w:rsidRPr="00D60742" w:rsidRDefault="00A63536" w:rsidP="00D60742">
                  <w:pPr>
                    <w:jc w:val="center"/>
                    <w:rPr>
                      <w:b/>
                      <w:bCs/>
                    </w:rPr>
                  </w:pPr>
                  <w:r w:rsidRPr="00D60742">
                    <w:rPr>
                      <w:b/>
                      <w:bCs/>
                    </w:rPr>
                    <w:t>Mahallemizde açılan bir fabrika, o çevrede eğitimi etkiler, orada farklı iş kollarının gelişmesini sağlar, insanların yaşamını etkiler</w:t>
                  </w:r>
                </w:p>
              </w:txbxContent>
            </v:textbox>
          </v:shape>
        </w:pict>
      </w:r>
      <w:r>
        <w:rPr>
          <w:b/>
          <w:bCs/>
        </w:rPr>
        <w:t xml:space="preserve">6- </w:t>
      </w:r>
      <w:r w:rsidRPr="006A21FB">
        <w:rPr>
          <w:b/>
          <w:bCs/>
          <w:noProof/>
          <w:u w:val="single"/>
          <w:lang w:eastAsia="tr-TR"/>
        </w:rPr>
        <w:pict>
          <v:shape id="Resim 4" o:spid="_x0000_i1026" type="#_x0000_t75" style="width:102pt;height:76.5pt;visibility:visible">
            <v:imagedata r:id="rId9" o:title=""/>
          </v:shape>
        </w:pict>
      </w:r>
      <w:r>
        <w:rPr>
          <w:b/>
          <w:bCs/>
        </w:rPr>
        <w:t xml:space="preserve"> SEVGİNUR</w:t>
      </w:r>
    </w:p>
    <w:p w:rsidR="00A63536" w:rsidRDefault="00A63536" w:rsidP="00A10B14">
      <w:pPr>
        <w:ind w:left="360"/>
        <w:rPr>
          <w:b/>
          <w:bCs/>
        </w:rPr>
      </w:pPr>
      <w:r>
        <w:rPr>
          <w:b/>
          <w:bCs/>
        </w:rPr>
        <w:t>Sevginur’un sözleri aşağıdakilerden hangisini destekler?</w:t>
      </w:r>
    </w:p>
    <w:p w:rsidR="00A63536" w:rsidRDefault="00A63536" w:rsidP="00A10B14">
      <w:pPr>
        <w:ind w:left="360"/>
        <w:rPr>
          <w:b/>
          <w:bCs/>
        </w:rPr>
      </w:pPr>
      <w:r>
        <w:rPr>
          <w:b/>
          <w:bCs/>
        </w:rPr>
        <w:t>A- Olaylar, birden fazla nedene bağlıdır.            B- Birçok yaşam alanı, aynı olaydan etkilenir.</w:t>
      </w:r>
    </w:p>
    <w:p w:rsidR="00A63536" w:rsidRDefault="00A63536" w:rsidP="00A10B14">
      <w:pPr>
        <w:ind w:left="360"/>
        <w:rPr>
          <w:b/>
          <w:bCs/>
        </w:rPr>
      </w:pPr>
      <w:r>
        <w:rPr>
          <w:b/>
          <w:bCs/>
        </w:rPr>
        <w:t>C-Olaylar bir arada yaşamanın sonucudur.       D-Olaylar toplum içinde hazır bulunur.</w:t>
      </w:r>
    </w:p>
    <w:p w:rsidR="00A63536" w:rsidRDefault="00A63536" w:rsidP="00A10B14">
      <w:pPr>
        <w:ind w:left="360"/>
        <w:rPr>
          <w:b/>
          <w:bCs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8" type="#_x0000_t202" style="position:absolute;left:0;text-align:left;margin-left:332.1pt;margin-top:3.2pt;width:145.2pt;height:205.7pt;z-index:251660288;visibility:visible" strokeweight="2pt">
            <v:textbox>
              <w:txbxContent>
                <w:p w:rsidR="00A63536" w:rsidRPr="003F5A8B" w:rsidRDefault="00A63536">
                  <w:pPr>
                    <w:rPr>
                      <w:b/>
                      <w:bCs/>
                    </w:rPr>
                  </w:pPr>
                  <w:r w:rsidRPr="003F5A8B">
                    <w:rPr>
                      <w:b/>
                      <w:bCs/>
                    </w:rPr>
                    <w:t>Yandaki kavram haritası aşağıdakilerden hangisine ilişkilidir?</w:t>
                  </w:r>
                </w:p>
                <w:p w:rsidR="00A63536" w:rsidRPr="003F5A8B" w:rsidRDefault="00A63536">
                  <w:pPr>
                    <w:rPr>
                      <w:b/>
                      <w:bCs/>
                    </w:rPr>
                  </w:pPr>
                  <w:r w:rsidRPr="003F5A8B">
                    <w:rPr>
                      <w:b/>
                      <w:bCs/>
                    </w:rPr>
                    <w:t>A- Bilimsel araştırma basamaklarına</w:t>
                  </w:r>
                </w:p>
                <w:p w:rsidR="00A63536" w:rsidRPr="003F5A8B" w:rsidRDefault="00A63536">
                  <w:pPr>
                    <w:rPr>
                      <w:b/>
                      <w:bCs/>
                    </w:rPr>
                  </w:pPr>
                  <w:r w:rsidRPr="003F5A8B">
                    <w:rPr>
                      <w:b/>
                      <w:bCs/>
                    </w:rPr>
                    <w:t>B-Bilime konu olacak alanlar</w:t>
                  </w:r>
                </w:p>
                <w:p w:rsidR="00A63536" w:rsidRPr="003F5A8B" w:rsidRDefault="00A63536">
                  <w:pPr>
                    <w:rPr>
                      <w:b/>
                      <w:bCs/>
                    </w:rPr>
                  </w:pPr>
                  <w:r w:rsidRPr="003F5A8B">
                    <w:rPr>
                      <w:b/>
                      <w:bCs/>
                    </w:rPr>
                    <w:t>C-Bilimsel çalışma yapan araştırmacıya</w:t>
                  </w:r>
                </w:p>
                <w:p w:rsidR="00A63536" w:rsidRPr="003F5A8B" w:rsidRDefault="00A63536">
                  <w:pPr>
                    <w:rPr>
                      <w:b/>
                      <w:bCs/>
                    </w:rPr>
                  </w:pPr>
                  <w:r w:rsidRPr="003F5A8B">
                    <w:rPr>
                      <w:b/>
                      <w:bCs/>
                    </w:rPr>
                    <w:t>D-Bilimsel çalışmadaki olası eksikliklere</w:t>
                  </w:r>
                </w:p>
              </w:txbxContent>
            </v:textbox>
          </v:shape>
        </w:pict>
      </w:r>
      <w:r>
        <w:rPr>
          <w:b/>
          <w:bCs/>
        </w:rPr>
        <w:t>7</w:t>
      </w:r>
    </w:p>
    <w:p w:rsidR="00A63536" w:rsidRDefault="00A63536" w:rsidP="00A10B14">
      <w:pPr>
        <w:ind w:left="360"/>
        <w:rPr>
          <w:b/>
          <w:bCs/>
          <w:u w:val="single"/>
        </w:rPr>
      </w:pPr>
      <w:r>
        <w:rPr>
          <w:b/>
          <w:bCs/>
        </w:rPr>
        <w:t xml:space="preserve">- </w:t>
      </w:r>
      <w:r w:rsidRPr="006A21FB">
        <w:rPr>
          <w:b/>
          <w:bCs/>
          <w:noProof/>
          <w:u w:val="single"/>
          <w:lang w:eastAsia="tr-TR"/>
        </w:rPr>
        <w:pict>
          <v:shape id="Diyagram 6" o:spid="_x0000_i1027" type="#_x0000_t75" style="width:268.5pt;height:162pt;visibility:visible">
            <v:imagedata r:id="rId10" o:title="" cropright="-10036f"/>
            <o:lock v:ext="edit" aspectratio="f"/>
          </v:shape>
        </w:pict>
      </w:r>
    </w:p>
    <w:p w:rsidR="00A63536" w:rsidRDefault="00A63536" w:rsidP="003F5A8B">
      <w:r>
        <w:t>8-</w:t>
      </w:r>
    </w:p>
    <w:p w:rsidR="00A63536" w:rsidRDefault="00A63536" w:rsidP="003F5A8B">
      <w:r>
        <w:rPr>
          <w:noProof/>
          <w:lang w:eastAsia="tr-TR"/>
        </w:rPr>
        <w:pict>
          <v:shape id="Metin Kutusu 9" o:spid="_x0000_s1029" type="#_x0000_t202" style="position:absolute;margin-left:296.4pt;margin-top:6.5pt;width:173.05pt;height:153.7pt;z-index:251661312;visibility:visible" strokeweight="2pt">
            <v:textbox>
              <w:txbxContent>
                <w:p w:rsidR="00A63536" w:rsidRPr="00860F12" w:rsidRDefault="00A63536">
                  <w:pPr>
                    <w:rPr>
                      <w:b/>
                      <w:bCs/>
                    </w:rPr>
                  </w:pPr>
                  <w:r w:rsidRPr="00860F12">
                    <w:rPr>
                      <w:b/>
                      <w:bCs/>
                    </w:rPr>
                    <w:t>Diyagramdaki soru işareti olan yere aşağıdakilerden hangisi yazılabilir?</w:t>
                  </w:r>
                </w:p>
                <w:p w:rsidR="00A63536" w:rsidRPr="00860F12" w:rsidRDefault="00A63536">
                  <w:pPr>
                    <w:rPr>
                      <w:b/>
                      <w:bCs/>
                    </w:rPr>
                  </w:pPr>
                  <w:r w:rsidRPr="00860F12">
                    <w:rPr>
                      <w:b/>
                      <w:bCs/>
                    </w:rPr>
                    <w:t>A- Kişi hakları</w:t>
                  </w:r>
                </w:p>
                <w:p w:rsidR="00A63536" w:rsidRPr="00860F12" w:rsidRDefault="00A63536">
                  <w:pPr>
                    <w:rPr>
                      <w:b/>
                      <w:bCs/>
                    </w:rPr>
                  </w:pPr>
                  <w:r w:rsidRPr="00860F12">
                    <w:rPr>
                      <w:b/>
                      <w:bCs/>
                    </w:rPr>
                    <w:t>B-Temel özgürlükler</w:t>
                  </w:r>
                </w:p>
                <w:p w:rsidR="00A63536" w:rsidRPr="00860F12" w:rsidRDefault="00A63536">
                  <w:pPr>
                    <w:rPr>
                      <w:b/>
                      <w:bCs/>
                    </w:rPr>
                  </w:pPr>
                  <w:r w:rsidRPr="00860F12">
                    <w:rPr>
                      <w:b/>
                      <w:bCs/>
                    </w:rPr>
                    <w:t>C-Hakların sınırları</w:t>
                  </w:r>
                </w:p>
                <w:p w:rsidR="00A63536" w:rsidRPr="00953D97" w:rsidRDefault="00A63536">
                  <w:pPr>
                    <w:rPr>
                      <w:b/>
                      <w:bCs/>
                    </w:rPr>
                  </w:pPr>
                  <w:r w:rsidRPr="00953D97">
                    <w:rPr>
                      <w:b/>
                      <w:bCs/>
                    </w:rPr>
                    <w:t>D-Vatandaşlık sorumlulukları</w:t>
                  </w:r>
                </w:p>
              </w:txbxContent>
            </v:textbox>
          </v:shape>
        </w:pict>
      </w:r>
      <w:r w:rsidRPr="0032749C">
        <w:rPr>
          <w:noProof/>
          <w:lang w:eastAsia="tr-TR"/>
        </w:rPr>
        <w:pict>
          <v:shape id="Diyagram 8" o:spid="_x0000_i1028" type="#_x0000_t75" style="width:227.25pt;height:147.75pt;visibility:visible">
            <v:imagedata r:id="rId11" o:title="" cropleft="-10571f" cropright="-10381f"/>
            <o:lock v:ext="edit" aspectratio="f"/>
          </v:shape>
        </w:pict>
      </w:r>
    </w:p>
    <w:p w:rsidR="00A63536" w:rsidRDefault="00A63536" w:rsidP="00860F12"/>
    <w:p w:rsidR="00A63536" w:rsidRPr="000C088B" w:rsidRDefault="00A63536" w:rsidP="00860F12">
      <w:pPr>
        <w:rPr>
          <w:b/>
          <w:bCs/>
        </w:rPr>
      </w:pPr>
      <w:r w:rsidRPr="000C088B">
        <w:rPr>
          <w:b/>
          <w:bCs/>
        </w:rPr>
        <w:t xml:space="preserve">9- İnsan haklarına değer veren bir kişi aşağıdakilerden hangisini </w:t>
      </w:r>
      <w:r w:rsidRPr="000C088B">
        <w:rPr>
          <w:b/>
          <w:bCs/>
          <w:u w:val="single"/>
        </w:rPr>
        <w:t>yapmaz?</w:t>
      </w:r>
    </w:p>
    <w:p w:rsidR="00A63536" w:rsidRPr="000C088B" w:rsidRDefault="00A63536" w:rsidP="00860F12">
      <w:pPr>
        <w:rPr>
          <w:b/>
          <w:bCs/>
        </w:rPr>
      </w:pPr>
      <w:r w:rsidRPr="000C088B">
        <w:rPr>
          <w:b/>
          <w:bCs/>
        </w:rPr>
        <w:t>A-Özgürlüklere sınır tanımama             B-Ahlaki ilkeleri göz önüne alma</w:t>
      </w:r>
    </w:p>
    <w:p w:rsidR="00A63536" w:rsidRDefault="00A63536" w:rsidP="00860F12">
      <w:pPr>
        <w:rPr>
          <w:b/>
          <w:bCs/>
        </w:rPr>
      </w:pPr>
      <w:r w:rsidRPr="000C088B">
        <w:rPr>
          <w:b/>
          <w:bCs/>
        </w:rPr>
        <w:t>C- Yasalara  uygun davranma               D-Farklı düşüncelere hoşgörülü yaklaşma</w:t>
      </w:r>
    </w:p>
    <w:p w:rsidR="00A63536" w:rsidRDefault="00A63536" w:rsidP="00860F12">
      <w:pPr>
        <w:rPr>
          <w:b/>
          <w:bCs/>
        </w:rPr>
      </w:pPr>
    </w:p>
    <w:p w:rsidR="00A63536" w:rsidRDefault="00A63536" w:rsidP="00860F12">
      <w:pPr>
        <w:rPr>
          <w:b/>
          <w:bCs/>
        </w:rPr>
      </w:pPr>
    </w:p>
    <w:p w:rsidR="00A63536" w:rsidRDefault="00A63536" w:rsidP="00860F12">
      <w:pPr>
        <w:rPr>
          <w:b/>
          <w:bCs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" o:spid="_x0000_s1030" type="#_x0000_t61" style="position:absolute;margin-left:153.6pt;margin-top:2.95pt;width:277.7pt;height:74.4pt;z-index:251662336;visibility:visible;v-text-anchor:middle" adj="-2813,7814" strokeweight="2pt">
            <v:textbox>
              <w:txbxContent>
                <w:p w:rsidR="00A63536" w:rsidRPr="008D0D45" w:rsidRDefault="00A63536" w:rsidP="008D0D45">
                  <w:pPr>
                    <w:jc w:val="center"/>
                    <w:rPr>
                      <w:b/>
                      <w:bCs/>
                    </w:rPr>
                  </w:pPr>
                  <w:r w:rsidRPr="008D0D45">
                    <w:rPr>
                      <w:b/>
                      <w:bCs/>
                    </w:rPr>
                    <w:t>Bir yurttaşın, zamanı geldiğinde seçimlerde oy kullanması çok önemlidir. Onun oy kullanması ülke yönetimine etkin olarak katılımının yollarından biridir.</w:t>
                  </w:r>
                </w:p>
              </w:txbxContent>
            </v:textbox>
          </v:shape>
        </w:pict>
      </w:r>
      <w:r>
        <w:rPr>
          <w:b/>
          <w:bCs/>
        </w:rPr>
        <w:t xml:space="preserve">10- </w:t>
      </w:r>
      <w:r w:rsidRPr="006A21FB">
        <w:rPr>
          <w:b/>
          <w:bCs/>
          <w:noProof/>
          <w:lang w:eastAsia="tr-TR"/>
        </w:rPr>
        <w:pict>
          <v:shape id="Resim 3" o:spid="_x0000_i1029" type="#_x0000_t75" style="width:84.75pt;height:93pt;visibility:visible">
            <v:imagedata r:id="rId12" o:title=""/>
          </v:shape>
        </w:pict>
      </w:r>
      <w:r>
        <w:rPr>
          <w:b/>
          <w:bCs/>
        </w:rPr>
        <w:t xml:space="preserve"> Mehmet Bey</w:t>
      </w:r>
    </w:p>
    <w:p w:rsidR="00A63536" w:rsidRDefault="00A63536" w:rsidP="00860F12">
      <w:pPr>
        <w:rPr>
          <w:b/>
          <w:bCs/>
        </w:rPr>
      </w:pPr>
      <w:r>
        <w:rPr>
          <w:b/>
          <w:bCs/>
        </w:rPr>
        <w:t>Mehmet Bey’in söylediklerine göre yurttaşların etkin olmaları neye bağlıdır?</w:t>
      </w:r>
    </w:p>
    <w:p w:rsidR="00A63536" w:rsidRDefault="00A63536" w:rsidP="00860F12">
      <w:pPr>
        <w:rPr>
          <w:b/>
          <w:bCs/>
        </w:rPr>
      </w:pPr>
      <w:r>
        <w:rPr>
          <w:b/>
          <w:bCs/>
        </w:rPr>
        <w:t>A- Yasal hakları görmezden gelmelerine               B- Tercihlerini ortaya koymasına</w:t>
      </w:r>
    </w:p>
    <w:p w:rsidR="00A63536" w:rsidRDefault="00A63536" w:rsidP="00860F12">
      <w:pPr>
        <w:rPr>
          <w:b/>
          <w:bCs/>
        </w:rPr>
      </w:pPr>
      <w:r>
        <w:rPr>
          <w:b/>
          <w:bCs/>
        </w:rPr>
        <w:t>C- Kişisel isteklerini bastırmaya                              D- Uygulamaları olduğu gibi benimsemelerine</w:t>
      </w:r>
    </w:p>
    <w:p w:rsidR="00A63536" w:rsidRDefault="00A63536" w:rsidP="00860F12">
      <w:pPr>
        <w:rPr>
          <w:b/>
          <w:bCs/>
        </w:rPr>
      </w:pPr>
      <w:r>
        <w:rPr>
          <w:b/>
          <w:bCs/>
        </w:rPr>
        <w:t>11-    Sosyal Bilgilere önem verilmesi, bir toplumun dil, tarih ve kültür alanlarında gelişmesine katkıda bulunur .Atatürk döneminde Türk dili, kültürü  vetarihinin geliştirilmesine yönelik adımlar atılmıştır.</w:t>
      </w:r>
    </w:p>
    <w:p w:rsidR="00A63536" w:rsidRDefault="00A63536" w:rsidP="00860F12">
      <w:pPr>
        <w:rPr>
          <w:b/>
          <w:bCs/>
        </w:rPr>
      </w:pPr>
      <w:r>
        <w:rPr>
          <w:b/>
          <w:bCs/>
        </w:rPr>
        <w:t xml:space="preserve">Aşağıdakilerden hangisi bu adımlar arasında  </w:t>
      </w:r>
      <w:r w:rsidRPr="00C54CDA">
        <w:rPr>
          <w:b/>
          <w:bCs/>
          <w:u w:val="single"/>
        </w:rPr>
        <w:t>göstrilemez?</w:t>
      </w:r>
    </w:p>
    <w:p w:rsidR="00A63536" w:rsidRDefault="00A63536" w:rsidP="00860F12">
      <w:pPr>
        <w:rPr>
          <w:b/>
          <w:bCs/>
        </w:rPr>
      </w:pPr>
      <w:r>
        <w:rPr>
          <w:b/>
          <w:bCs/>
        </w:rPr>
        <w:t>A- Cumhuriyetin ilan edilmesi                      B- Türk Dil Kurumu’nun kurulması</w:t>
      </w:r>
    </w:p>
    <w:p w:rsidR="00A63536" w:rsidRDefault="00A63536" w:rsidP="00860F12">
      <w:pPr>
        <w:rPr>
          <w:b/>
          <w:bCs/>
        </w:rPr>
      </w:pPr>
      <w:r>
        <w:rPr>
          <w:b/>
          <w:bCs/>
        </w:rPr>
        <w:t>C-Türk Tarih Kurumunun  kurulması           D- Ankara Dil ve Tarih- Coğrafya Fakültesi’nin açılması</w:t>
      </w:r>
    </w:p>
    <w:p w:rsidR="00A63536" w:rsidRPr="004A517F" w:rsidRDefault="00A63536" w:rsidP="00860F12">
      <w:pPr>
        <w:rPr>
          <w:b/>
          <w:bCs/>
        </w:rPr>
      </w:pPr>
      <w:r>
        <w:rPr>
          <w:b/>
          <w:bCs/>
        </w:rPr>
        <w:t xml:space="preserve">12- Aşağıdakilerden hangisi, meridyenlere ait bir özellik </w:t>
      </w:r>
      <w:r w:rsidRPr="004A517F">
        <w:rPr>
          <w:b/>
          <w:bCs/>
          <w:u w:val="single"/>
        </w:rPr>
        <w:t>değildir?</w:t>
      </w:r>
    </w:p>
    <w:p w:rsidR="00A63536" w:rsidRDefault="00A63536" w:rsidP="00860F12">
      <w:pPr>
        <w:rPr>
          <w:b/>
          <w:bCs/>
        </w:rPr>
      </w:pPr>
      <w:r>
        <w:rPr>
          <w:b/>
          <w:bCs/>
        </w:rPr>
        <w:t>A- 360 Meridyen yayı  vardır.                               B- Meridyenlerin  boyları birbirine eşittir.</w:t>
      </w:r>
    </w:p>
    <w:p w:rsidR="00A63536" w:rsidRDefault="00A63536" w:rsidP="00860F12">
      <w:pPr>
        <w:rPr>
          <w:b/>
          <w:bCs/>
        </w:rPr>
      </w:pPr>
      <w:r>
        <w:rPr>
          <w:b/>
          <w:bCs/>
        </w:rPr>
        <w:t>C- İki meridyen arası mesafe 111 km’ dir.        D- Başlangıç Meridyeni İngiltere’nin Greenwich gözlem evinden geçer.</w:t>
      </w:r>
    </w:p>
    <w:p w:rsidR="00A63536" w:rsidRPr="00974FD8" w:rsidRDefault="00A63536" w:rsidP="00860F12">
      <w:pPr>
        <w:rPr>
          <w:b/>
          <w:bCs/>
          <w:u w:val="single"/>
        </w:rPr>
      </w:pPr>
      <w:r>
        <w:rPr>
          <w:b/>
          <w:bCs/>
        </w:rPr>
        <w:t xml:space="preserve">13-   Aşağıdakilerden hangisi, Türkiye’nin matematik konumun bir sonucu </w:t>
      </w:r>
      <w:r w:rsidRPr="00974FD8">
        <w:rPr>
          <w:b/>
          <w:bCs/>
          <w:u w:val="single"/>
        </w:rPr>
        <w:t>değildir?</w:t>
      </w:r>
    </w:p>
    <w:p w:rsidR="00A63536" w:rsidRDefault="00A63536" w:rsidP="00860F12">
      <w:pPr>
        <w:rPr>
          <w:b/>
          <w:bCs/>
        </w:rPr>
      </w:pPr>
      <w:r>
        <w:rPr>
          <w:b/>
          <w:bCs/>
        </w:rPr>
        <w:t>A- Ekvatorun kuzeyinde yer alır.                                          B- Başlangıç meridyenin doğusunda yer alır.</w:t>
      </w:r>
    </w:p>
    <w:p w:rsidR="00A63536" w:rsidRDefault="00A63536" w:rsidP="00860F12">
      <w:pPr>
        <w:rPr>
          <w:b/>
          <w:bCs/>
        </w:rPr>
      </w:pPr>
      <w:r>
        <w:rPr>
          <w:b/>
          <w:bCs/>
        </w:rPr>
        <w:t>C- Doğusu ile batısı arasında 76 dk zaman farkı vardır.            D- Farklı iklimlerin yaşanması</w:t>
      </w:r>
    </w:p>
    <w:p w:rsidR="00A63536" w:rsidRDefault="00A63536" w:rsidP="00860F12">
      <w:pPr>
        <w:rPr>
          <w:b/>
          <w:bCs/>
        </w:rPr>
      </w:pPr>
      <w:r>
        <w:rPr>
          <w:b/>
          <w:bCs/>
        </w:rPr>
        <w:t>14-  Aşağıdakilerden hangisi meridyenlere ait bir özellik değildir?</w:t>
      </w:r>
    </w:p>
    <w:p w:rsidR="00A63536" w:rsidRDefault="00A63536" w:rsidP="00860F12">
      <w:pPr>
        <w:rPr>
          <w:b/>
          <w:bCs/>
        </w:rPr>
      </w:pPr>
      <w:r>
        <w:rPr>
          <w:b/>
          <w:bCs/>
        </w:rPr>
        <w:t>A- 360  meridyen vardır.            B- İki meridyen arasındaki uzaklık her  yerde 111km dir.</w:t>
      </w:r>
    </w:p>
    <w:p w:rsidR="00A63536" w:rsidRDefault="00A63536" w:rsidP="00860F12">
      <w:pPr>
        <w:rPr>
          <w:b/>
          <w:bCs/>
        </w:rPr>
      </w:pPr>
      <w:r>
        <w:rPr>
          <w:b/>
          <w:bCs/>
        </w:rPr>
        <w:t>C- Meridyenlerin boyları birbirine eşittir.    D- Meridyenler kutup noktalarında birleşir.</w:t>
      </w:r>
    </w:p>
    <w:p w:rsidR="00A63536" w:rsidRDefault="00A63536" w:rsidP="00860F12">
      <w:pPr>
        <w:rPr>
          <w:b/>
          <w:bCs/>
        </w:rPr>
      </w:pPr>
      <w:r>
        <w:rPr>
          <w:b/>
          <w:bCs/>
        </w:rPr>
        <w:t>15- Türkiye hangi kıtalar arasında yer almaktadır?</w:t>
      </w:r>
    </w:p>
    <w:p w:rsidR="00A63536" w:rsidRPr="000C088B" w:rsidRDefault="00A63536" w:rsidP="00860F12">
      <w:pPr>
        <w:rPr>
          <w:b/>
          <w:bCs/>
        </w:rPr>
      </w:pPr>
      <w:r>
        <w:rPr>
          <w:b/>
          <w:bCs/>
        </w:rPr>
        <w:t>A- Asya- Afrika          B- Avrupa- Afrika       C- Asya- Avrupa         D- Avrupa- Amerika</w:t>
      </w:r>
      <w:bookmarkStart w:id="0" w:name="_GoBack"/>
      <w:bookmarkEnd w:id="0"/>
    </w:p>
    <w:p w:rsidR="00A63536" w:rsidRPr="00860F12" w:rsidRDefault="00A63536" w:rsidP="00860F12"/>
    <w:sectPr w:rsidR="00A63536" w:rsidRPr="00860F12" w:rsidSect="00493B1B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536" w:rsidRDefault="00A63536" w:rsidP="007B0DD6">
      <w:pPr>
        <w:spacing w:after="0" w:line="240" w:lineRule="auto"/>
      </w:pPr>
      <w:r>
        <w:separator/>
      </w:r>
    </w:p>
  </w:endnote>
  <w:endnote w:type="continuationSeparator" w:id="1">
    <w:p w:rsidR="00A63536" w:rsidRDefault="00A63536" w:rsidP="007B0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536" w:rsidRDefault="00A63536">
    <w:pPr>
      <w:pStyle w:val="Footer"/>
      <w:jc w:val="center"/>
    </w:pPr>
    <w:fldSimple w:instr="PAGE   \* MERGEFORMAT">
      <w:r>
        <w:rPr>
          <w:noProof/>
        </w:rPr>
        <w:t>4</w:t>
      </w:r>
    </w:fldSimple>
  </w:p>
  <w:p w:rsidR="00A63536" w:rsidRDefault="00A635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536" w:rsidRDefault="00A63536" w:rsidP="007B0DD6">
      <w:pPr>
        <w:spacing w:after="0" w:line="240" w:lineRule="auto"/>
      </w:pPr>
      <w:r>
        <w:separator/>
      </w:r>
    </w:p>
  </w:footnote>
  <w:footnote w:type="continuationSeparator" w:id="1">
    <w:p w:rsidR="00A63536" w:rsidRDefault="00A63536" w:rsidP="007B0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536" w:rsidRDefault="00A635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45734"/>
    <w:multiLevelType w:val="hybridMultilevel"/>
    <w:tmpl w:val="45EAACD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D5C400C"/>
    <w:multiLevelType w:val="hybridMultilevel"/>
    <w:tmpl w:val="ADBCA2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78D0"/>
    <w:rsid w:val="000808A0"/>
    <w:rsid w:val="000C088B"/>
    <w:rsid w:val="000D53B3"/>
    <w:rsid w:val="000E20AD"/>
    <w:rsid w:val="002A1268"/>
    <w:rsid w:val="002B78D0"/>
    <w:rsid w:val="0032749C"/>
    <w:rsid w:val="003D06A3"/>
    <w:rsid w:val="003F0373"/>
    <w:rsid w:val="003F5A8B"/>
    <w:rsid w:val="0042260C"/>
    <w:rsid w:val="00493B1B"/>
    <w:rsid w:val="004A517F"/>
    <w:rsid w:val="006A21FB"/>
    <w:rsid w:val="0073354E"/>
    <w:rsid w:val="007B0DD6"/>
    <w:rsid w:val="007E1FDE"/>
    <w:rsid w:val="00860F12"/>
    <w:rsid w:val="008D0D45"/>
    <w:rsid w:val="00953D97"/>
    <w:rsid w:val="00956687"/>
    <w:rsid w:val="00963C7F"/>
    <w:rsid w:val="00966D05"/>
    <w:rsid w:val="00974FD8"/>
    <w:rsid w:val="009A1BF2"/>
    <w:rsid w:val="009B2DA7"/>
    <w:rsid w:val="009C7990"/>
    <w:rsid w:val="00A10B14"/>
    <w:rsid w:val="00A63536"/>
    <w:rsid w:val="00AA0889"/>
    <w:rsid w:val="00AF2681"/>
    <w:rsid w:val="00B56801"/>
    <w:rsid w:val="00B7588F"/>
    <w:rsid w:val="00BB1C2C"/>
    <w:rsid w:val="00C54CDA"/>
    <w:rsid w:val="00CF2062"/>
    <w:rsid w:val="00CF2079"/>
    <w:rsid w:val="00D60742"/>
    <w:rsid w:val="00DD2A52"/>
    <w:rsid w:val="00DD3FD2"/>
    <w:rsid w:val="00E01E1B"/>
    <w:rsid w:val="00E67563"/>
    <w:rsid w:val="00E85457"/>
    <w:rsid w:val="00FF1821"/>
    <w:rsid w:val="00FF5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B1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F51D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10B1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F0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03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B0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B0DD6"/>
  </w:style>
  <w:style w:type="paragraph" w:styleId="Footer">
    <w:name w:val="footer"/>
    <w:basedOn w:val="Normal"/>
    <w:link w:val="FooterChar"/>
    <w:uiPriority w:val="99"/>
    <w:rsid w:val="007B0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B0DD6"/>
  </w:style>
  <w:style w:type="character" w:styleId="Hyperlink">
    <w:name w:val="Hyperlink"/>
    <w:basedOn w:val="DefaultParagraphFont"/>
    <w:uiPriority w:val="99"/>
    <w:rsid w:val="00DD2A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900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319</TotalTime>
  <Pages>4</Pages>
  <Words>851</Words>
  <Characters>4856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HP</dc:creator>
  <cp:keywords>www.sorubak.com</cp:keywords>
  <dc:description>www.sorubak.com</dc:description>
  <cp:lastModifiedBy>edanur</cp:lastModifiedBy>
  <cp:revision>16</cp:revision>
  <dcterms:created xsi:type="dcterms:W3CDTF">2013-09-30T16:44:00Z</dcterms:created>
  <dcterms:modified xsi:type="dcterms:W3CDTF">2013-10-30T20:56:00Z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-659844750</vt:i4>
  </property>
</Properties>
</file>