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FA" w:rsidRDefault="00713CFA" w:rsidP="001F1C80">
      <w:pPr>
        <w:pStyle w:val="Header"/>
        <w:pBdr>
          <w:bottom w:val="thickThinSmallGap" w:sz="24" w:space="1" w:color="622423"/>
        </w:pBdr>
        <w:jc w:val="center"/>
        <w:rPr>
          <w:rFonts w:ascii="Cambria" w:hAnsi="Cambria" w:cs="Cambria"/>
          <w:sz w:val="32"/>
          <w:szCs w:val="32"/>
        </w:rPr>
      </w:pPr>
      <w:r w:rsidRPr="00440A2F">
        <w:rPr>
          <w:b/>
          <w:bCs/>
        </w:rPr>
        <w:t>2013-2014 EĞİTİM ÖĞRETİM YILI KAVACIK ORTAOKULU 6. SINFLAR MATEMATİK DERSİ 1. DÖNEM 1. SINAV SORULARI</w:t>
      </w:r>
    </w:p>
    <w:p w:rsidR="00713CFA" w:rsidRDefault="00713CFA" w:rsidP="001F1C80">
      <w:pPr>
        <w:pStyle w:val="Header"/>
      </w:pPr>
    </w:p>
    <w:p w:rsidR="00713CFA" w:rsidRDefault="00713CFA" w:rsidP="001F1C80">
      <w:pPr>
        <w:pStyle w:val="Header"/>
      </w:pPr>
      <w:r>
        <w:t xml:space="preserve">Öğrencinin Adı:                                         </w:t>
      </w:r>
    </w:p>
    <w:p w:rsidR="00713CFA" w:rsidRDefault="00713CFA" w:rsidP="001F1C80">
      <w:pPr>
        <w:pStyle w:val="Header"/>
      </w:pPr>
    </w:p>
    <w:p w:rsidR="00713CFA" w:rsidRDefault="00713CFA" w:rsidP="001F1C80">
      <w:pPr>
        <w:pStyle w:val="Header"/>
      </w:pPr>
      <w:r>
        <w:t xml:space="preserve">  Soyadı:                                                    </w:t>
      </w:r>
    </w:p>
    <w:p w:rsidR="00713CFA" w:rsidRDefault="00713CFA" w:rsidP="001F1C80">
      <w:pPr>
        <w:pStyle w:val="Header"/>
      </w:pPr>
    </w:p>
    <w:p w:rsidR="00713CFA" w:rsidRDefault="00713CFA" w:rsidP="001F1C80">
      <w:pPr>
        <w:pStyle w:val="Header"/>
      </w:pPr>
      <w:r>
        <w:t>Okul No:                                         Puan:</w:t>
      </w:r>
    </w:p>
    <w:p w:rsidR="00713CFA" w:rsidRPr="001F1C80" w:rsidRDefault="00713CFA" w:rsidP="001F1C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713CFA" w:rsidRPr="001F1C80" w:rsidRDefault="00713CFA" w:rsidP="001F1C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713CFA" w:rsidRPr="00440A2F" w:rsidRDefault="00713CFA" w:rsidP="00440A2F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Açıyı iki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sz w:val="24"/>
          <w:szCs w:val="24"/>
        </w:rPr>
        <w:t>eş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1C80">
        <w:rPr>
          <w:rFonts w:ascii="Times New Roman" w:hAnsi="Times New Roman" w:cs="Times New Roman"/>
          <w:sz w:val="24"/>
          <w:szCs w:val="24"/>
        </w:rPr>
        <w:t>parçaya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ayıran ışına ne ad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sz w:val="24"/>
          <w:szCs w:val="24"/>
        </w:rPr>
        <w:t>verilir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 puan)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A)doğru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B)kenarortay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C)açıortay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D)yükseklik</w:t>
      </w:r>
    </w:p>
    <w:p w:rsidR="00713CFA" w:rsidRDefault="00713CFA" w:rsidP="00440A2F">
      <w:pPr>
        <w:rPr>
          <w:rFonts w:ascii="Times New Roman" w:hAnsi="Times New Roman" w:cs="Times New Roman"/>
          <w:sz w:val="24"/>
          <w:szCs w:val="24"/>
        </w:rPr>
      </w:pPr>
    </w:p>
    <w:p w:rsidR="00713CFA" w:rsidRPr="00440A2F" w:rsidRDefault="00713CFA" w:rsidP="00440A2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6</w:t>
      </w:r>
      <w:r w:rsidRPr="00440A2F">
        <w:rPr>
          <w:color w:val="auto"/>
        </w:rPr>
        <w:t xml:space="preserve">/A sınıfı öğrencilerinden Berkay, Ege’den </w:t>
      </w: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  <w:r w:rsidRPr="00440A2F">
        <w:rPr>
          <w:color w:val="auto"/>
        </w:rPr>
        <w:t xml:space="preserve">3 kg hafif Çağatay’dan 2 kg ağır,Hasan da Ber- </w:t>
      </w:r>
    </w:p>
    <w:p w:rsidR="00713CFA" w:rsidRDefault="00713CFA" w:rsidP="00440A2F">
      <w:pPr>
        <w:pStyle w:val="Default"/>
        <w:rPr>
          <w:color w:val="auto"/>
        </w:rPr>
      </w:pPr>
    </w:p>
    <w:p w:rsidR="00713CFA" w:rsidRPr="00440A2F" w:rsidRDefault="00713CFA" w:rsidP="00440A2F">
      <w:pPr>
        <w:pStyle w:val="Default"/>
        <w:rPr>
          <w:color w:val="auto"/>
        </w:rPr>
      </w:pPr>
      <w:r w:rsidRPr="00440A2F">
        <w:rPr>
          <w:color w:val="auto"/>
        </w:rPr>
        <w:t xml:space="preserve">kay’ dan 1 kg ağırdır.Bu dört arkadaşın kütlele- </w:t>
      </w: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  <w:r w:rsidRPr="00440A2F">
        <w:rPr>
          <w:color w:val="auto"/>
        </w:rPr>
        <w:t xml:space="preserve">ri toplamı 174 kg ise Hasan kaç kg’dır? </w:t>
      </w:r>
      <w:r>
        <w:rPr>
          <w:color w:val="auto"/>
        </w:rPr>
        <w:t>( 8 puan)</w:t>
      </w: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440A2F">
      <w:pPr>
        <w:pStyle w:val="Default"/>
        <w:rPr>
          <w:color w:val="auto"/>
        </w:rPr>
      </w:pPr>
    </w:p>
    <w:p w:rsidR="00713CFA" w:rsidRDefault="00713CFA" w:rsidP="003005C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6 x ( 39 + b ) = a x 39 + a x 45 işlemindeki a ve b harflerinin sayı değerini bulunuz.           (5 puan)</w:t>
      </w: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2x ( 9+8 ) – 75 : 3 + 20x 5= işlemini yapınız. ( 8 puan)</w:t>
      </w: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3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+ 6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: 2 – ( 7+ 1)=      işlemini yapınız.(6 puan)</w:t>
      </w: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(99 + 111- 226 )x 0x ( 550: 55)= işlemini yapınız. ( 5 puan )</w:t>
      </w: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rPr>
          <w:color w:val="auto"/>
        </w:rPr>
      </w:pPr>
    </w:p>
    <w:p w:rsidR="00713CFA" w:rsidRDefault="00713CFA" w:rsidP="006C231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left:0;text-align:left;margin-left:35.4pt;margin-top:5.2pt;width:205.3pt;height:100.8pt;z-index:251658240;visibility:visible">
            <v:imagedata r:id="rId7" o:title=""/>
            <w10:wrap type="square"/>
          </v:shape>
        </w:pict>
      </w: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Default="00713CFA" w:rsidP="00A234B7">
      <w:pPr>
        <w:pStyle w:val="Default"/>
        <w:rPr>
          <w:color w:val="auto"/>
        </w:rPr>
      </w:pPr>
    </w:p>
    <w:p w:rsidR="00713CFA" w:rsidRPr="00440A2F" w:rsidRDefault="00713CFA" w:rsidP="00A234B7">
      <w:pPr>
        <w:pStyle w:val="Default"/>
        <w:rPr>
          <w:color w:val="auto"/>
        </w:rPr>
      </w:pPr>
    </w:p>
    <w:p w:rsidR="00713CFA" w:rsidRPr="00440A2F" w:rsidRDefault="00713CFA" w:rsidP="00440A2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713CFA" w:rsidRPr="00815750" w:rsidRDefault="00713CFA" w:rsidP="008157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15750">
        <w:rPr>
          <w:rFonts w:ascii="Times New Roman" w:hAnsi="Times New Roman" w:cs="Times New Roman"/>
          <w:sz w:val="24"/>
          <w:szCs w:val="24"/>
        </w:rPr>
        <w:t xml:space="preserve">Yukarıda birim kareler kullanılarak bir örüntü oluşturulmuştur. Buna göre </w:t>
      </w:r>
      <w:r>
        <w:rPr>
          <w:rFonts w:ascii="Times New Roman" w:hAnsi="Times New Roman" w:cs="Times New Roman"/>
          <w:sz w:val="24"/>
          <w:szCs w:val="24"/>
          <w:u w:val="single"/>
        </w:rPr>
        <w:t>5.</w:t>
      </w:r>
      <w:r w:rsidRPr="00815750">
        <w:rPr>
          <w:rFonts w:ascii="Times New Roman" w:hAnsi="Times New Roman" w:cs="Times New Roman"/>
          <w:sz w:val="24"/>
          <w:szCs w:val="24"/>
          <w:u w:val="single"/>
        </w:rPr>
        <w:t xml:space="preserve"> ADIMDA </w:t>
      </w:r>
      <w:r w:rsidRPr="00815750">
        <w:rPr>
          <w:rFonts w:ascii="Times New Roman" w:hAnsi="Times New Roman" w:cs="Times New Roman"/>
          <w:sz w:val="24"/>
          <w:szCs w:val="24"/>
        </w:rPr>
        <w:t>kaç tane kare kullanılır?</w:t>
      </w:r>
      <w:r>
        <w:rPr>
          <w:rFonts w:ascii="Times New Roman" w:hAnsi="Times New Roman" w:cs="Times New Roman"/>
          <w:sz w:val="24"/>
          <w:szCs w:val="24"/>
        </w:rPr>
        <w:t>( 8 puan)</w:t>
      </w:r>
    </w:p>
    <w:p w:rsidR="00713CFA" w:rsidRDefault="00713CFA" w:rsidP="00815750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49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15750">
        <w:rPr>
          <w:rFonts w:ascii="Times New Roman" w:hAnsi="Times New Roman" w:cs="Times New Roman"/>
          <w:sz w:val="24"/>
          <w:szCs w:val="24"/>
        </w:rPr>
        <w:t xml:space="preserve"> B)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815750">
        <w:rPr>
          <w:rFonts w:ascii="Times New Roman" w:hAnsi="Times New Roman" w:cs="Times New Roman"/>
          <w:sz w:val="24"/>
          <w:szCs w:val="24"/>
        </w:rPr>
        <w:t xml:space="preserve">            C)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1575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d)16</w:t>
      </w:r>
    </w:p>
    <w:p w:rsidR="00713CFA" w:rsidRDefault="00713CFA" w:rsidP="0081575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713CFA" w:rsidRPr="00815750" w:rsidRDefault="00713CFA" w:rsidP="00815750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815750">
        <w:rPr>
          <w:rFonts w:ascii="Times New Roman" w:hAnsi="Times New Roman" w:cs="Times New Roman"/>
          <w:sz w:val="24"/>
          <w:szCs w:val="24"/>
        </w:rPr>
        <w:t>30 -  34  -  38  -  42  -  46  -  50  -  ?    Örüntüsünde “?” yerine hangi sayı gelir?</w:t>
      </w:r>
      <w:r>
        <w:rPr>
          <w:rFonts w:ascii="Times New Roman" w:hAnsi="Times New Roman" w:cs="Times New Roman"/>
          <w:sz w:val="24"/>
          <w:szCs w:val="24"/>
        </w:rPr>
        <w:t>(4 puan )</w:t>
      </w:r>
    </w:p>
    <w:p w:rsidR="00713CFA" w:rsidRPr="00815750" w:rsidRDefault="00713CFA" w:rsidP="00815750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15750">
        <w:rPr>
          <w:rFonts w:ascii="Times New Roman" w:hAnsi="Times New Roman" w:cs="Times New Roman"/>
          <w:sz w:val="24"/>
          <w:szCs w:val="24"/>
        </w:rPr>
        <w:t xml:space="preserve">A)  51         B)   52  </w:t>
      </w:r>
      <w:r w:rsidRPr="00815750">
        <w:rPr>
          <w:rFonts w:ascii="Times New Roman" w:hAnsi="Times New Roman" w:cs="Times New Roman"/>
          <w:sz w:val="24"/>
          <w:szCs w:val="24"/>
        </w:rPr>
        <w:tab/>
        <w:t xml:space="preserve">      C) 53      </w:t>
      </w:r>
      <w:r w:rsidRPr="00815750">
        <w:rPr>
          <w:rFonts w:ascii="Times New Roman" w:hAnsi="Times New Roman" w:cs="Times New Roman"/>
          <w:sz w:val="24"/>
          <w:szCs w:val="24"/>
        </w:rPr>
        <w:tab/>
        <w:t xml:space="preserve">   D) 54</w:t>
      </w:r>
    </w:p>
    <w:p w:rsidR="00713CFA" w:rsidRDefault="00713CFA" w:rsidP="00815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8157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3CFA" w:rsidRPr="00815750" w:rsidRDefault="00713CFA" w:rsidP="00815750">
      <w:pPr>
        <w:pStyle w:val="ListParagraph"/>
        <w:numPr>
          <w:ilvl w:val="0"/>
          <w:numId w:val="2"/>
        </w:numPr>
        <w:ind w:left="360"/>
        <w:rPr>
          <w:b/>
          <w:bCs/>
        </w:rPr>
      </w:pPr>
    </w:p>
    <w:p w:rsidR="00713CFA" w:rsidRDefault="00713CFA" w:rsidP="00815750">
      <w:r>
        <w:rPr>
          <w:noProof/>
          <w:lang w:eastAsia="tr-TR"/>
        </w:rPr>
        <w:pict>
          <v:shape id="_x0000_s1027" type="#_x0000_t75" style="position:absolute;margin-left:12.35pt;margin-top:4.9pt;width:196.4pt;height:100.15pt;z-index:251659264">
            <v:imagedata r:id="rId8" o:title=""/>
            <w10:wrap type="square"/>
          </v:shape>
          <o:OLEObject Type="Embed" ProgID="PBrush" ShapeID="_x0000_s1027" DrawAspect="Content" ObjectID="_1444993311" r:id="rId9"/>
        </w:pict>
      </w:r>
    </w:p>
    <w:p w:rsidR="00713CFA" w:rsidRDefault="00713CFA" w:rsidP="00815750"/>
    <w:p w:rsidR="00713CFA" w:rsidRDefault="00713CFA" w:rsidP="00815750"/>
    <w:p w:rsidR="00713CFA" w:rsidRDefault="00713CFA" w:rsidP="00815750"/>
    <w:p w:rsidR="00713CFA" w:rsidRDefault="00713CFA" w:rsidP="00815750"/>
    <w:p w:rsidR="00713CFA" w:rsidRDefault="00713CFA" w:rsidP="00815750">
      <w:pPr>
        <w:rPr>
          <w:b/>
          <w:bCs/>
        </w:rPr>
      </w:pPr>
      <w:r w:rsidRPr="00755FF7">
        <w:rPr>
          <w:b/>
          <w:bCs/>
        </w:rPr>
        <w:t>Yukarıdaki</w:t>
      </w:r>
      <w:r>
        <w:rPr>
          <w:b/>
          <w:bCs/>
        </w:rPr>
        <w:t xml:space="preserve"> (I)  şeklini 4 birim sağa, 3 birim aşağıya öteleyiniz.( 8 puan)</w:t>
      </w:r>
    </w:p>
    <w:p w:rsidR="00713CFA" w:rsidRPr="00755FF7" w:rsidRDefault="00713CFA" w:rsidP="005868EF">
      <w:pPr>
        <w:pStyle w:val="ListParagraph"/>
        <w:numPr>
          <w:ilvl w:val="0"/>
          <w:numId w:val="2"/>
        </w:numPr>
        <w:ind w:left="360"/>
      </w:pPr>
    </w:p>
    <w:p w:rsidR="00713CFA" w:rsidRDefault="00713CFA" w:rsidP="00815750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8" type="#_x0000_t75" style="position:absolute;margin-left:4.95pt;margin-top:7.75pt;width:214.25pt;height:50.8pt;z-index:251660288">
            <v:imagedata r:id="rId10" o:title=""/>
            <w10:wrap type="square"/>
          </v:shape>
          <o:OLEObject Type="Embed" ProgID="PBrush" ShapeID="_x0000_s1028" DrawAspect="Content" ObjectID="_1444993312" r:id="rId11"/>
        </w:pict>
      </w:r>
    </w:p>
    <w:p w:rsidR="00713CFA" w:rsidRDefault="00713CFA" w:rsidP="008157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şeklin d doğrusuna göre simetriğini alınız. (8 puan )</w:t>
      </w:r>
    </w:p>
    <w:p w:rsidR="00713CFA" w:rsidRDefault="00713CFA" w:rsidP="00815750">
      <w:pPr>
        <w:rPr>
          <w:rFonts w:ascii="Times New Roman" w:hAnsi="Times New Roman" w:cs="Times New Roman"/>
          <w:sz w:val="24"/>
          <w:szCs w:val="24"/>
        </w:rPr>
      </w:pPr>
    </w:p>
    <w:p w:rsidR="00713CFA" w:rsidRDefault="00713CFA" w:rsidP="005868EF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şekilleri simge kullanarak isimlendirin. ( her </w:t>
      </w:r>
      <w:r>
        <w:rPr>
          <w:sz w:val="24"/>
          <w:szCs w:val="24"/>
        </w:rPr>
        <w:t>soru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4 puan)</w:t>
      </w:r>
    </w:p>
    <w:p w:rsidR="00713CFA" w:rsidRPr="005868EF" w:rsidRDefault="00713CFA" w:rsidP="005868EF">
      <w:pPr>
        <w:rPr>
          <w:rFonts w:ascii="Times New Roman" w:hAnsi="Times New Roman" w:cs="Times New Roman"/>
          <w:sz w:val="24"/>
          <w:szCs w:val="24"/>
        </w:rPr>
      </w:pPr>
    </w:p>
    <w:p w:rsidR="00713CFA" w:rsidRPr="005868EF" w:rsidRDefault="00713CFA" w:rsidP="005868E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line id="Düz Bağlayıcı 3" o:spid="_x0000_s1029" style="position:absolute;left:0;text-align:left;flip:y;z-index:251661312;visibility:visible" from="42.9pt,8.3pt" to="153.45pt,8.3pt" strokeweight="1.25pt"/>
        </w:pict>
      </w: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5868E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0" type="#_x0000_t32" style="position:absolute;left:0;text-align:left;margin-left:39.45pt;margin-top:12.25pt;width:114pt;height:0;flip:y;z-index:251662336;visibility:visible" strokeweight="1.25pt">
            <v:stroke endarrow="open"/>
          </v:shape>
        </w:pict>
      </w: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440A2F">
      <w:pPr>
        <w:pStyle w:val="ListParagraph"/>
        <w:rPr>
          <w:sz w:val="24"/>
          <w:szCs w:val="24"/>
        </w:rPr>
      </w:pPr>
    </w:p>
    <w:p w:rsidR="00713CFA" w:rsidRDefault="00713CFA" w:rsidP="005868EF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072A3">
        <w:rPr>
          <w:noProof/>
          <w:sz w:val="24"/>
          <w:szCs w:val="24"/>
          <w:lang w:eastAsia="tr-TR"/>
        </w:rPr>
        <w:pict>
          <v:shape id="Resim 7" o:spid="_x0000_i1029" type="#_x0000_t75" style="width:2in;height:15pt;visibility:visible">
            <v:imagedata r:id="rId12" o:title=""/>
          </v:shape>
        </w:pict>
      </w:r>
    </w:p>
    <w:p w:rsidR="00713CFA" w:rsidRDefault="00713CFA" w:rsidP="00B05FFA">
      <w:pPr>
        <w:pStyle w:val="ListParagraph"/>
        <w:numPr>
          <w:ilvl w:val="0"/>
          <w:numId w:val="2"/>
        </w:numPr>
        <w:ind w:left="360"/>
        <w:rPr>
          <w:sz w:val="24"/>
          <w:szCs w:val="24"/>
        </w:rPr>
      </w:pPr>
      <w:r>
        <w:rPr>
          <w:sz w:val="24"/>
          <w:szCs w:val="24"/>
        </w:rPr>
        <w:t>Aşağıdaki önermelerdeki boşlukları doldurunuz. (her soru 4 puan)</w:t>
      </w:r>
    </w:p>
    <w:p w:rsidR="00713CFA" w:rsidRDefault="00713CFA" w:rsidP="00B05FFA">
      <w:pPr>
        <w:pStyle w:val="ListParagraph"/>
        <w:ind w:left="360"/>
        <w:rPr>
          <w:sz w:val="24"/>
          <w:szCs w:val="24"/>
        </w:rPr>
      </w:pPr>
    </w:p>
    <w:p w:rsidR="00713CFA" w:rsidRDefault="00713CFA" w:rsidP="00044BE1">
      <w:pPr>
        <w:pStyle w:val="ListParagraph"/>
        <w:numPr>
          <w:ilvl w:val="0"/>
          <w:numId w:val="5"/>
        </w:numPr>
        <w:ind w:left="360"/>
        <w:rPr>
          <w:sz w:val="24"/>
          <w:szCs w:val="24"/>
        </w:rPr>
      </w:pPr>
      <w:r>
        <w:rPr>
          <w:sz w:val="24"/>
          <w:szCs w:val="24"/>
        </w:rPr>
        <w:t>Sonsuz sayıda noktanın art arta gelmesiyle oluşan iki ucu sonsuz düz şekle ………….denir.</w:t>
      </w:r>
    </w:p>
    <w:p w:rsidR="00713CFA" w:rsidRDefault="00713CFA" w:rsidP="00B05FFA">
      <w:pPr>
        <w:rPr>
          <w:sz w:val="24"/>
          <w:szCs w:val="24"/>
        </w:rPr>
      </w:pPr>
    </w:p>
    <w:p w:rsidR="00713CFA" w:rsidRPr="00044BE1" w:rsidRDefault="00713CFA" w:rsidP="00044BE1">
      <w:pPr>
        <w:pStyle w:val="ListParagraph"/>
        <w:numPr>
          <w:ilvl w:val="0"/>
          <w:numId w:val="5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En az 3 kenarı olan kapalı düzlemsel şekle …………denir.</w:t>
      </w:r>
    </w:p>
    <w:p w:rsidR="00713CFA" w:rsidRDefault="00713CFA" w:rsidP="00B05FFA">
      <w:pPr>
        <w:rPr>
          <w:sz w:val="24"/>
          <w:szCs w:val="24"/>
        </w:rPr>
      </w:pPr>
    </w:p>
    <w:p w:rsidR="00713CFA" w:rsidRPr="00044BE1" w:rsidRDefault="00713CFA" w:rsidP="00044BE1">
      <w:pPr>
        <w:pStyle w:val="ListParagraph"/>
        <w:numPr>
          <w:ilvl w:val="0"/>
          <w:numId w:val="5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 xml:space="preserve">Tüm kenarları ve tüm açıları eşit olan çokgenler ……………………çokgenlerdir. </w:t>
      </w:r>
    </w:p>
    <w:p w:rsidR="00713CFA" w:rsidRDefault="00713CFA" w:rsidP="00B05FFA">
      <w:pPr>
        <w:rPr>
          <w:sz w:val="24"/>
          <w:szCs w:val="24"/>
        </w:rPr>
      </w:pPr>
    </w:p>
    <w:p w:rsidR="00713CFA" w:rsidRDefault="00713CFA" w:rsidP="00B05FFA">
      <w:pPr>
        <w:pStyle w:val="ListParagraph"/>
        <w:numPr>
          <w:ilvl w:val="0"/>
          <w:numId w:val="2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Aşağıdaki önermeler doğru ise başına ‘D ‘ , yanlış ise ‘ Y’ harfi koyun. ( her soru 4 puan)</w:t>
      </w:r>
    </w:p>
    <w:p w:rsidR="00713CFA" w:rsidRDefault="00713CFA" w:rsidP="00B05FFA">
      <w:pPr>
        <w:rPr>
          <w:sz w:val="24"/>
          <w:szCs w:val="24"/>
        </w:rPr>
      </w:pPr>
    </w:p>
    <w:p w:rsidR="00713CFA" w:rsidRDefault="00713CFA" w:rsidP="00044BE1">
      <w:pPr>
        <w:pStyle w:val="ListParagraph"/>
        <w:numPr>
          <w:ilvl w:val="0"/>
          <w:numId w:val="6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…….. Tüm eşkenar üçgenler benzer çokgenlerdir.</w:t>
      </w:r>
    </w:p>
    <w:p w:rsidR="00713CFA" w:rsidRPr="00044BE1" w:rsidRDefault="00713CFA" w:rsidP="00044BE1">
      <w:pPr>
        <w:pStyle w:val="ListParagraph"/>
        <w:ind w:left="360"/>
        <w:rPr>
          <w:sz w:val="24"/>
          <w:szCs w:val="24"/>
        </w:rPr>
      </w:pPr>
    </w:p>
    <w:p w:rsidR="00713CFA" w:rsidRDefault="00713CFA" w:rsidP="00044BE1">
      <w:pPr>
        <w:pStyle w:val="ListParagraph"/>
        <w:numPr>
          <w:ilvl w:val="0"/>
          <w:numId w:val="6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…….. Her üçgenin iç açıları toplamı 120</w:t>
      </w:r>
      <w:r w:rsidRPr="00044BE1">
        <w:rPr>
          <w:sz w:val="24"/>
          <w:szCs w:val="24"/>
          <w:vertAlign w:val="superscript"/>
        </w:rPr>
        <w:t>o</w:t>
      </w:r>
      <w:r w:rsidRPr="00044BE1">
        <w:rPr>
          <w:sz w:val="24"/>
          <w:szCs w:val="24"/>
        </w:rPr>
        <w:t>dir.</w:t>
      </w:r>
    </w:p>
    <w:p w:rsidR="00713CFA" w:rsidRPr="00044BE1" w:rsidRDefault="00713CFA" w:rsidP="00044BE1">
      <w:pPr>
        <w:pStyle w:val="ListParagraph"/>
        <w:rPr>
          <w:sz w:val="24"/>
          <w:szCs w:val="24"/>
        </w:rPr>
      </w:pPr>
      <w:hyperlink r:id="rId13" w:history="1">
        <w:r>
          <w:rPr>
            <w:rStyle w:val="Hyperlink"/>
          </w:rPr>
          <w:t>www.sorubak.com</w:t>
        </w:r>
      </w:hyperlink>
    </w:p>
    <w:p w:rsidR="00713CFA" w:rsidRPr="00044BE1" w:rsidRDefault="00713CFA" w:rsidP="00044BE1">
      <w:pPr>
        <w:pStyle w:val="ListParagraph"/>
        <w:ind w:left="360"/>
        <w:rPr>
          <w:sz w:val="24"/>
          <w:szCs w:val="24"/>
        </w:rPr>
      </w:pPr>
    </w:p>
    <w:p w:rsidR="00713CFA" w:rsidRPr="00044BE1" w:rsidRDefault="00713CFA" w:rsidP="00044BE1">
      <w:pPr>
        <w:pStyle w:val="ListParagraph"/>
        <w:numPr>
          <w:ilvl w:val="0"/>
          <w:numId w:val="6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>…….. Bir cisim ötelenirken şekli hiçbir zaman bozulmaz.</w:t>
      </w:r>
    </w:p>
    <w:p w:rsidR="00713CFA" w:rsidRDefault="00713CFA" w:rsidP="00044BE1">
      <w:pPr>
        <w:spacing w:after="100" w:afterAutospacing="1"/>
        <w:jc w:val="center"/>
        <w:rPr>
          <w:sz w:val="24"/>
          <w:szCs w:val="24"/>
        </w:rPr>
      </w:pPr>
      <w:r>
        <w:rPr>
          <w:noProof/>
          <w:lang w:eastAsia="tr-TR"/>
        </w:rPr>
        <w:pict>
          <v:shape id="Resim 8" o:spid="_x0000_s1031" type="#_x0000_t75" style="position:absolute;left:0;text-align:left;margin-left:-.9pt;margin-top:19.85pt;width:252.85pt;height:113.75pt;z-index:251663360;visibility:visible">
            <v:imagedata r:id="rId14" o:title=""/>
            <w10:wrap type="square"/>
          </v:shape>
        </w:pict>
      </w:r>
      <w:r>
        <w:rPr>
          <w:sz w:val="24"/>
          <w:szCs w:val="24"/>
        </w:rPr>
        <w:t>Başarılar Dilerim….</w:t>
      </w:r>
    </w:p>
    <w:p w:rsidR="00713CFA" w:rsidRPr="00F22AAF" w:rsidRDefault="00713CFA" w:rsidP="00044BE1">
      <w:pPr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F22AAF">
        <w:rPr>
          <w:rFonts w:ascii="Times New Roman" w:hAnsi="Times New Roman" w:cs="Times New Roman"/>
          <w:sz w:val="24"/>
          <w:szCs w:val="24"/>
        </w:rPr>
        <w:t>Ahmet TUNÇ</w:t>
      </w:r>
    </w:p>
    <w:p w:rsidR="00713CFA" w:rsidRPr="00B05FFA" w:rsidRDefault="00713CFA" w:rsidP="00044BE1">
      <w:pPr>
        <w:spacing w:after="100" w:afterAutospacing="1"/>
        <w:jc w:val="center"/>
        <w:rPr>
          <w:sz w:val="24"/>
          <w:szCs w:val="24"/>
        </w:rPr>
      </w:pPr>
      <w:r w:rsidRPr="00F22AAF">
        <w:rPr>
          <w:rFonts w:ascii="Times New Roman" w:hAnsi="Times New Roman" w:cs="Times New Roman"/>
          <w:sz w:val="24"/>
          <w:szCs w:val="24"/>
        </w:rPr>
        <w:t>Matematik Öğrt</w:t>
      </w:r>
      <w:r>
        <w:rPr>
          <w:sz w:val="24"/>
          <w:szCs w:val="24"/>
        </w:rPr>
        <w:t>.</w:t>
      </w:r>
    </w:p>
    <w:sectPr w:rsidR="00713CFA" w:rsidRPr="00B05FFA" w:rsidSect="001F1C8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CFA" w:rsidRDefault="00713CFA" w:rsidP="00440A2F">
      <w:pPr>
        <w:spacing w:after="0" w:line="240" w:lineRule="auto"/>
      </w:pPr>
      <w:r>
        <w:separator/>
      </w:r>
    </w:p>
  </w:endnote>
  <w:endnote w:type="continuationSeparator" w:id="1">
    <w:p w:rsidR="00713CFA" w:rsidRDefault="00713CFA" w:rsidP="00440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CFA" w:rsidRDefault="00713CFA" w:rsidP="00440A2F">
      <w:pPr>
        <w:spacing w:after="0" w:line="240" w:lineRule="auto"/>
      </w:pPr>
      <w:r>
        <w:separator/>
      </w:r>
    </w:p>
  </w:footnote>
  <w:footnote w:type="continuationSeparator" w:id="1">
    <w:p w:rsidR="00713CFA" w:rsidRDefault="00713CFA" w:rsidP="00440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6C6"/>
    <w:multiLevelType w:val="hybridMultilevel"/>
    <w:tmpl w:val="7782375E"/>
    <w:lvl w:ilvl="0" w:tplc="A6242DE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Trebuchet MS" w:hint="default"/>
        <w:color w:val="00000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96276"/>
    <w:multiLevelType w:val="hybridMultilevel"/>
    <w:tmpl w:val="E534A4C0"/>
    <w:lvl w:ilvl="0" w:tplc="1ED8C3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190CBB"/>
    <w:multiLevelType w:val="hybridMultilevel"/>
    <w:tmpl w:val="340408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2F"/>
    <w:rsid w:val="00044BE1"/>
    <w:rsid w:val="0009206B"/>
    <w:rsid w:val="0011417C"/>
    <w:rsid w:val="001F1C80"/>
    <w:rsid w:val="003005CF"/>
    <w:rsid w:val="00440A2F"/>
    <w:rsid w:val="00460DB7"/>
    <w:rsid w:val="00534A93"/>
    <w:rsid w:val="005868EF"/>
    <w:rsid w:val="006072A3"/>
    <w:rsid w:val="006C1CF9"/>
    <w:rsid w:val="006C231F"/>
    <w:rsid w:val="00713CFA"/>
    <w:rsid w:val="00755FF7"/>
    <w:rsid w:val="0078680D"/>
    <w:rsid w:val="00815750"/>
    <w:rsid w:val="00A234B7"/>
    <w:rsid w:val="00A7407C"/>
    <w:rsid w:val="00B05FFA"/>
    <w:rsid w:val="00C81F76"/>
    <w:rsid w:val="00F2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7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440A2F"/>
  </w:style>
  <w:style w:type="paragraph" w:styleId="ListParagraph">
    <w:name w:val="List Paragraph"/>
    <w:basedOn w:val="Normal"/>
    <w:uiPriority w:val="99"/>
    <w:qFormat/>
    <w:rsid w:val="00440A2F"/>
    <w:pPr>
      <w:ind w:left="720"/>
    </w:pPr>
  </w:style>
  <w:style w:type="paragraph" w:styleId="Header">
    <w:name w:val="header"/>
    <w:basedOn w:val="Normal"/>
    <w:link w:val="HeaderChar"/>
    <w:uiPriority w:val="99"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40A2F"/>
  </w:style>
  <w:style w:type="paragraph" w:styleId="Footer">
    <w:name w:val="footer"/>
    <w:basedOn w:val="Normal"/>
    <w:link w:val="FooterChar"/>
    <w:uiPriority w:val="99"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40A2F"/>
  </w:style>
  <w:style w:type="paragraph" w:styleId="BalloonText">
    <w:name w:val="Balloon Text"/>
    <w:basedOn w:val="Normal"/>
    <w:link w:val="BalloonTextChar"/>
    <w:uiPriority w:val="99"/>
    <w:semiHidden/>
    <w:rsid w:val="0044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0A2F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40A2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81575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1575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1141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3</Pages>
  <Words>313</Words>
  <Characters>1788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 EĞİTİM ÖĞRETİM YILI KAVACIK ORTAOKULU 6. SINFLAR MATEMATİK DERSİ 1. DÖNEM 1. SINAV SORULARI</dc:title>
  <dc:subject>www.sorubak.com</dc:subject>
  <dc:creator>PLAZA</dc:creator>
  <cp:keywords>www.sorubak.com</cp:keywords>
  <dc:description>www.sorubak.com</dc:description>
  <cp:lastModifiedBy>edanur</cp:lastModifiedBy>
  <cp:revision>6</cp:revision>
  <dcterms:created xsi:type="dcterms:W3CDTF">2013-10-21T17:41:00Z</dcterms:created>
  <dcterms:modified xsi:type="dcterms:W3CDTF">2013-11-03T12:15:00Z</dcterms:modified>
  <cp:category>www.sorubak.com</cp:category>
</cp:coreProperties>
</file>