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588" w:rsidRDefault="00491588" w:rsidP="00D63C53">
      <w:pPr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6" type="#_x0000_t75" alt="atammm" style="position:absolute;margin-left:-34.5pt;margin-top:-53.7pt;width:185.25pt;height:64.5pt;z-index:-251671552;visibility:visible">
            <v:imagedata r:id="rId7" o:title="" gain="60293f" blacklevel="-2621f" grayscale="t"/>
          </v:shape>
        </w:pict>
      </w:r>
    </w:p>
    <w:p w:rsidR="00491588" w:rsidRDefault="00491588" w:rsidP="00D63C53">
      <w:pPr>
        <w:rPr>
          <w:sz w:val="22"/>
          <w:szCs w:val="22"/>
        </w:rPr>
      </w:pPr>
    </w:p>
    <w:p w:rsidR="00491588" w:rsidRDefault="00491588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Adı Soyadı : ………………………….                                       </w:t>
      </w:r>
    </w:p>
    <w:p w:rsidR="00491588" w:rsidRPr="003A73D0" w:rsidRDefault="00491588" w:rsidP="00D63C53">
      <w:pPr>
        <w:rPr>
          <w:sz w:val="22"/>
          <w:szCs w:val="22"/>
        </w:rPr>
      </w:pPr>
      <w:r w:rsidRPr="003A73D0">
        <w:rPr>
          <w:sz w:val="22"/>
          <w:szCs w:val="22"/>
        </w:rPr>
        <w:t xml:space="preserve">No:  </w:t>
      </w:r>
      <w:r>
        <w:rPr>
          <w:sz w:val="22"/>
          <w:szCs w:val="22"/>
        </w:rPr>
        <w:t xml:space="preserve">              </w:t>
      </w:r>
      <w:r w:rsidRPr="003A73D0">
        <w:rPr>
          <w:sz w:val="22"/>
          <w:szCs w:val="22"/>
        </w:rPr>
        <w:t xml:space="preserve">……………..      </w:t>
      </w:r>
    </w:p>
    <w:p w:rsidR="00491588" w:rsidRPr="00AE2E8F" w:rsidRDefault="00491588" w:rsidP="00D63C53">
      <w:pPr>
        <w:pStyle w:val="Title"/>
        <w:jc w:val="left"/>
        <w:rPr>
          <w:rFonts w:ascii="Comic Sans MS" w:hAnsi="Comic Sans MS" w:cs="Comic Sans MS"/>
          <w:color w:val="000000"/>
          <w:sz w:val="22"/>
          <w:szCs w:val="22"/>
          <w:u w:val="single"/>
        </w:rPr>
      </w:pPr>
      <w:r>
        <w:rPr>
          <w:noProof/>
        </w:rPr>
        <w:pict>
          <v:line id="_x0000_s1027" style="position:absolute;z-index:251643904" from="258.75pt,11.4pt" to="258.75pt,720.25pt" strokeweight="6pt">
            <v:stroke linestyle="thickBetweenThin"/>
          </v:line>
        </w:pict>
      </w:r>
    </w:p>
    <w:p w:rsidR="00491588" w:rsidRPr="00AE2E8F" w:rsidRDefault="00491588" w:rsidP="00AE2E8F">
      <w:pPr>
        <w:pStyle w:val="ListParagraph"/>
        <w:ind w:left="0"/>
        <w:jc w:val="both"/>
        <w:rPr>
          <w:b/>
          <w:bCs/>
        </w:rPr>
      </w:pPr>
      <w:r w:rsidRPr="00AE2E8F">
        <w:rPr>
          <w:b/>
          <w:bCs/>
        </w:rPr>
        <w:t>1) ………………………………………..(</w:t>
      </w:r>
      <w:r w:rsidRPr="00AE2E8F">
        <w:rPr>
          <w:b/>
          <w:bCs/>
          <w:sz w:val="16"/>
          <w:szCs w:val="16"/>
        </w:rPr>
        <w:t>10 puan)</w:t>
      </w: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92" o:spid="_x0000_s1028" type="#_x0000_t75" style="position:absolute;left:0;text-align:left;margin-left:41.25pt;margin-top:3.8pt;width:160.5pt;height:129pt;z-index:-251668480;visibility:visible" wrapcoords="-101 0 -101 21474 21600 21474 21600 0 -101 0">
            <v:imagedata r:id="rId8" o:title="" blacklevel="-6554f"/>
            <w10:wrap type="through"/>
          </v:shape>
        </w:pict>
      </w: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91" o:spid="_x0000_s1029" type="#_x0000_t75" style="position:absolute;left:0;text-align:left;margin-left:12pt;margin-top:10.15pt;width:210.75pt;height:85.5pt;z-index:-251667456;visibility:visible" wrapcoords="-77 0 -77 21411 21600 21411 21600 0 -77 0">
            <v:imagedata r:id="rId9" o:title="" blacklevel="-3277f"/>
            <w10:wrap type="through"/>
          </v:shape>
        </w:pict>
      </w: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Pr="00AE2E8F" w:rsidRDefault="00491588" w:rsidP="00D63C53">
      <w:pPr>
        <w:pStyle w:val="ListParagraph"/>
        <w:ind w:left="0"/>
        <w:jc w:val="both"/>
        <w:rPr>
          <w:b/>
          <w:bCs/>
        </w:rPr>
      </w:pPr>
      <w:r w:rsidRPr="00AE2E8F">
        <w:rPr>
          <w:b/>
          <w:bCs/>
        </w:rPr>
        <w:t xml:space="preserve">2) </w:t>
      </w:r>
      <w:r>
        <w:rPr>
          <w:b/>
          <w:bCs/>
        </w:rPr>
        <w:t>……………………………………(</w:t>
      </w:r>
      <w:r w:rsidRPr="00AE2E8F">
        <w:rPr>
          <w:b/>
          <w:bCs/>
          <w:sz w:val="16"/>
          <w:szCs w:val="16"/>
        </w:rPr>
        <w:t>10 puan</w:t>
      </w:r>
      <w:r>
        <w:rPr>
          <w:b/>
          <w:bCs/>
        </w:rPr>
        <w:t>)</w:t>
      </w: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object w:dxaOrig="5070" w:dyaOrig="3045">
          <v:shape id="_x0000_i1025" type="#_x0000_t75" style="width:240.75pt;height:146.25pt" o:ole="">
            <v:imagedata r:id="rId10" o:title=""/>
          </v:shape>
          <o:OLEObject Type="Embed" ProgID="Paint.Picture" ShapeID="_x0000_i1025" DrawAspect="Content" ObjectID="_1445615028" r:id="rId11"/>
        </w:object>
      </w: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b/>
          <w:bCs/>
        </w:rPr>
      </w:pPr>
    </w:p>
    <w:p w:rsidR="00491588" w:rsidRDefault="00491588" w:rsidP="00D63C53">
      <w:pPr>
        <w:pStyle w:val="ListParagraph"/>
        <w:ind w:left="0"/>
        <w:jc w:val="both"/>
        <w:rPr>
          <w:b/>
          <w:bCs/>
        </w:rPr>
      </w:pPr>
    </w:p>
    <w:p w:rsidR="00491588" w:rsidRPr="00AE2E8F" w:rsidRDefault="00491588" w:rsidP="00D63C53">
      <w:pPr>
        <w:pStyle w:val="ListParagraph"/>
        <w:ind w:left="0"/>
        <w:jc w:val="both"/>
        <w:rPr>
          <w:b/>
          <w:bCs/>
        </w:rPr>
      </w:pPr>
      <w:r w:rsidRPr="00AE2E8F">
        <w:rPr>
          <w:b/>
          <w:bCs/>
        </w:rPr>
        <w:t>3) ………………………………………..(</w:t>
      </w:r>
      <w:r w:rsidRPr="00AE2E8F">
        <w:rPr>
          <w:b/>
          <w:bCs/>
          <w:sz w:val="16"/>
          <w:szCs w:val="16"/>
        </w:rPr>
        <w:t>10 puan</w:t>
      </w:r>
      <w:r w:rsidRPr="00AE2E8F">
        <w:rPr>
          <w:b/>
          <w:bCs/>
        </w:rPr>
        <w:t>)</w:t>
      </w: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 w:rsidRPr="00D9429B">
        <w:rPr>
          <w:b/>
          <w:bCs/>
          <w:noProof/>
          <w:sz w:val="20"/>
          <w:szCs w:val="20"/>
        </w:rPr>
        <w:pict>
          <v:shape id="Resim 9" o:spid="_x0000_i1026" type="#_x0000_t75" style="width:243pt;height:163.5pt;visibility:visible">
            <v:imagedata r:id="rId12" o:title="" blacklevel="-3277f"/>
          </v:shape>
        </w:pict>
      </w: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  </w:t>
      </w:r>
      <w:r>
        <w:rPr>
          <w:rStyle w:val="PageNumber"/>
          <w:rFonts w:ascii="Comic Sans MS" w:hAnsi="Comic Sans MS" w:cs="Comic Sans MS"/>
          <w:b/>
          <w:bCs/>
          <w:sz w:val="22"/>
          <w:szCs w:val="22"/>
        </w:rPr>
        <w:t>NOTU:</w:t>
      </w:r>
    </w:p>
    <w:p w:rsidR="00491588" w:rsidRDefault="00491588" w:rsidP="00D63C53">
      <w:pPr>
        <w:pStyle w:val="ListParagraph"/>
        <w:jc w:val="both"/>
        <w:rPr>
          <w:rFonts w:ascii="Comic Sans MS" w:hAnsi="Comic Sans MS" w:cs="Comic Sans MS"/>
          <w:sz w:val="22"/>
          <w:szCs w:val="22"/>
        </w:rPr>
      </w:pPr>
    </w:p>
    <w:p w:rsidR="00491588" w:rsidRPr="003A73D0" w:rsidRDefault="00491588" w:rsidP="00D63C53">
      <w:pPr>
        <w:pStyle w:val="ListParagraph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  <w:r w:rsidRPr="00586142">
        <w:rPr>
          <w:b/>
          <w:bCs/>
        </w:rPr>
        <w:t xml:space="preserve">4) </w:t>
      </w:r>
      <w:r>
        <w:rPr>
          <w:b/>
          <w:bCs/>
        </w:rPr>
        <w:t>Ali’nin     108</w:t>
      </w:r>
      <w:r w:rsidRPr="00586142">
        <w:rPr>
          <w:b/>
          <w:bCs/>
        </w:rPr>
        <w:t xml:space="preserve"> </w:t>
      </w: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  <w:r>
        <w:rPr>
          <w:b/>
          <w:bCs/>
        </w:rPr>
        <w:t xml:space="preserve">    Emre’nin 72 </w:t>
      </w:r>
      <w:r w:rsidRPr="00586142">
        <w:rPr>
          <w:b/>
          <w:bCs/>
        </w:rPr>
        <w:t xml:space="preserve"> </w:t>
      </w: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  <w:r>
        <w:rPr>
          <w:b/>
          <w:bCs/>
        </w:rPr>
        <w:t xml:space="preserve">    </w:t>
      </w:r>
      <w:r w:rsidRPr="00586142">
        <w:rPr>
          <w:b/>
          <w:bCs/>
        </w:rPr>
        <w:t xml:space="preserve">Canan’ın 43 tane cevizi vardır. </w:t>
      </w: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  <w:r w:rsidRPr="00586142">
        <w:rPr>
          <w:b/>
          <w:bCs/>
        </w:rPr>
        <w:t>Ali 8, Emre 2 ve Canan 3 ceviz yedikten sonra kalan cevizlerini birleştirip eşit olarak paylaşıyorlar. Bu durumda her birine kaç ceviz düşer?</w:t>
      </w:r>
      <w:r>
        <w:rPr>
          <w:b/>
          <w:bCs/>
        </w:rPr>
        <w:t xml:space="preserve"> </w:t>
      </w:r>
      <w:r w:rsidRPr="00586142">
        <w:rPr>
          <w:b/>
          <w:bCs/>
        </w:rPr>
        <w:t>(</w:t>
      </w:r>
      <w:r w:rsidRPr="00586142">
        <w:rPr>
          <w:b/>
          <w:bCs/>
          <w:sz w:val="16"/>
          <w:szCs w:val="16"/>
        </w:rPr>
        <w:t>10 Puan</w:t>
      </w:r>
      <w:r w:rsidRPr="00586142">
        <w:rPr>
          <w:b/>
          <w:bCs/>
        </w:rPr>
        <w:t>)</w:t>
      </w: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567F57">
      <w:pPr>
        <w:jc w:val="both"/>
      </w:pPr>
      <w:r>
        <w:rPr>
          <w:b/>
          <w:bCs/>
          <w:sz w:val="28"/>
          <w:szCs w:val="28"/>
        </w:rPr>
        <w:t xml:space="preserve">  </w:t>
      </w:r>
      <w:r w:rsidRPr="00567F57">
        <w:rPr>
          <w:b/>
          <w:bCs/>
        </w:rPr>
        <w:t>5)</w:t>
      </w:r>
      <w:r>
        <w:rPr>
          <w:b/>
          <w:bCs/>
        </w:rPr>
        <w:t xml:space="preserve"> </w:t>
      </w:r>
      <w:r w:rsidRPr="00567F57">
        <w:rPr>
          <w:b/>
          <w:bCs/>
        </w:rPr>
        <w:t xml:space="preserve"> </w:t>
      </w:r>
      <w:r w:rsidRPr="00567F57">
        <w:t xml:space="preserve">Aşağıda verilen doğru parçası ve doğruların birbirlerine göre durumlarına bakarak  boşluklara </w:t>
      </w:r>
      <w:r>
        <w:t xml:space="preserve">     </w:t>
      </w:r>
    </w:p>
    <w:p w:rsidR="00491588" w:rsidRPr="00567F57" w:rsidRDefault="00491588" w:rsidP="00567F57">
      <w:pPr>
        <w:jc w:val="both"/>
        <w:rPr>
          <w:b/>
          <w:bCs/>
        </w:rPr>
      </w:pPr>
      <w:r w:rsidRPr="00567F57">
        <w:t>“ paraleldir( // ),    diktir(  ┴  ) ,     kesişir    ( X ) “ sembollerinden  uygun olanını yazınız.</w:t>
      </w:r>
      <w:r>
        <w:t xml:space="preserve"> </w:t>
      </w:r>
      <w:r w:rsidRPr="00567F57">
        <w:t>(</w:t>
      </w:r>
      <w:r>
        <w:rPr>
          <w:b/>
          <w:bCs/>
          <w:sz w:val="16"/>
          <w:szCs w:val="16"/>
        </w:rPr>
        <w:t>10</w:t>
      </w:r>
      <w:r w:rsidRPr="00567F57">
        <w:rPr>
          <w:b/>
          <w:bCs/>
          <w:sz w:val="16"/>
          <w:szCs w:val="16"/>
        </w:rPr>
        <w:t xml:space="preserve"> Puan</w:t>
      </w:r>
      <w:r w:rsidRPr="00567F57">
        <w:t>)</w:t>
      </w:r>
    </w:p>
    <w:p w:rsidR="00491588" w:rsidRDefault="00491588" w:rsidP="00567F57">
      <w:pPr>
        <w:rPr>
          <w:rFonts w:ascii="Verdana" w:hAnsi="Verdana" w:cs="Verdana"/>
          <w:b/>
          <w:bCs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4"/>
        <w:gridCol w:w="290"/>
        <w:gridCol w:w="316"/>
        <w:gridCol w:w="244"/>
        <w:gridCol w:w="272"/>
        <w:gridCol w:w="244"/>
        <w:gridCol w:w="290"/>
        <w:gridCol w:w="244"/>
        <w:gridCol w:w="244"/>
        <w:gridCol w:w="272"/>
        <w:gridCol w:w="244"/>
        <w:gridCol w:w="244"/>
        <w:gridCol w:w="290"/>
        <w:gridCol w:w="244"/>
        <w:gridCol w:w="563"/>
      </w:tblGrid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0" style="position:absolute;z-index:251656192;mso-position-horizontal-relative:text;mso-position-vertical-relative:text" from="-4.95pt,2.65pt" to="67.05pt,2.6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1" style="position:absolute;z-index:251652096;mso-position-horizontal-relative:text;mso-position-vertical-relative:text" from="11.5pt,3.3pt" to="11.5pt,75.3pt" strokeweight="2.25pt">
                  <v:stroke startarrow="oval" endarrow="oval"/>
                </v:line>
              </w:pict>
            </w: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2" style="position:absolute;z-index:251650048;mso-position-horizontal-relative:text;mso-position-vertical-relative:text" from="-5.5pt,10.05pt" to="66.5pt,10.05pt" strokeweight="3pt">
                  <v:stroke startarrow="oval" endarrow="oval"/>
                </v:line>
              </w:pic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3" style="position:absolute;z-index:251651072;mso-position-horizontal-relative:text;mso-position-vertical-relative:text" from="10.45pt,1.4pt" to="82.45pt,1.4pt" strokeweight="3pt">
                  <v:stroke startarrow="oval" startarrowwidth="narrow" endarrow="oval" endarrowwidth="narrow"/>
                </v:line>
              </w:pic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4" style="position:absolute;z-index:251655168;mso-position-horizontal-relative:text;mso-position-vertical-relative:text" from="22.1pt,8.8pt" to="22.1pt,125.8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h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30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5" style="position:absolute;z-index:251657216;mso-position-horizontal-relative:text;mso-position-vertical-relative:text" from="1.6pt,4.15pt" to="82.6pt,85.15pt" strokeweight="2.25pt">
                  <v:stroke startarrow="block" endarrow="block"/>
                </v:line>
              </w:pict>
            </w: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2C8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6" style="position:absolute;z-index:251653120;mso-position-horizontal-relative:text;mso-position-vertical-relative:text" from="23.1pt,-.45pt" to="104.1pt,80.55pt" strokeweight="2.25pt">
                  <v:stroke startarrow="block" endarrow="block"/>
                </v:line>
              </w:pict>
            </w: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pict>
                <v:line id="_x0000_s1037" style="position:absolute;z-index:251654144;mso-position-horizontal-relative:text;mso-position-vertical-relative:text" from="3.5pt,-.35pt" to="84.5pt,80.65pt" strokeweight="2.25pt">
                  <v:stroke startarrow="block" endarrow="block"/>
                </v:line>
              </w:pict>
            </w: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91588" w:rsidRPr="00902C8A">
        <w:trPr>
          <w:trHeight w:val="252"/>
        </w:trPr>
        <w:tc>
          <w:tcPr>
            <w:tcW w:w="39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</w:tcPr>
          <w:p w:rsidR="00491588" w:rsidRPr="00902C8A" w:rsidRDefault="00491588" w:rsidP="00DB38D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491588" w:rsidRDefault="00491588" w:rsidP="00567F57">
      <w:pPr>
        <w:rPr>
          <w:rFonts w:ascii="Verdana" w:hAnsi="Verdana" w:cs="Verdana"/>
          <w:b/>
          <w:bCs/>
          <w:sz w:val="20"/>
          <w:szCs w:val="20"/>
        </w:rPr>
      </w:pPr>
    </w:p>
    <w:p w:rsidR="00491588" w:rsidRPr="00B32191" w:rsidRDefault="00491588" w:rsidP="00567F57">
      <w:pPr>
        <w:jc w:val="both"/>
        <w:rPr>
          <w:rFonts w:ascii="Verdana" w:hAnsi="Verdana" w:cs="Verdana"/>
          <w:b/>
          <w:bCs/>
          <w:sz w:val="20"/>
          <w:szCs w:val="20"/>
        </w:rPr>
      </w:pPr>
    </w:p>
    <w:p w:rsidR="00491588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[AB]………… [CD]</w:t>
      </w:r>
    </w:p>
    <w:p w:rsidR="00491588" w:rsidRPr="007071E3" w:rsidRDefault="00491588" w:rsidP="00567F57">
      <w:pPr>
        <w:rPr>
          <w:b/>
          <w:bCs/>
          <w:sz w:val="18"/>
          <w:szCs w:val="18"/>
        </w:rPr>
      </w:pPr>
    </w:p>
    <w:p w:rsidR="00491588" w:rsidRPr="007071E3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[AB]…</w:t>
      </w:r>
      <w:r>
        <w:rPr>
          <w:b/>
          <w:bCs/>
          <w:sz w:val="18"/>
          <w:szCs w:val="18"/>
        </w:rPr>
        <w:t>……… [FG]</w:t>
      </w:r>
    </w:p>
    <w:p w:rsidR="00491588" w:rsidRPr="007071E3" w:rsidRDefault="00491588" w:rsidP="00567F57">
      <w:pPr>
        <w:rPr>
          <w:b/>
          <w:bCs/>
          <w:sz w:val="18"/>
          <w:szCs w:val="18"/>
        </w:rPr>
      </w:pPr>
    </w:p>
    <w:p w:rsidR="00491588" w:rsidRPr="007071E3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[DE]…</w:t>
      </w:r>
      <w:r>
        <w:rPr>
          <w:b/>
          <w:bCs/>
          <w:sz w:val="18"/>
          <w:szCs w:val="18"/>
        </w:rPr>
        <w:t>……… [FG]</w:t>
      </w:r>
    </w:p>
    <w:p w:rsidR="00491588" w:rsidRPr="007071E3" w:rsidRDefault="00491588" w:rsidP="00567F57">
      <w:pPr>
        <w:rPr>
          <w:b/>
          <w:bCs/>
          <w:sz w:val="18"/>
          <w:szCs w:val="18"/>
        </w:rPr>
      </w:pPr>
    </w:p>
    <w:p w:rsidR="00491588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e……………m</w:t>
      </w:r>
    </w:p>
    <w:p w:rsidR="00491588" w:rsidRDefault="00491588" w:rsidP="00567F57">
      <w:pPr>
        <w:rPr>
          <w:b/>
          <w:bCs/>
          <w:sz w:val="18"/>
          <w:szCs w:val="18"/>
        </w:rPr>
      </w:pPr>
    </w:p>
    <w:p w:rsidR="00491588" w:rsidRDefault="00491588" w:rsidP="00567F57">
      <w:pPr>
        <w:rPr>
          <w:b/>
          <w:bCs/>
          <w:sz w:val="18"/>
          <w:szCs w:val="18"/>
        </w:rPr>
      </w:pPr>
    </w:p>
    <w:p w:rsidR="00491588" w:rsidRPr="007071E3" w:rsidRDefault="00491588" w:rsidP="00567F57">
      <w:pPr>
        <w:rPr>
          <w:b/>
          <w:bCs/>
          <w:sz w:val="18"/>
          <w:szCs w:val="18"/>
        </w:rPr>
      </w:pPr>
      <w:r w:rsidRPr="007071E3">
        <w:rPr>
          <w:b/>
          <w:bCs/>
          <w:sz w:val="18"/>
          <w:szCs w:val="18"/>
        </w:rPr>
        <w:t>m……………h</w:t>
      </w:r>
    </w:p>
    <w:p w:rsidR="00491588" w:rsidRPr="00586142" w:rsidRDefault="00491588" w:rsidP="00D32CDD">
      <w:pPr>
        <w:pStyle w:val="ListParagraph"/>
        <w:ind w:left="0"/>
        <w:jc w:val="both"/>
        <w:rPr>
          <w:b/>
          <w:bCs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b/>
          <w:bCs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0" o:spid="_x0000_s1038" type="#_x0000_t75" alt="atammm" style="position:absolute;left:0;text-align:left;margin-left:-26.25pt;margin-top:-49.2pt;width:185.25pt;height:64.5pt;z-index:-251670528;visibility:visible">
            <v:imagedata r:id="rId7" o:title="" gain="60293f" blacklevel="-2621f" grayscale="t"/>
          </v:shape>
        </w:pict>
      </w:r>
    </w:p>
    <w:p w:rsidR="00491588" w:rsidRDefault="00491588" w:rsidP="00D63C53">
      <w:pPr>
        <w:pStyle w:val="ListParagraph"/>
        <w:ind w:left="0"/>
        <w:jc w:val="bot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b/>
          <w:bCs/>
        </w:rPr>
      </w:pPr>
      <w:r>
        <w:rPr>
          <w:noProof/>
        </w:rPr>
        <w:pict>
          <v:line id="_x0000_s1039" style="position:absolute;z-index:251646976" from="256.5pt,6.45pt" to="256.5pt,756.1pt" strokeweight="6pt">
            <v:stroke linestyle="thickBetweenThin"/>
          </v:line>
        </w:pict>
      </w:r>
    </w:p>
    <w:p w:rsidR="00491588" w:rsidRPr="003F17AE" w:rsidRDefault="00491588" w:rsidP="00D63C53">
      <w:pPr>
        <w:rPr>
          <w:b/>
          <w:bCs/>
        </w:rPr>
      </w:pPr>
      <w:r w:rsidRPr="003F17AE">
        <w:rPr>
          <w:b/>
          <w:bCs/>
        </w:rPr>
        <w:t xml:space="preserve">6) </w:t>
      </w:r>
      <w:r>
        <w:rPr>
          <w:b/>
          <w:bCs/>
        </w:rPr>
        <w:t>Aşağıdaki şekli 4 birim sağa, 5</w:t>
      </w:r>
      <w:r w:rsidRPr="003F17AE">
        <w:rPr>
          <w:b/>
          <w:bCs/>
        </w:rPr>
        <w:t xml:space="preserve"> birim aşağıya öteleyerek çiziniz.</w:t>
      </w:r>
      <w:r>
        <w:rPr>
          <w:b/>
          <w:bCs/>
        </w:rPr>
        <w:t xml:space="preserve"> </w:t>
      </w:r>
      <w:r w:rsidRPr="003F17AE">
        <w:rPr>
          <w:b/>
          <w:bCs/>
        </w:rPr>
        <w:t>(</w:t>
      </w:r>
      <w:r w:rsidRPr="003F17AE">
        <w:rPr>
          <w:b/>
          <w:bCs/>
          <w:sz w:val="16"/>
          <w:szCs w:val="16"/>
        </w:rPr>
        <w:t>10 Puan</w:t>
      </w:r>
      <w:r w:rsidRPr="003F17AE">
        <w:rPr>
          <w:b/>
          <w:bCs/>
        </w:rPr>
        <w:t>)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38" o:spid="_x0000_s1040" type="#_x0000_t75" alt="ot" style="position:absolute;margin-left:0;margin-top:19.3pt;width:225pt;height:168.75pt;z-index:-251658240;visibility:visible" wrapcoords="-72 0 -72 21504 21600 21504 21600 0 -72 0">
            <v:imagedata r:id="rId13" o:title="" gain="2.5" blacklevel="-13763f"/>
            <w10:wrap type="tight"/>
          </v:shape>
        </w:pic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Pr="008E3F11" w:rsidRDefault="00491588" w:rsidP="008E3F11">
      <w:pPr>
        <w:rPr>
          <w:b/>
          <w:bCs/>
          <w:noProof/>
        </w:rPr>
      </w:pPr>
      <w:r w:rsidRPr="008E3F11">
        <w:rPr>
          <w:b/>
          <w:bCs/>
        </w:rPr>
        <w:t xml:space="preserve">7) </w:t>
      </w:r>
      <w:r w:rsidRPr="008E3F11">
        <w:rPr>
          <w:b/>
          <w:bCs/>
          <w:noProof/>
        </w:rPr>
        <w:t>Aşağıdaki ifadelerden doğru olanlarına “D”, yanlış olanlarına “Y” harfi yazınız.(</w:t>
      </w:r>
      <w:r w:rsidRPr="00F13F30">
        <w:rPr>
          <w:b/>
          <w:bCs/>
          <w:noProof/>
          <w:sz w:val="16"/>
          <w:szCs w:val="16"/>
        </w:rPr>
        <w:t>10 Puan</w:t>
      </w:r>
      <w:r w:rsidRPr="008E3F11">
        <w:rPr>
          <w:b/>
          <w:bCs/>
          <w:noProof/>
        </w:rPr>
        <w:t>)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Default="00491588" w:rsidP="008E3F11">
      <w:pPr>
        <w:rPr>
          <w:b/>
          <w:bCs/>
        </w:rPr>
      </w:pPr>
      <w:r w:rsidRPr="008E3F11">
        <w:rPr>
          <w:noProof/>
        </w:rPr>
        <w:t>(……)</w:t>
      </w:r>
      <w:r>
        <w:rPr>
          <w:noProof/>
        </w:rPr>
        <w:t xml:space="preserve"> </w:t>
      </w:r>
      <w:r w:rsidRPr="008E3F11">
        <w:rPr>
          <w:b/>
          <w:bCs/>
          <w:noProof/>
        </w:rPr>
        <w:t xml:space="preserve"> a) </w:t>
      </w:r>
      <w:r w:rsidRPr="008E3F11">
        <w:rPr>
          <w:b/>
          <w:bCs/>
        </w:rPr>
        <w:t>Bir noktadan sayısız doğru geçer.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Default="00491588" w:rsidP="008E3F11">
      <w:pPr>
        <w:rPr>
          <w:b/>
          <w:bCs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</w:t>
      </w:r>
      <w:r w:rsidRPr="008E3F11">
        <w:rPr>
          <w:b/>
          <w:bCs/>
          <w:noProof/>
        </w:rPr>
        <w:t xml:space="preserve">b) </w:t>
      </w:r>
      <w:r w:rsidRPr="008E3F11">
        <w:rPr>
          <w:b/>
          <w:bCs/>
        </w:rPr>
        <w:t>Dikdörtgen bir düzgün çokgendir.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Default="00491588" w:rsidP="008E3F11">
      <w:pPr>
        <w:rPr>
          <w:b/>
          <w:bCs/>
        </w:rPr>
      </w:pPr>
      <w:r w:rsidRPr="008E3F11">
        <w:rPr>
          <w:noProof/>
        </w:rPr>
        <w:t xml:space="preserve">(……) </w:t>
      </w:r>
      <w:r>
        <w:rPr>
          <w:noProof/>
        </w:rPr>
        <w:t xml:space="preserve"> </w:t>
      </w:r>
      <w:r w:rsidRPr="008E3F11">
        <w:rPr>
          <w:b/>
          <w:bCs/>
          <w:noProof/>
        </w:rPr>
        <w:t xml:space="preserve">c) </w:t>
      </w:r>
      <w:r w:rsidRPr="008E3F11">
        <w:rPr>
          <w:b/>
          <w:bCs/>
        </w:rPr>
        <w:t>Bütün çokgenlerde köşe vardır.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Default="00491588" w:rsidP="008E3F11">
      <w:pPr>
        <w:rPr>
          <w:b/>
          <w:bCs/>
          <w:noProof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d</w:t>
      </w:r>
      <w:r w:rsidRPr="008E3F11">
        <w:rPr>
          <w:b/>
          <w:bCs/>
          <w:noProof/>
        </w:rPr>
        <w:t>) İki noktadan bir doğru geçer.</w:t>
      </w:r>
    </w:p>
    <w:p w:rsidR="00491588" w:rsidRPr="008E3F11" w:rsidRDefault="00491588" w:rsidP="008E3F11">
      <w:pPr>
        <w:rPr>
          <w:b/>
          <w:bCs/>
          <w:noProof/>
        </w:rPr>
      </w:pPr>
    </w:p>
    <w:p w:rsidR="00491588" w:rsidRPr="008E3F11" w:rsidRDefault="00491588" w:rsidP="008E3F11">
      <w:pPr>
        <w:rPr>
          <w:b/>
          <w:bCs/>
          <w:noProof/>
        </w:rPr>
      </w:pPr>
      <w:r w:rsidRPr="008E3F11">
        <w:rPr>
          <w:noProof/>
        </w:rPr>
        <w:t>(……)</w:t>
      </w:r>
      <w:r w:rsidRPr="008E3F11">
        <w:rPr>
          <w:b/>
          <w:bCs/>
          <w:noProof/>
        </w:rPr>
        <w:t xml:space="preserve"> </w:t>
      </w:r>
      <w:r>
        <w:rPr>
          <w:b/>
          <w:bCs/>
          <w:noProof/>
        </w:rPr>
        <w:t xml:space="preserve"> e</w:t>
      </w:r>
      <w:r w:rsidRPr="008E3F11">
        <w:rPr>
          <w:b/>
          <w:bCs/>
          <w:noProof/>
        </w:rPr>
        <w:t xml:space="preserve">) </w:t>
      </w:r>
      <w:r w:rsidRPr="008E3F11">
        <w:rPr>
          <w:b/>
          <w:bCs/>
        </w:rPr>
        <w:t>Ölçüsü 90</w:t>
      </w:r>
      <w:r w:rsidRPr="008E3F11">
        <w:rPr>
          <w:b/>
          <w:bCs/>
        </w:rPr>
        <w:sym w:font="Symbol" w:char="F0B0"/>
      </w:r>
      <w:r w:rsidRPr="008E3F11">
        <w:rPr>
          <w:b/>
          <w:bCs/>
        </w:rPr>
        <w:t xml:space="preserve"> olan açılara dik açı denir.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C64FF7">
      <w:pPr>
        <w:jc w:val="both"/>
        <w:rPr>
          <w:b/>
          <w:bCs/>
        </w:rPr>
      </w:pPr>
      <w:r>
        <w:rPr>
          <w:b/>
          <w:bCs/>
        </w:rPr>
        <w:t xml:space="preserve">8) </w:t>
      </w:r>
      <w:r w:rsidRPr="00C64FF7">
        <w:rPr>
          <w:b/>
          <w:bCs/>
        </w:rPr>
        <w:t xml:space="preserve">Aşağıdaki doğruların birbirlerine göre durumlarını yazarak sembolle gösteriniz. </w:t>
      </w:r>
    </w:p>
    <w:p w:rsidR="00491588" w:rsidRPr="00C64FF7" w:rsidRDefault="00491588" w:rsidP="00C64FF7">
      <w:pPr>
        <w:jc w:val="both"/>
        <w:rPr>
          <w:b/>
          <w:bCs/>
        </w:rPr>
      </w:pPr>
      <w:r w:rsidRPr="00C64FF7">
        <w:rPr>
          <w:b/>
          <w:bCs/>
        </w:rPr>
        <w:t>(</w:t>
      </w:r>
      <w:r>
        <w:rPr>
          <w:b/>
          <w:bCs/>
          <w:sz w:val="16"/>
          <w:szCs w:val="16"/>
        </w:rPr>
        <w:t>8</w:t>
      </w:r>
      <w:r w:rsidRPr="00C64FF7">
        <w:rPr>
          <w:b/>
          <w:bCs/>
          <w:sz w:val="16"/>
          <w:szCs w:val="16"/>
        </w:rPr>
        <w:t xml:space="preserve"> puan</w:t>
      </w:r>
      <w:r w:rsidRPr="00C64FF7">
        <w:rPr>
          <w:b/>
          <w:bCs/>
        </w:rPr>
        <w:t>)</w:t>
      </w: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7.35pt;margin-top:23.4pt;width:17.25pt;height:23.25pt;z-index:251671552;visibility:visible" filled="f" stroked="f">
            <v:textbox style="mso-next-textbox:#_x0000_s1041">
              <w:txbxContent>
                <w:p w:rsidR="00491588" w:rsidRPr="007E0E8F" w:rsidRDefault="00491588" w:rsidP="00C64FF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42" type="#_x0000_t32" style="position:absolute;margin-left:131.65pt;margin-top:11.25pt;width:63pt;height:27pt;flip:y;z-index:251667456;visibility:visible">
            <v:stroke startarrow="open" endarrow="open"/>
          </v:shape>
        </w:pict>
      </w:r>
      <w:r>
        <w:rPr>
          <w:noProof/>
        </w:rPr>
        <w:pict>
          <v:shape id="_x0000_s1043" type="#_x0000_t202" style="position:absolute;margin-left:17.6pt;margin-top:5.4pt;width:17.25pt;height:23.25pt;z-index:251669504;visibility:visible" filled="f" stroked="f">
            <v:textbox style="mso-next-textbox:#_x0000_s1043">
              <w:txbxContent>
                <w:p w:rsidR="00491588" w:rsidRPr="007E0E8F" w:rsidRDefault="00491588" w:rsidP="00C64FF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</w:rPr>
        <w:pict>
          <v:shape id="Düz Ok Bağlayıcısı 2" o:spid="_x0000_s1044" type="#_x0000_t32" style="position:absolute;margin-left:34.9pt;margin-top:11.4pt;width:0;height:60pt;z-index:251666432;visibility:visible">
            <v:stroke startarrow="open" endarrow="open"/>
          </v:shape>
        </w:pict>
      </w:r>
      <w:r>
        <w:rPr>
          <w:rFonts w:ascii="Comic Sans MS" w:hAnsi="Comic Sans MS" w:cs="Comic Sans MS"/>
          <w:b/>
          <w:bCs/>
        </w:rPr>
        <w:t xml:space="preserve">                                       </w:t>
      </w:r>
      <w:r>
        <w:t>m</w:t>
      </w:r>
      <w:r>
        <w:rPr>
          <w:rFonts w:ascii="Comic Sans MS" w:hAnsi="Comic Sans MS" w:cs="Comic Sans MS"/>
          <w:b/>
          <w:bCs/>
        </w:rPr>
        <w:t xml:space="preserve">                                   </w:t>
      </w: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45" type="#_x0000_t202" style="position:absolute;margin-left:56.6pt;margin-top:3.2pt;width:17.25pt;height:23.25pt;z-index:251670528;visibility:visible" filled="f" stroked="f">
            <v:textbox>
              <w:txbxContent>
                <w:p w:rsidR="00491588" w:rsidRPr="007E0E8F" w:rsidRDefault="00491588" w:rsidP="00C64FF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</w:p>
              </w:txbxContent>
            </v:textbox>
          </v:shape>
        </w:pict>
      </w: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Düz Ok Bağlayıcısı 7" o:spid="_x0000_s1046" type="#_x0000_t32" style="position:absolute;margin-left:143.6pt;margin-top:4.8pt;width:63.75pt;height:30.75pt;flip:y;z-index:251668480;visibility:visible">
            <v:stroke startarrow="open" endarrow="open"/>
          </v:shape>
        </w:pict>
      </w:r>
      <w:r>
        <w:rPr>
          <w:noProof/>
        </w:rPr>
        <w:pict>
          <v:shape id="Düz Ok Bağlayıcısı 1" o:spid="_x0000_s1047" type="#_x0000_t32" style="position:absolute;margin-left:4.8pt;margin-top:4.8pt;width:64.5pt;height:0;z-index:251665408;visibility:visible">
            <v:stroke startarrow="open" endarrow="open"/>
          </v:shape>
        </w:pict>
      </w:r>
      <w:r>
        <w:rPr>
          <w:rFonts w:ascii="Comic Sans MS" w:hAnsi="Comic Sans MS" w:cs="Comic Sans MS"/>
          <w:b/>
          <w:bCs/>
        </w:rPr>
        <w:t xml:space="preserve">                       </w:t>
      </w: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…………………….           …………………….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rPr>
          <w:rFonts w:ascii="Comic Sans MS" w:hAnsi="Comic Sans MS" w:cs="Comic Sans MS"/>
          <w:sz w:val="22"/>
          <w:szCs w:val="22"/>
        </w:rPr>
      </w:pPr>
    </w:p>
    <w:p w:rsidR="00491588" w:rsidRDefault="00491588" w:rsidP="00C64FF7">
      <w:pPr>
        <w:jc w:val="both"/>
        <w:rPr>
          <w:rFonts w:ascii="Comic Sans MS" w:hAnsi="Comic Sans MS" w:cs="Comic Sans MS"/>
          <w:sz w:val="22"/>
          <w:szCs w:val="22"/>
        </w:rPr>
      </w:pPr>
    </w:p>
    <w:p w:rsidR="00491588" w:rsidRPr="00C64FF7" w:rsidRDefault="00491588" w:rsidP="00C64FF7">
      <w:pPr>
        <w:jc w:val="both"/>
        <w:rPr>
          <w:b/>
          <w:bCs/>
        </w:rPr>
      </w:pPr>
      <w:r>
        <w:rPr>
          <w:b/>
          <w:bCs/>
        </w:rPr>
        <w:t>9</w:t>
      </w:r>
      <w:r w:rsidRPr="00C64FF7">
        <w:rPr>
          <w:b/>
          <w:bCs/>
        </w:rPr>
        <w:t>) Özgür’ün 100 bilyesi vardır. Özgür bilyelerini 8 arkadaşına eşit miktarda dağıtmak istiyor .Özgür her bir arkadaşına verebileceği en fazla  sayıda bilye verdiğinde kendisine kaç bilye kalır? (</w:t>
      </w:r>
      <w:r w:rsidRPr="00C64FF7">
        <w:rPr>
          <w:b/>
          <w:bCs/>
          <w:sz w:val="16"/>
          <w:szCs w:val="16"/>
        </w:rPr>
        <w:t>10puan</w:t>
      </w:r>
      <w:r w:rsidRPr="00C64FF7">
        <w:rPr>
          <w:b/>
          <w:bCs/>
        </w:rPr>
        <w:t>)</w:t>
      </w: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C64FF7">
      <w:pPr>
        <w:jc w:val="both"/>
        <w:rPr>
          <w:b/>
          <w:bCs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Pr="00C64FF7" w:rsidRDefault="00491588" w:rsidP="00C64FF7">
      <w:pPr>
        <w:rPr>
          <w:b/>
          <w:bCs/>
        </w:rPr>
      </w:pPr>
      <w:r w:rsidRPr="00C64FF7">
        <w:rPr>
          <w:b/>
          <w:bCs/>
        </w:rPr>
        <w:t xml:space="preserve">10) Aşağıda verilen düzlemlere belirtilen doğruları çiziniz. </w:t>
      </w:r>
      <w:r>
        <w:rPr>
          <w:b/>
          <w:bCs/>
        </w:rPr>
        <w:t>(</w:t>
      </w:r>
      <w:r w:rsidRPr="00C64FF7">
        <w:rPr>
          <w:b/>
          <w:bCs/>
          <w:sz w:val="16"/>
          <w:szCs w:val="16"/>
        </w:rPr>
        <w:t>12 puan</w:t>
      </w:r>
      <w:r w:rsidRPr="00C64FF7">
        <w:rPr>
          <w:b/>
          <w:bCs/>
        </w:rPr>
        <w:t>)</w:t>
      </w:r>
    </w:p>
    <w:p w:rsidR="00491588" w:rsidRDefault="00491588" w:rsidP="00C64FF7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9" o:spid="_x0000_s1048" type="#_x0000_t7" style="position:absolute;margin-left:184.15pt;margin-top:14.75pt;width:87.75pt;height:48.75pt;z-index:-251655168;visibility:visible" adj="5997" filled="f" strokeweight="1pt"/>
        </w:pict>
      </w:r>
      <w:r>
        <w:rPr>
          <w:noProof/>
        </w:rPr>
        <w:pict>
          <v:shape id="Paralelkenar 11" o:spid="_x0000_s1049" type="#_x0000_t7" style="position:absolute;margin-left:94.15pt;margin-top:14.7pt;width:87.75pt;height:48.75pt;z-index:-251656192;visibility:visible" adj="5997" filled="f" strokeweight="1pt"/>
        </w:pict>
      </w:r>
      <w:r>
        <w:rPr>
          <w:noProof/>
        </w:rPr>
        <w:pict>
          <v:shape id="Paralelkenar 6" o:spid="_x0000_s1050" type="#_x0000_t7" style="position:absolute;margin-left:-2.6pt;margin-top:13.15pt;width:82.5pt;height:50.25pt;z-index:-251657216;visibility:visible" adj="6575" filled="f" strokeweight="1pt"/>
        </w:pict>
      </w: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51" type="#_x0000_t202" style="position:absolute;margin-left:-16.1pt;margin-top:12.4pt;width:81.75pt;height:35.25pt;z-index:251662336;visibility:visible" stroked="f">
            <v:textbox>
              <w:txbxContent>
                <w:p w:rsidR="00491588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130BC3">
                    <w:rPr>
                      <w:rFonts w:ascii="Comic Sans MS" w:hAnsi="Comic Sans MS" w:cs="Comic Sans MS"/>
                      <w:sz w:val="18"/>
                      <w:szCs w:val="18"/>
                    </w:rPr>
                    <w:t>Düzlemin içinde</w:t>
                  </w:r>
                </w:p>
                <w:p w:rsidR="00491588" w:rsidRPr="00130BC3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130BC3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p doğrusu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86.65pt;margin-top:14.65pt;width:84pt;height:34.5pt;z-index:251663360;visibility:visible" stroked="f">
            <v:textbox>
              <w:txbxContent>
                <w:p w:rsidR="00491588" w:rsidRPr="00130BC3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Düzleme paralel</w:t>
                  </w:r>
                </w:p>
                <w:p w:rsidR="00491588" w:rsidRPr="00130BC3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r doğrusu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3" type="#_x0000_t202" style="position:absolute;margin-left:175.15pt;margin-top:12.4pt;width:102.75pt;height:36.75pt;z-index:251664384;visibility:visible" stroked="f">
            <v:textbox>
              <w:txbxContent>
                <w:p w:rsidR="00491588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Düzlemi bir noktada </w:t>
                  </w:r>
                </w:p>
                <w:p w:rsidR="00491588" w:rsidRPr="00130BC3" w:rsidRDefault="00491588" w:rsidP="00C64FF7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>kesen s doğrusu</w:t>
                  </w:r>
                </w:p>
              </w:txbxContent>
            </v:textbox>
          </v:shape>
        </w:pict>
      </w:r>
    </w:p>
    <w:p w:rsidR="00491588" w:rsidRDefault="00491588" w:rsidP="00C64FF7">
      <w:pPr>
        <w:spacing w:line="360" w:lineRule="auto"/>
        <w:rPr>
          <w:rFonts w:ascii="Comic Sans MS" w:hAnsi="Comic Sans MS" w:cs="Comic Sans MS"/>
          <w:sz w:val="20"/>
          <w:szCs w:val="20"/>
        </w:rPr>
      </w:pPr>
    </w:p>
    <w:p w:rsidR="00491588" w:rsidRDefault="00491588" w:rsidP="00C64FF7">
      <w:pPr>
        <w:rPr>
          <w:rFonts w:ascii="Comic Sans MS" w:hAnsi="Comic Sans MS" w:cs="Comic Sans MS"/>
          <w:sz w:val="20"/>
          <w:szCs w:val="20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Default="00491588" w:rsidP="00D63C53">
      <w:pPr>
        <w:pStyle w:val="ListParagraph"/>
        <w:rPr>
          <w:rFonts w:ascii="Comic Sans MS" w:hAnsi="Comic Sans MS" w:cs="Comic Sans MS"/>
          <w:sz w:val="22"/>
          <w:szCs w:val="22"/>
        </w:rPr>
      </w:pPr>
    </w:p>
    <w:p w:rsidR="00491588" w:rsidRPr="00DB4577" w:rsidRDefault="00491588" w:rsidP="00D63C53">
      <w:pPr>
        <w:rPr>
          <w:rFonts w:ascii="Chiller" w:hAnsi="Chiller" w:cs="Chiller"/>
          <w:b/>
          <w:bCs/>
          <w:sz w:val="36"/>
          <w:szCs w:val="36"/>
        </w:rPr>
      </w:pPr>
      <w:r w:rsidRPr="00D9429B">
        <w:rPr>
          <w:rFonts w:ascii="Chiller" w:hAnsi="Chiller" w:cs="Chiller"/>
          <w:noProof/>
          <w:sz w:val="36"/>
          <w:szCs w:val="36"/>
        </w:rPr>
        <w:pict>
          <v:shape id="Resim 20" o:spid="_x0000_i1027" type="#_x0000_t75" alt="MCj03223650000[1]" style="width:15pt;height:16.5pt;visibility:visible">
            <v:imagedata r:id="rId14" o:title=""/>
          </v:shape>
        </w:pict>
      </w:r>
      <w:r w:rsidRPr="00DB4577">
        <w:rPr>
          <w:rFonts w:ascii="Chiller" w:hAnsi="Chiller" w:cs="Chiller"/>
          <w:sz w:val="36"/>
          <w:szCs w:val="36"/>
        </w:rPr>
        <w:t xml:space="preserve"> </w:t>
      </w:r>
      <w:r w:rsidRPr="00DB4577">
        <w:rPr>
          <w:rFonts w:ascii="Chiller" w:hAnsi="Chiller" w:cs="Chiller"/>
          <w:b/>
          <w:bCs/>
          <w:sz w:val="36"/>
          <w:szCs w:val="36"/>
        </w:rPr>
        <w:t xml:space="preserve">: 40 dakika      </w:t>
      </w:r>
      <w:r>
        <w:rPr>
          <w:rFonts w:ascii="Chiller" w:hAnsi="Chiller" w:cs="Chiller"/>
          <w:b/>
          <w:bCs/>
          <w:sz w:val="36"/>
          <w:szCs w:val="36"/>
        </w:rPr>
        <w:t xml:space="preserve">  </w:t>
      </w:r>
      <w:r w:rsidRPr="00DB4577">
        <w:rPr>
          <w:rFonts w:ascii="Chiller" w:hAnsi="Chiller" w:cs="Chiller"/>
          <w:b/>
          <w:bCs/>
          <w:sz w:val="36"/>
          <w:szCs w:val="36"/>
        </w:rPr>
        <w:t xml:space="preserve"> Mustafa Murat NANGIR</w:t>
      </w:r>
    </w:p>
    <w:p w:rsidR="00491588" w:rsidRPr="00DB4577" w:rsidRDefault="00491588" w:rsidP="00D63C53">
      <w:pPr>
        <w:rPr>
          <w:rFonts w:ascii="Chiller" w:hAnsi="Chiller" w:cs="Chiller"/>
          <w:sz w:val="36"/>
          <w:szCs w:val="36"/>
        </w:rPr>
      </w:pP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>Ba</w:t>
      </w:r>
      <w:r w:rsidRPr="00DB4577">
        <w:rPr>
          <w:b/>
          <w:bCs/>
          <w:i/>
          <w:iCs/>
          <w:sz w:val="36"/>
          <w:szCs w:val="36"/>
        </w:rPr>
        <w:t>ş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arılar  dilerim. </w:t>
      </w:r>
      <w:r>
        <w:rPr>
          <w:rFonts w:ascii="Chiller" w:hAnsi="Chiller" w:cs="Chiller"/>
          <w:b/>
          <w:bCs/>
          <w:i/>
          <w:iCs/>
          <w:sz w:val="36"/>
          <w:szCs w:val="36"/>
        </w:rPr>
        <w:t xml:space="preserve">   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  Matematik  Ö</w:t>
      </w:r>
      <w:r w:rsidRPr="00DB4577">
        <w:rPr>
          <w:b/>
          <w:bCs/>
          <w:i/>
          <w:iCs/>
          <w:sz w:val="36"/>
          <w:szCs w:val="36"/>
        </w:rPr>
        <w:t>ğ</w:t>
      </w:r>
      <w:r w:rsidRPr="00DB4577">
        <w:rPr>
          <w:rFonts w:ascii="Chiller" w:hAnsi="Chiller" w:cs="Chiller"/>
          <w:b/>
          <w:bCs/>
          <w:i/>
          <w:iCs/>
          <w:sz w:val="36"/>
          <w:szCs w:val="36"/>
        </w:rPr>
        <w:t xml:space="preserve">retmeni </w:t>
      </w:r>
    </w:p>
    <w:p w:rsidR="00491588" w:rsidRPr="00FE625F" w:rsidRDefault="00491588" w:rsidP="00D63C53">
      <w:pPr>
        <w:pStyle w:val="ListParagraph"/>
        <w:rPr>
          <w:b/>
          <w:bCs/>
        </w:rPr>
      </w:pPr>
      <w:r>
        <w:rPr>
          <w:b/>
          <w:bCs/>
        </w:rPr>
        <w:t xml:space="preserve"> </w:t>
      </w:r>
      <w:hyperlink r:id="rId15" w:history="1">
        <w:r w:rsidRPr="005C1E0B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491588" w:rsidRDefault="00491588"/>
    <w:sectPr w:rsidR="00491588" w:rsidSect="004F43B6">
      <w:headerReference w:type="default" r:id="rId16"/>
      <w:pgSz w:w="11906" w:h="16838"/>
      <w:pgMar w:top="1134" w:right="282" w:bottom="719" w:left="720" w:header="708" w:footer="708" w:gutter="0"/>
      <w:cols w:num="2" w:space="708" w:equalWidth="0">
        <w:col w:w="4879" w:space="708"/>
        <w:col w:w="531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588" w:rsidRDefault="00491588" w:rsidP="005C071A">
      <w:r>
        <w:separator/>
      </w:r>
    </w:p>
  </w:endnote>
  <w:endnote w:type="continuationSeparator" w:id="1">
    <w:p w:rsidR="00491588" w:rsidRDefault="00491588" w:rsidP="005C07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hiller">
    <w:altName w:val="Blackadder ITC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588" w:rsidRDefault="00491588" w:rsidP="005C071A">
      <w:r>
        <w:separator/>
      </w:r>
    </w:p>
  </w:footnote>
  <w:footnote w:type="continuationSeparator" w:id="1">
    <w:p w:rsidR="00491588" w:rsidRDefault="00491588" w:rsidP="005C07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588" w:rsidRDefault="00491588" w:rsidP="00D11443">
    <w:pPr>
      <w:pStyle w:val="Header"/>
      <w:framePr w:h="871" w:hRule="exact" w:wrap="auto" w:vAnchor="text" w:hAnchor="margin" w:xAlign="center" w:y="-467"/>
      <w:rPr>
        <w:rStyle w:val="PageNumber"/>
        <w:rFonts w:ascii="Comic Sans MS" w:hAnsi="Comic Sans MS" w:cs="Comic Sans MS"/>
        <w:b/>
        <w:bCs/>
        <w:sz w:val="22"/>
        <w:szCs w:val="22"/>
      </w:rPr>
    </w:pP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                                 KAVAKLAR – BEYELLİ MEHMET ALTAŞ ORTAOKULU 6. SINIF                                        </w:t>
    </w:r>
  </w:p>
  <w:p w:rsidR="00491588" w:rsidRDefault="00491588" w:rsidP="00D11443">
    <w:pPr>
      <w:pStyle w:val="Header"/>
      <w:framePr w:h="871" w:hRule="exact" w:wrap="auto" w:vAnchor="text" w:hAnchor="margin" w:xAlign="center" w:y="-467"/>
      <w:rPr>
        <w:rStyle w:val="PageNumber"/>
        <w:rFonts w:ascii="Comic Sans MS" w:hAnsi="Comic Sans MS" w:cs="Comic Sans MS"/>
        <w:b/>
        <w:bCs/>
        <w:sz w:val="22"/>
        <w:szCs w:val="22"/>
      </w:rPr>
    </w:pP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                                       MATEMATİK DERSİ    1.DÖNEM   1.YAZILISI</w:t>
    </w:r>
    <w:r w:rsidRPr="00475787"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</w:t>
    </w: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</w:t>
    </w:r>
  </w:p>
  <w:p w:rsidR="00491588" w:rsidRDefault="00491588" w:rsidP="00D11443">
    <w:pPr>
      <w:pStyle w:val="Header"/>
      <w:framePr w:h="871" w:hRule="exact" w:wrap="auto" w:vAnchor="text" w:hAnchor="margin" w:xAlign="center" w:y="-467"/>
      <w:rPr>
        <w:rStyle w:val="PageNumber"/>
        <w:rFonts w:ascii="Comic Sans MS" w:hAnsi="Comic Sans MS" w:cs="Comic Sans MS"/>
        <w:b/>
        <w:bCs/>
        <w:sz w:val="22"/>
        <w:szCs w:val="22"/>
      </w:rPr>
    </w:pP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                                                                                    </w:t>
    </w:r>
  </w:p>
  <w:p w:rsidR="00491588" w:rsidRPr="00475787" w:rsidRDefault="00491588" w:rsidP="00D11443">
    <w:pPr>
      <w:pStyle w:val="Header"/>
      <w:framePr w:h="871" w:hRule="exact" w:wrap="auto" w:vAnchor="text" w:hAnchor="margin" w:xAlign="center" w:y="-467"/>
      <w:rPr>
        <w:rStyle w:val="PageNumber"/>
        <w:rFonts w:ascii="Comic Sans MS" w:hAnsi="Comic Sans MS" w:cs="Comic Sans MS"/>
        <w:b/>
        <w:bCs/>
        <w:sz w:val="22"/>
        <w:szCs w:val="22"/>
      </w:rPr>
    </w:pPr>
    <w:r>
      <w:rPr>
        <w:rStyle w:val="PageNumber"/>
        <w:rFonts w:ascii="Comic Sans MS" w:hAnsi="Comic Sans MS" w:cs="Comic Sans MS"/>
        <w:b/>
        <w:bCs/>
        <w:sz w:val="22"/>
        <w:szCs w:val="22"/>
      </w:rPr>
      <w:t xml:space="preserve">                                                                                             </w:t>
    </w:r>
  </w:p>
  <w:p w:rsidR="00491588" w:rsidRDefault="0049158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A5D"/>
    <w:multiLevelType w:val="hybridMultilevel"/>
    <w:tmpl w:val="5DE80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24C65"/>
    <w:multiLevelType w:val="hybridMultilevel"/>
    <w:tmpl w:val="B44696C6"/>
    <w:lvl w:ilvl="0" w:tplc="BC1E3AF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C53"/>
    <w:rsid w:val="00002456"/>
    <w:rsid w:val="00004241"/>
    <w:rsid w:val="00024B69"/>
    <w:rsid w:val="00032CAD"/>
    <w:rsid w:val="00071132"/>
    <w:rsid w:val="00072231"/>
    <w:rsid w:val="00074480"/>
    <w:rsid w:val="00081D1E"/>
    <w:rsid w:val="00082956"/>
    <w:rsid w:val="00094BC0"/>
    <w:rsid w:val="000976B1"/>
    <w:rsid w:val="000B0668"/>
    <w:rsid w:val="000B7879"/>
    <w:rsid w:val="000F678C"/>
    <w:rsid w:val="0010074B"/>
    <w:rsid w:val="0010676A"/>
    <w:rsid w:val="0011432E"/>
    <w:rsid w:val="00117D58"/>
    <w:rsid w:val="00130BC3"/>
    <w:rsid w:val="00134E18"/>
    <w:rsid w:val="001429E4"/>
    <w:rsid w:val="00146183"/>
    <w:rsid w:val="00146AF1"/>
    <w:rsid w:val="00152666"/>
    <w:rsid w:val="001805B9"/>
    <w:rsid w:val="001A3E72"/>
    <w:rsid w:val="001E17ED"/>
    <w:rsid w:val="001E7EE6"/>
    <w:rsid w:val="00212D27"/>
    <w:rsid w:val="0022594B"/>
    <w:rsid w:val="00231E82"/>
    <w:rsid w:val="00250E35"/>
    <w:rsid w:val="00253718"/>
    <w:rsid w:val="0027190B"/>
    <w:rsid w:val="0027544C"/>
    <w:rsid w:val="00285747"/>
    <w:rsid w:val="00292E12"/>
    <w:rsid w:val="002A478C"/>
    <w:rsid w:val="002B1196"/>
    <w:rsid w:val="002B5567"/>
    <w:rsid w:val="002C2C71"/>
    <w:rsid w:val="002C7F8F"/>
    <w:rsid w:val="002D5D69"/>
    <w:rsid w:val="00300632"/>
    <w:rsid w:val="00300796"/>
    <w:rsid w:val="00312920"/>
    <w:rsid w:val="00320305"/>
    <w:rsid w:val="0033431B"/>
    <w:rsid w:val="00337E3F"/>
    <w:rsid w:val="00346CB4"/>
    <w:rsid w:val="00350427"/>
    <w:rsid w:val="0035287B"/>
    <w:rsid w:val="00367BFF"/>
    <w:rsid w:val="003861D1"/>
    <w:rsid w:val="003909F3"/>
    <w:rsid w:val="003933AC"/>
    <w:rsid w:val="00393A9C"/>
    <w:rsid w:val="00394EDC"/>
    <w:rsid w:val="00395F9F"/>
    <w:rsid w:val="003A6852"/>
    <w:rsid w:val="003A73D0"/>
    <w:rsid w:val="003B0060"/>
    <w:rsid w:val="003D2B0A"/>
    <w:rsid w:val="003F17AE"/>
    <w:rsid w:val="0041782A"/>
    <w:rsid w:val="00417A21"/>
    <w:rsid w:val="00422F10"/>
    <w:rsid w:val="00424E4A"/>
    <w:rsid w:val="0043283E"/>
    <w:rsid w:val="004513B0"/>
    <w:rsid w:val="00454C95"/>
    <w:rsid w:val="00455BA5"/>
    <w:rsid w:val="00461DD7"/>
    <w:rsid w:val="004638B9"/>
    <w:rsid w:val="00470752"/>
    <w:rsid w:val="004725B7"/>
    <w:rsid w:val="00475787"/>
    <w:rsid w:val="00477731"/>
    <w:rsid w:val="004829C9"/>
    <w:rsid w:val="00491588"/>
    <w:rsid w:val="004C389F"/>
    <w:rsid w:val="004C42A6"/>
    <w:rsid w:val="004C5551"/>
    <w:rsid w:val="004C5E9B"/>
    <w:rsid w:val="004C5F0F"/>
    <w:rsid w:val="004C65A8"/>
    <w:rsid w:val="004D2264"/>
    <w:rsid w:val="004E1570"/>
    <w:rsid w:val="004F086C"/>
    <w:rsid w:val="004F43B6"/>
    <w:rsid w:val="004F4C49"/>
    <w:rsid w:val="004F73A9"/>
    <w:rsid w:val="00520A6C"/>
    <w:rsid w:val="0052577E"/>
    <w:rsid w:val="00525FD4"/>
    <w:rsid w:val="0053179F"/>
    <w:rsid w:val="00542F25"/>
    <w:rsid w:val="00546EC4"/>
    <w:rsid w:val="005549C3"/>
    <w:rsid w:val="00555863"/>
    <w:rsid w:val="00567F57"/>
    <w:rsid w:val="0057412F"/>
    <w:rsid w:val="005764DB"/>
    <w:rsid w:val="0058008C"/>
    <w:rsid w:val="00581C46"/>
    <w:rsid w:val="00586142"/>
    <w:rsid w:val="005A4900"/>
    <w:rsid w:val="005B298E"/>
    <w:rsid w:val="005B31D8"/>
    <w:rsid w:val="005C071A"/>
    <w:rsid w:val="005C1E0B"/>
    <w:rsid w:val="005C2F1E"/>
    <w:rsid w:val="005C71D7"/>
    <w:rsid w:val="00613482"/>
    <w:rsid w:val="00613906"/>
    <w:rsid w:val="0061617F"/>
    <w:rsid w:val="00656F2F"/>
    <w:rsid w:val="006645DC"/>
    <w:rsid w:val="006838F4"/>
    <w:rsid w:val="00687C81"/>
    <w:rsid w:val="006A596F"/>
    <w:rsid w:val="006B5BF7"/>
    <w:rsid w:val="006E773D"/>
    <w:rsid w:val="006F4B2E"/>
    <w:rsid w:val="006F74C6"/>
    <w:rsid w:val="00704879"/>
    <w:rsid w:val="00707104"/>
    <w:rsid w:val="007071E3"/>
    <w:rsid w:val="00715B37"/>
    <w:rsid w:val="00717D7F"/>
    <w:rsid w:val="00721707"/>
    <w:rsid w:val="007220A7"/>
    <w:rsid w:val="007264BB"/>
    <w:rsid w:val="007470B6"/>
    <w:rsid w:val="00757E77"/>
    <w:rsid w:val="007618DA"/>
    <w:rsid w:val="007619AA"/>
    <w:rsid w:val="00765308"/>
    <w:rsid w:val="007704E5"/>
    <w:rsid w:val="007814FE"/>
    <w:rsid w:val="00786A1F"/>
    <w:rsid w:val="007A796E"/>
    <w:rsid w:val="007B26B7"/>
    <w:rsid w:val="007B2F87"/>
    <w:rsid w:val="007B745D"/>
    <w:rsid w:val="007D38BF"/>
    <w:rsid w:val="007E0E8F"/>
    <w:rsid w:val="007E143D"/>
    <w:rsid w:val="007E72DB"/>
    <w:rsid w:val="007F0BB6"/>
    <w:rsid w:val="007F68C5"/>
    <w:rsid w:val="0081436A"/>
    <w:rsid w:val="008719BE"/>
    <w:rsid w:val="00872B9E"/>
    <w:rsid w:val="008820EB"/>
    <w:rsid w:val="008A2E83"/>
    <w:rsid w:val="008B1E38"/>
    <w:rsid w:val="008B2891"/>
    <w:rsid w:val="008B60C2"/>
    <w:rsid w:val="008D2D52"/>
    <w:rsid w:val="008E0008"/>
    <w:rsid w:val="008E3F11"/>
    <w:rsid w:val="008F1EA9"/>
    <w:rsid w:val="00902C8A"/>
    <w:rsid w:val="00906A0D"/>
    <w:rsid w:val="009114FB"/>
    <w:rsid w:val="00911CC1"/>
    <w:rsid w:val="00931EB6"/>
    <w:rsid w:val="00932538"/>
    <w:rsid w:val="00941DB3"/>
    <w:rsid w:val="009422E4"/>
    <w:rsid w:val="009530C6"/>
    <w:rsid w:val="00953F63"/>
    <w:rsid w:val="00964245"/>
    <w:rsid w:val="00970B8B"/>
    <w:rsid w:val="00970D7A"/>
    <w:rsid w:val="00970ECE"/>
    <w:rsid w:val="0097284B"/>
    <w:rsid w:val="00975A33"/>
    <w:rsid w:val="009A0761"/>
    <w:rsid w:val="009A5D1D"/>
    <w:rsid w:val="009A7E64"/>
    <w:rsid w:val="009B18AF"/>
    <w:rsid w:val="009B29DF"/>
    <w:rsid w:val="009C5A53"/>
    <w:rsid w:val="009D49DE"/>
    <w:rsid w:val="009E5EEE"/>
    <w:rsid w:val="009F1B52"/>
    <w:rsid w:val="009F595D"/>
    <w:rsid w:val="00A03B25"/>
    <w:rsid w:val="00A10C92"/>
    <w:rsid w:val="00A15A62"/>
    <w:rsid w:val="00A16FAF"/>
    <w:rsid w:val="00A31E1A"/>
    <w:rsid w:val="00A32B75"/>
    <w:rsid w:val="00A37DCE"/>
    <w:rsid w:val="00A51BC1"/>
    <w:rsid w:val="00A60E26"/>
    <w:rsid w:val="00A611C8"/>
    <w:rsid w:val="00A70124"/>
    <w:rsid w:val="00A72CB2"/>
    <w:rsid w:val="00A8250E"/>
    <w:rsid w:val="00A86399"/>
    <w:rsid w:val="00AB436D"/>
    <w:rsid w:val="00AB4A82"/>
    <w:rsid w:val="00AC35DE"/>
    <w:rsid w:val="00AD7212"/>
    <w:rsid w:val="00AE2E8F"/>
    <w:rsid w:val="00AF3937"/>
    <w:rsid w:val="00B0331A"/>
    <w:rsid w:val="00B16AC4"/>
    <w:rsid w:val="00B220BF"/>
    <w:rsid w:val="00B32191"/>
    <w:rsid w:val="00B40296"/>
    <w:rsid w:val="00B404C6"/>
    <w:rsid w:val="00B41D46"/>
    <w:rsid w:val="00B508E8"/>
    <w:rsid w:val="00B51F87"/>
    <w:rsid w:val="00B52021"/>
    <w:rsid w:val="00B65258"/>
    <w:rsid w:val="00B70C66"/>
    <w:rsid w:val="00BA1F4D"/>
    <w:rsid w:val="00BA3452"/>
    <w:rsid w:val="00BA361E"/>
    <w:rsid w:val="00BA58F5"/>
    <w:rsid w:val="00BB66E1"/>
    <w:rsid w:val="00BC0C63"/>
    <w:rsid w:val="00BC3CEE"/>
    <w:rsid w:val="00BC5A1C"/>
    <w:rsid w:val="00BD1BE9"/>
    <w:rsid w:val="00C01120"/>
    <w:rsid w:val="00C306EC"/>
    <w:rsid w:val="00C33938"/>
    <w:rsid w:val="00C33CA4"/>
    <w:rsid w:val="00C43A48"/>
    <w:rsid w:val="00C45CE8"/>
    <w:rsid w:val="00C60519"/>
    <w:rsid w:val="00C64FF7"/>
    <w:rsid w:val="00C7136B"/>
    <w:rsid w:val="00C82351"/>
    <w:rsid w:val="00C926FB"/>
    <w:rsid w:val="00CA61E8"/>
    <w:rsid w:val="00CA6FCD"/>
    <w:rsid w:val="00CB2651"/>
    <w:rsid w:val="00CB7D04"/>
    <w:rsid w:val="00CC18C9"/>
    <w:rsid w:val="00CC5357"/>
    <w:rsid w:val="00CD7E36"/>
    <w:rsid w:val="00CE7137"/>
    <w:rsid w:val="00D04BF8"/>
    <w:rsid w:val="00D11443"/>
    <w:rsid w:val="00D235E0"/>
    <w:rsid w:val="00D2664A"/>
    <w:rsid w:val="00D32CDD"/>
    <w:rsid w:val="00D3730B"/>
    <w:rsid w:val="00D408A3"/>
    <w:rsid w:val="00D54D93"/>
    <w:rsid w:val="00D56609"/>
    <w:rsid w:val="00D63C53"/>
    <w:rsid w:val="00D70042"/>
    <w:rsid w:val="00D90246"/>
    <w:rsid w:val="00D9429B"/>
    <w:rsid w:val="00DA1F7D"/>
    <w:rsid w:val="00DA49B7"/>
    <w:rsid w:val="00DB38D2"/>
    <w:rsid w:val="00DB4285"/>
    <w:rsid w:val="00DB4577"/>
    <w:rsid w:val="00DC0737"/>
    <w:rsid w:val="00DC4CD1"/>
    <w:rsid w:val="00DD75BE"/>
    <w:rsid w:val="00DE3493"/>
    <w:rsid w:val="00DE41E2"/>
    <w:rsid w:val="00DF2825"/>
    <w:rsid w:val="00DF4C5B"/>
    <w:rsid w:val="00DF7512"/>
    <w:rsid w:val="00E11420"/>
    <w:rsid w:val="00E177A1"/>
    <w:rsid w:val="00E227DA"/>
    <w:rsid w:val="00E3246A"/>
    <w:rsid w:val="00E33DC6"/>
    <w:rsid w:val="00E33DED"/>
    <w:rsid w:val="00E356C3"/>
    <w:rsid w:val="00E46A65"/>
    <w:rsid w:val="00E54631"/>
    <w:rsid w:val="00E54D77"/>
    <w:rsid w:val="00E7055C"/>
    <w:rsid w:val="00E70DF6"/>
    <w:rsid w:val="00E80D7D"/>
    <w:rsid w:val="00E95778"/>
    <w:rsid w:val="00E96188"/>
    <w:rsid w:val="00EA4EEE"/>
    <w:rsid w:val="00EC129D"/>
    <w:rsid w:val="00EC4921"/>
    <w:rsid w:val="00EC5136"/>
    <w:rsid w:val="00ED442A"/>
    <w:rsid w:val="00ED4C14"/>
    <w:rsid w:val="00ED5077"/>
    <w:rsid w:val="00ED540C"/>
    <w:rsid w:val="00ED5E96"/>
    <w:rsid w:val="00EE1D67"/>
    <w:rsid w:val="00EE3E25"/>
    <w:rsid w:val="00EF06CE"/>
    <w:rsid w:val="00F0646C"/>
    <w:rsid w:val="00F1255F"/>
    <w:rsid w:val="00F13F30"/>
    <w:rsid w:val="00F51779"/>
    <w:rsid w:val="00F5362E"/>
    <w:rsid w:val="00F8604A"/>
    <w:rsid w:val="00F86F4C"/>
    <w:rsid w:val="00F954C2"/>
    <w:rsid w:val="00F97ACA"/>
    <w:rsid w:val="00FB05DC"/>
    <w:rsid w:val="00FC0C7E"/>
    <w:rsid w:val="00FC70EF"/>
    <w:rsid w:val="00FE3F25"/>
    <w:rsid w:val="00FE45E6"/>
    <w:rsid w:val="00FE588D"/>
    <w:rsid w:val="00FE625F"/>
    <w:rsid w:val="00FF0BC6"/>
    <w:rsid w:val="00FF7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5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3C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63C53"/>
    <w:rPr>
      <w:rFonts w:ascii="Times New Roman" w:hAnsi="Times New Roman" w:cs="Times New Roman"/>
      <w:sz w:val="24"/>
      <w:szCs w:val="24"/>
      <w:lang w:eastAsia="tr-TR"/>
    </w:rPr>
  </w:style>
  <w:style w:type="character" w:styleId="PageNumber">
    <w:name w:val="page number"/>
    <w:basedOn w:val="DefaultParagraphFont"/>
    <w:uiPriority w:val="99"/>
    <w:rsid w:val="00D63C53"/>
  </w:style>
  <w:style w:type="paragraph" w:styleId="Title">
    <w:name w:val="Title"/>
    <w:basedOn w:val="Normal"/>
    <w:link w:val="TitleChar"/>
    <w:uiPriority w:val="99"/>
    <w:qFormat/>
    <w:rsid w:val="00D63C53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D63C53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D63C53"/>
    <w:pPr>
      <w:ind w:left="720"/>
    </w:pPr>
  </w:style>
  <w:style w:type="paragraph" w:customStyle="1" w:styleId="ListeParagraf1">
    <w:name w:val="Liste Paragraf1"/>
    <w:basedOn w:val="Normal"/>
    <w:uiPriority w:val="99"/>
    <w:rsid w:val="00D63C53"/>
    <w:pPr>
      <w:ind w:left="720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D63C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3C53"/>
    <w:rPr>
      <w:rFonts w:ascii="Tahoma" w:hAnsi="Tahoma" w:cs="Tahoma"/>
      <w:sz w:val="16"/>
      <w:szCs w:val="16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D32CD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2CDD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5317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323</Words>
  <Characters>1843</Characters>
  <Application>Microsoft Office Outlook</Application>
  <DocSecurity>0</DocSecurity>
  <Lines>0</Lines>
  <Paragraphs>0</Paragraphs>
  <ScaleCrop>false</ScaleCrop>
  <Company>www.Katilimsiz.Com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Mustafa Murat</dc:creator>
  <cp:keywords>www.sorubak.com</cp:keywords>
  <dc:description>www.sorubak.com</dc:description>
  <cp:lastModifiedBy>edanur</cp:lastModifiedBy>
  <cp:revision>4</cp:revision>
  <dcterms:created xsi:type="dcterms:W3CDTF">2012-10-31T18:38:00Z</dcterms:created>
  <dcterms:modified xsi:type="dcterms:W3CDTF">2013-11-10T16:57:00Z</dcterms:modified>
  <cp:category>www.sorubak.com</cp:category>
</cp:coreProperties>
</file>