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1A" w:rsidRPr="0026624B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pfQfp8lV2EgJ3hdM:" o:spid="_x0000_s1026" type="#_x0000_t75" alt="http://t0.gstatic.com/images?q=tbn:Qfp8lV2EgJ3hdM:http://12june.org/site/wp-content/uploads/2010/07/giantletter.gif" href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" style="position:absolute;margin-left:425.55pt;margin-top:-1.85pt;width:89.75pt;height:76.3pt;z-index:-251676672;visibility:visible;mso-wrap-distance-left:9.96pt;mso-wrap-distance-top:2.88pt;mso-wrap-distance-right:3.56992mm;mso-wrap-distance-bottom:1.71808mm" wrapcoords="2160 2118 1800 2753 1440 4659 1440 15671 1800 19059 2340 19482 19080 19482 19620 19059 19980 15671 20160 5294 19620 2753 19260 2118 2160 2118" o:button="t">
            <v:fill o:detectmouseclick="t"/>
            <v:imagedata r:id="rId5" o:title=""/>
            <o:lock v:ext="edit" aspectratio="f"/>
            <w10:wrap type="tight"/>
          </v:shape>
        </w:pict>
      </w:r>
      <w:r>
        <w:rPr>
          <w:noProof/>
        </w:rPr>
        <w:pict>
          <v:shape id="ipfhSAcmLHpjUWkFM:" o:spid="_x0000_s1027" type="#_x0000_t75" alt="http://t0.gstatic.com/images?q=tbn:hSAcmLHpjUWkFM:http://www.twinhills.k12.ok.us/Images/ClipArt/Before%2520School%2520Study2.gif" href="http://www.google.com.tr/imgres?imgurl=http://www.twinhills.k12.ok.us/Images/ClipArt/Before School Study2.gif&amp;imgrefurl=http://www.twinhills.k12.ok.us/Before School Study.html&amp;usg=__BWGsMzEMYpWyKDJ4gpDE-h92u9s=&amp;h=385&amp;w=374&amp;sz=16&amp;hl=tr&amp;start=9&amp;zoom=1&amp;itbs=1&amp;tbnid=hSAcmLHpjUWkFM:&amp;tbnh=123&amp;tbnw=119&amp;prev=/images?q=study&amp;hl=tr&amp;gbv=2&amp;tbs=isch" style="position:absolute;margin-left:-34.85pt;margin-top:-2.45pt;width:89.25pt;height:78.65pt;z-index:-251675648;visibility:visible" wrapcoords="-182 0 -182 21394 21600 21394 21600 0 -182 0" o:button="t">
            <v:fill o:detectmouseclick="t"/>
            <v:imagedata r:id="rId6" r:href="rId7"/>
            <w10:wrap type="tight"/>
          </v:shape>
        </w:pict>
      </w:r>
      <w:r w:rsidRPr="0026624B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  <w:r>
        <w:rPr>
          <w:rFonts w:ascii="Comic Sans MS" w:hAnsi="Comic Sans MS" w:cs="Comic Sans MS"/>
          <w:b/>
          <w:bCs/>
          <w:sz w:val="18"/>
          <w:szCs w:val="18"/>
        </w:rPr>
        <w:t>2013-2014</w:t>
      </w:r>
      <w:r w:rsidRPr="0026624B">
        <w:rPr>
          <w:rFonts w:ascii="Comic Sans MS" w:hAnsi="Comic Sans MS" w:cs="Comic Sans MS"/>
          <w:b/>
          <w:bCs/>
          <w:sz w:val="18"/>
          <w:szCs w:val="18"/>
        </w:rPr>
        <w:t xml:space="preserve"> ACADEMIC YEAR HATİCE KAMİL PEKMEZ PRIMARY SCHOOL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</w:p>
    <w:p w:rsidR="00D9311A" w:rsidRPr="0026624B" w:rsidRDefault="00D9311A" w:rsidP="00116DFC">
      <w:pPr>
        <w:jc w:val="center"/>
        <w:rPr>
          <w:rFonts w:ascii="Comic Sans MS" w:hAnsi="Comic Sans MS" w:cs="Comic Sans MS"/>
          <w:b/>
          <w:bCs/>
          <w:sz w:val="18"/>
          <w:szCs w:val="18"/>
        </w:rPr>
      </w:pPr>
      <w:r w:rsidRPr="0026624B">
        <w:rPr>
          <w:rFonts w:ascii="Comic Sans MS" w:hAnsi="Comic Sans MS" w:cs="Comic Sans MS"/>
          <w:b/>
          <w:bCs/>
          <w:sz w:val="18"/>
          <w:szCs w:val="18"/>
        </w:rPr>
        <w:t>1st TERM 1st WRITTEN ENGLISH EXAM for 6th GRADES</w:t>
      </w:r>
    </w:p>
    <w:p w:rsidR="00D9311A" w:rsidRDefault="00D9311A" w:rsidP="00116DFC">
      <w:pPr>
        <w:tabs>
          <w:tab w:val="left" w:pos="6705"/>
        </w:tabs>
        <w:rPr>
          <w:rFonts w:ascii="Comic Sans MS" w:hAnsi="Comic Sans MS" w:cs="Comic Sans MS"/>
          <w:b/>
          <w:bCs/>
          <w:sz w:val="18"/>
          <w:szCs w:val="18"/>
        </w:rPr>
      </w:pPr>
      <w:r w:rsidRPr="0026624B">
        <w:rPr>
          <w:rFonts w:ascii="Comic Sans MS" w:hAnsi="Comic Sans MS" w:cs="Comic Sans MS"/>
          <w:b/>
          <w:bCs/>
          <w:sz w:val="18"/>
          <w:szCs w:val="18"/>
        </w:rPr>
        <w:t>Name &amp; Surname:</w:t>
      </w:r>
    </w:p>
    <w:p w:rsidR="00D9311A" w:rsidRPr="0026624B" w:rsidRDefault="00D9311A" w:rsidP="00116DFC">
      <w:pPr>
        <w:tabs>
          <w:tab w:val="left" w:pos="6705"/>
        </w:tabs>
        <w:rPr>
          <w:rFonts w:ascii="Comic Sans MS" w:hAnsi="Comic Sans MS" w:cs="Comic Sans MS"/>
          <w:b/>
          <w:bCs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  <w:r w:rsidRPr="0026624B">
        <w:rPr>
          <w:rFonts w:ascii="Comic Sans MS" w:hAnsi="Comic Sans MS" w:cs="Comic Sans MS"/>
          <w:b/>
          <w:bCs/>
          <w:sz w:val="18"/>
          <w:szCs w:val="18"/>
        </w:rPr>
        <w:t>Class &amp; Number :</w:t>
      </w:r>
    </w:p>
    <w:p w:rsidR="00D9311A" w:rsidRPr="0026624B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D9311A" w:rsidRPr="008E2A43" w:rsidRDefault="00D9311A" w:rsidP="008E2A43">
      <w:pPr>
        <w:numPr>
          <w:ilvl w:val="0"/>
          <w:numId w:val="1"/>
        </w:num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Read the sentences and Write  TRUE (T)  / FALSE (F)</w:t>
      </w:r>
      <w:r w:rsidRPr="0026624B">
        <w:rPr>
          <w:rFonts w:ascii="Comic Sans MS" w:hAnsi="Comic Sans MS" w:cs="Comic Sans MS"/>
          <w:b/>
          <w:bCs/>
          <w:sz w:val="18"/>
          <w:szCs w:val="18"/>
        </w:rPr>
        <w:t>.</w:t>
      </w:r>
      <w:r>
        <w:rPr>
          <w:rFonts w:ascii="Comic Sans MS" w:hAnsi="Comic Sans MS" w:cs="Comic Sans MS"/>
          <w:b/>
          <w:bCs/>
          <w:sz w:val="18"/>
          <w:szCs w:val="18"/>
        </w:rPr>
        <w:t>10*2=20</w:t>
      </w:r>
    </w:p>
    <w:p w:rsidR="00D9311A" w:rsidRDefault="00D9311A" w:rsidP="0026624B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shape id="Resim 30" o:spid="_x0000_s1028" type="#_x0000_t75" alt="Ǆİ" style="position:absolute;margin-left:-21.35pt;margin-top:.8pt;width:204.1pt;height:125.4pt;z-index:-251674624;visibility:visible">
            <v:imagedata r:id="rId8" o:title=""/>
            <w10:wrap type="square"/>
          </v:shape>
        </w:pict>
      </w:r>
    </w:p>
    <w:p w:rsidR="00D9311A" w:rsidRDefault="00D9311A" w:rsidP="0026624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1.Hasan is Ahmet’s grandpa.  ______.6-Nihat is Ahmet’s aunt.     </w:t>
      </w:r>
      <w:r w:rsidRPr="0026624B">
        <w:rPr>
          <w:rFonts w:ascii="Comic Sans MS" w:hAnsi="Comic Sans MS" w:cs="Comic Sans MS"/>
          <w:sz w:val="18"/>
          <w:szCs w:val="18"/>
        </w:rPr>
        <w:t xml:space="preserve">_____.  </w:t>
      </w:r>
    </w:p>
    <w:p w:rsidR="00D9311A" w:rsidRDefault="00D9311A" w:rsidP="0026624B">
      <w:pPr>
        <w:rPr>
          <w:rFonts w:ascii="Comic Sans MS" w:hAnsi="Comic Sans MS" w:cs="Comic Sans MS"/>
          <w:sz w:val="18"/>
          <w:szCs w:val="18"/>
        </w:rPr>
      </w:pPr>
      <w:r w:rsidRPr="0026624B">
        <w:rPr>
          <w:rFonts w:ascii="Comic Sans MS" w:hAnsi="Comic Sans MS" w:cs="Comic Sans MS"/>
          <w:sz w:val="18"/>
          <w:szCs w:val="18"/>
        </w:rPr>
        <w:t xml:space="preserve">  </w:t>
      </w:r>
      <w:r w:rsidRPr="0026624B">
        <w:rPr>
          <w:rFonts w:ascii="Comic Sans MS" w:hAnsi="Comic Sans MS" w:cs="Comic Sans MS"/>
          <w:sz w:val="18"/>
          <w:szCs w:val="18"/>
        </w:rPr>
        <w:tab/>
      </w:r>
      <w:r w:rsidRPr="0026624B">
        <w:rPr>
          <w:rFonts w:ascii="Comic Sans MS" w:hAnsi="Comic Sans MS" w:cs="Comic Sans MS"/>
          <w:sz w:val="18"/>
          <w:szCs w:val="18"/>
        </w:rPr>
        <w:tab/>
      </w:r>
    </w:p>
    <w:p w:rsidR="00D9311A" w:rsidRDefault="00D9311A" w:rsidP="0026624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2</w:t>
      </w:r>
      <w:r w:rsidRPr="0026624B">
        <w:rPr>
          <w:rFonts w:ascii="Comic Sans MS" w:hAnsi="Comic Sans MS" w:cs="Comic Sans MS"/>
          <w:sz w:val="18"/>
          <w:szCs w:val="18"/>
        </w:rPr>
        <w:t>- Selma is Ahmet’s</w:t>
      </w:r>
      <w:r>
        <w:rPr>
          <w:rFonts w:ascii="Comic Sans MS" w:hAnsi="Comic Sans MS" w:cs="Comic Sans MS"/>
          <w:sz w:val="18"/>
          <w:szCs w:val="18"/>
        </w:rPr>
        <w:t xml:space="preserve"> sister.    </w:t>
      </w:r>
      <w:r w:rsidRPr="0026624B">
        <w:rPr>
          <w:rFonts w:ascii="Comic Sans MS" w:hAnsi="Comic Sans MS" w:cs="Comic Sans MS"/>
          <w:sz w:val="18"/>
          <w:szCs w:val="18"/>
        </w:rPr>
        <w:t>_____.</w:t>
      </w:r>
      <w:r>
        <w:rPr>
          <w:rFonts w:ascii="Comic Sans MS" w:hAnsi="Comic Sans MS" w:cs="Comic Sans MS"/>
          <w:sz w:val="18"/>
          <w:szCs w:val="18"/>
        </w:rPr>
        <w:t xml:space="preserve">7-Ayşe is Ahmet’s grandma   </w:t>
      </w:r>
      <w:r w:rsidRPr="0026624B">
        <w:rPr>
          <w:rFonts w:ascii="Comic Sans MS" w:hAnsi="Comic Sans MS" w:cs="Comic Sans MS"/>
          <w:sz w:val="18"/>
          <w:szCs w:val="18"/>
        </w:rPr>
        <w:t xml:space="preserve">_____.   </w:t>
      </w:r>
    </w:p>
    <w:p w:rsidR="00D9311A" w:rsidRPr="0026624B" w:rsidRDefault="00D9311A" w:rsidP="0026624B">
      <w:pPr>
        <w:rPr>
          <w:rFonts w:ascii="Comic Sans MS" w:hAnsi="Comic Sans MS" w:cs="Comic Sans MS"/>
          <w:b/>
          <w:bCs/>
          <w:sz w:val="18"/>
          <w:szCs w:val="18"/>
        </w:rPr>
      </w:pPr>
      <w:r w:rsidRPr="0026624B">
        <w:rPr>
          <w:rFonts w:ascii="Comic Sans MS" w:hAnsi="Comic Sans MS" w:cs="Comic Sans MS"/>
          <w:sz w:val="18"/>
          <w:szCs w:val="18"/>
        </w:rPr>
        <w:t xml:space="preserve">     </w:t>
      </w:r>
      <w:r>
        <w:rPr>
          <w:rFonts w:ascii="Comic Sans MS" w:hAnsi="Comic Sans MS" w:cs="Comic Sans MS"/>
          <w:sz w:val="18"/>
          <w:szCs w:val="18"/>
        </w:rPr>
        <w:t xml:space="preserve">  </w:t>
      </w:r>
    </w:p>
    <w:p w:rsidR="00D9311A" w:rsidRDefault="00D9311A" w:rsidP="0026624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3-Melek is Ahmet’s sister.    </w:t>
      </w:r>
      <w:r w:rsidRPr="0026624B">
        <w:rPr>
          <w:rFonts w:ascii="Comic Sans MS" w:hAnsi="Comic Sans MS" w:cs="Comic Sans MS"/>
          <w:sz w:val="18"/>
          <w:szCs w:val="18"/>
        </w:rPr>
        <w:t xml:space="preserve">_____. </w:t>
      </w:r>
      <w:r>
        <w:rPr>
          <w:rFonts w:ascii="Comic Sans MS" w:hAnsi="Comic Sans MS" w:cs="Comic Sans MS"/>
          <w:sz w:val="18"/>
          <w:szCs w:val="18"/>
        </w:rPr>
        <w:t xml:space="preserve">8-Bekir is Selma’s brother.     </w:t>
      </w:r>
      <w:r w:rsidRPr="0026624B">
        <w:rPr>
          <w:rFonts w:ascii="Comic Sans MS" w:hAnsi="Comic Sans MS" w:cs="Comic Sans MS"/>
          <w:sz w:val="18"/>
          <w:szCs w:val="18"/>
        </w:rPr>
        <w:t xml:space="preserve">_____.   </w:t>
      </w:r>
    </w:p>
    <w:p w:rsidR="00D9311A" w:rsidRPr="0026624B" w:rsidRDefault="00D9311A" w:rsidP="0026624B">
      <w:pPr>
        <w:rPr>
          <w:rFonts w:ascii="Comic Sans MS" w:hAnsi="Comic Sans MS" w:cs="Comic Sans MS"/>
          <w:sz w:val="18"/>
          <w:szCs w:val="18"/>
        </w:rPr>
      </w:pPr>
      <w:r w:rsidRPr="0026624B">
        <w:rPr>
          <w:rFonts w:ascii="Comic Sans MS" w:hAnsi="Comic Sans MS" w:cs="Comic Sans MS"/>
          <w:sz w:val="18"/>
          <w:szCs w:val="18"/>
        </w:rPr>
        <w:t xml:space="preserve">  </w:t>
      </w:r>
      <w:r w:rsidRPr="0026624B">
        <w:rPr>
          <w:rFonts w:ascii="Comic Sans MS" w:hAnsi="Comic Sans MS" w:cs="Comic Sans MS"/>
          <w:sz w:val="18"/>
          <w:szCs w:val="18"/>
        </w:rPr>
        <w:tab/>
      </w:r>
      <w:r w:rsidRPr="0026624B">
        <w:rPr>
          <w:rFonts w:ascii="Comic Sans MS" w:hAnsi="Comic Sans MS" w:cs="Comic Sans MS"/>
          <w:sz w:val="18"/>
          <w:szCs w:val="18"/>
        </w:rPr>
        <w:tab/>
      </w:r>
    </w:p>
    <w:p w:rsidR="00D9311A" w:rsidRDefault="00D9311A" w:rsidP="0026624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4</w:t>
      </w:r>
      <w:r w:rsidRPr="0026624B">
        <w:rPr>
          <w:rFonts w:ascii="Comic Sans MS" w:hAnsi="Comic Sans MS" w:cs="Comic Sans MS"/>
          <w:sz w:val="18"/>
          <w:szCs w:val="18"/>
        </w:rPr>
        <w:t xml:space="preserve">-Hande is Ahmet’s </w:t>
      </w:r>
      <w:r>
        <w:rPr>
          <w:rFonts w:ascii="Comic Sans MS" w:hAnsi="Comic Sans MS" w:cs="Comic Sans MS"/>
          <w:sz w:val="18"/>
          <w:szCs w:val="18"/>
        </w:rPr>
        <w:t xml:space="preserve">uncle .    _____. 9- Selma is Bekir’s wife.         </w:t>
      </w:r>
      <w:r w:rsidRPr="0026624B">
        <w:rPr>
          <w:rFonts w:ascii="Comic Sans MS" w:hAnsi="Comic Sans MS" w:cs="Comic Sans MS"/>
          <w:sz w:val="18"/>
          <w:szCs w:val="18"/>
        </w:rPr>
        <w:t xml:space="preserve">_____.   </w:t>
      </w:r>
    </w:p>
    <w:p w:rsidR="00D9311A" w:rsidRPr="0026624B" w:rsidRDefault="00D9311A" w:rsidP="0026624B">
      <w:pPr>
        <w:rPr>
          <w:rFonts w:ascii="Comic Sans MS" w:hAnsi="Comic Sans MS" w:cs="Comic Sans MS"/>
          <w:sz w:val="18"/>
          <w:szCs w:val="18"/>
        </w:rPr>
      </w:pPr>
      <w:r w:rsidRPr="0026624B">
        <w:rPr>
          <w:rFonts w:ascii="Comic Sans MS" w:hAnsi="Comic Sans MS" w:cs="Comic Sans MS"/>
          <w:sz w:val="18"/>
          <w:szCs w:val="18"/>
        </w:rPr>
        <w:t xml:space="preserve">    </w:t>
      </w:r>
      <w:r w:rsidRPr="0026624B">
        <w:rPr>
          <w:rFonts w:ascii="Comic Sans MS" w:hAnsi="Comic Sans MS" w:cs="Comic Sans MS"/>
          <w:sz w:val="18"/>
          <w:szCs w:val="18"/>
        </w:rPr>
        <w:tab/>
      </w:r>
      <w:r w:rsidRPr="0026624B">
        <w:rPr>
          <w:rFonts w:ascii="Comic Sans MS" w:hAnsi="Comic Sans MS" w:cs="Comic Sans MS"/>
          <w:sz w:val="18"/>
          <w:szCs w:val="18"/>
        </w:rPr>
        <w:tab/>
        <w:t xml:space="preserve"> 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5-Bekir is Ahmet’s father.    </w:t>
      </w:r>
      <w:r w:rsidRPr="0026624B">
        <w:rPr>
          <w:rFonts w:ascii="Comic Sans MS" w:hAnsi="Comic Sans MS" w:cs="Comic Sans MS"/>
          <w:sz w:val="18"/>
          <w:szCs w:val="18"/>
        </w:rPr>
        <w:t>_____</w:t>
      </w:r>
      <w:r>
        <w:rPr>
          <w:rFonts w:ascii="Comic Sans MS" w:hAnsi="Comic Sans MS" w:cs="Comic Sans MS"/>
          <w:sz w:val="18"/>
          <w:szCs w:val="18"/>
        </w:rPr>
        <w:t xml:space="preserve">.10-Ali is Selma’s  daughter.       </w:t>
      </w:r>
      <w:r w:rsidRPr="0026624B">
        <w:rPr>
          <w:rFonts w:ascii="Comic Sans MS" w:hAnsi="Comic Sans MS" w:cs="Comic Sans MS"/>
          <w:sz w:val="18"/>
          <w:szCs w:val="18"/>
        </w:rPr>
        <w:t xml:space="preserve">____.   </w:t>
      </w:r>
      <w:r w:rsidRPr="0026624B">
        <w:rPr>
          <w:rFonts w:ascii="Comic Sans MS" w:hAnsi="Comic Sans MS" w:cs="Comic Sans MS"/>
          <w:sz w:val="18"/>
          <w:szCs w:val="18"/>
        </w:rPr>
        <w:tab/>
        <w:t xml:space="preserve"> 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B)DESCRIBING PEOPLE:İNSANLARI TANIMLAYIN.3*2=6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Resim 3" o:spid="_x0000_i1025" type="#_x0000_t75" alt="Imagem23" style="width:33.75pt;height:37.5pt;visibility:visible">
            <v:imagedata r:id="rId9" o:title=""/>
          </v:shape>
        </w:pict>
      </w:r>
      <w:r>
        <w:rPr>
          <w:rFonts w:ascii="Comic Sans MS" w:hAnsi="Comic Sans MS" w:cs="Comic Sans MS"/>
          <w:sz w:val="18"/>
          <w:szCs w:val="18"/>
        </w:rPr>
        <w:t xml:space="preserve">  AHSEN                                                     </w: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Resim 6" o:spid="_x0000_i1026" type="#_x0000_t75" alt="Imagem25" style="width:62.25pt;height:36.75pt;visibility:visible">
            <v:imagedata r:id="rId10" o:title=""/>
          </v:shape>
        </w:pict>
      </w:r>
      <w:r>
        <w:rPr>
          <w:rFonts w:ascii="Comic Sans MS" w:hAnsi="Comic Sans MS" w:cs="Comic Sans MS"/>
          <w:sz w:val="18"/>
          <w:szCs w:val="18"/>
        </w:rPr>
        <w:t xml:space="preserve">   FEYZA                                           </w: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Resim 7" o:spid="_x0000_i1027" type="#_x0000_t75" alt="Imagem27" style="width:48pt;height:37.5pt;visibility:visible">
            <v:imagedata r:id="rId11" o:title=""/>
          </v:shape>
        </w:pict>
      </w:r>
      <w:r w:rsidRPr="00AC50B8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 xml:space="preserve">BEYZA                                                                                                                 </w:t>
      </w:r>
    </w:p>
    <w:p w:rsidR="00D9311A" w:rsidRDefault="00D9311A" w:rsidP="00BB70B8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………………………………………………………………                  ………………………………………………………………               ……………………………………………………………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………………………………………………………………                 ………………………………………………………………                 ……………………………………………………………</w:t>
      </w:r>
    </w:p>
    <w:p w:rsidR="00D9311A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D9311A" w:rsidRPr="001E45F0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oval id="_x0000_s1029" style="position:absolute;margin-left:371.75pt;margin-top:1.8pt;width:170.35pt;height:90.7pt;z-index:251652096">
            <v:textbox>
              <w:txbxContent>
                <w:p w:rsidR="00D9311A" w:rsidRDefault="00D9311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Playing computer games/</w:t>
                  </w:r>
                </w:p>
                <w:p w:rsidR="00D9311A" w:rsidRDefault="00D9311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Singing /</w:t>
                  </w:r>
                  <w:r w:rsidRPr="00B43B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Reading book   </w:t>
                  </w:r>
                </w:p>
                <w:p w:rsidR="00D9311A" w:rsidRPr="00B43B03" w:rsidRDefault="00D9311A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43B0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Swimming   / watching tv           playing football/</w:t>
                  </w:r>
                </w:p>
              </w:txbxContent>
            </v:textbox>
          </v:oval>
        </w:pict>
      </w:r>
      <w:r w:rsidRPr="001E45F0">
        <w:rPr>
          <w:rFonts w:ascii="Comic Sans MS" w:hAnsi="Comic Sans MS" w:cs="Comic Sans MS"/>
          <w:b/>
          <w:bCs/>
          <w:sz w:val="18"/>
          <w:szCs w:val="18"/>
        </w:rPr>
        <w:t>C)HOBBIES AND SPORTS:</w:t>
      </w:r>
      <w:r>
        <w:rPr>
          <w:rFonts w:ascii="Comic Sans MS" w:hAnsi="Comic Sans MS" w:cs="Comic Sans MS"/>
          <w:b/>
          <w:bCs/>
          <w:sz w:val="18"/>
          <w:szCs w:val="18"/>
        </w:rPr>
        <w:t>6*1=6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45" o:spid="_x0000_s1030" type="#_x0000_t75" style="position:absolute;margin-left:298.4pt;margin-top:4.55pt;width:58.4pt;height:1in;z-index:251651072;visibility:visible">
            <v:imagedata r:id="rId12" o:title="" chromakey="white"/>
          </v:shape>
        </w:pict>
      </w:r>
      <w:r>
        <w:rPr>
          <w:noProof/>
        </w:rPr>
        <w:pict>
          <v:shape id="Resim 40" o:spid="_x0000_s1031" type="#_x0000_t75" style="position:absolute;margin-left:260.4pt;margin-top:2.45pt;width:37.95pt;height:74.05pt;z-index:251645952;visibility:visible">
            <v:imagedata r:id="rId13" o:title="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4.15pt;margin-top:8pt;width:71.3pt;height:60.25pt;z-index:251650048" o:connectortype="straight"/>
        </w:pict>
      </w:r>
      <w:r>
        <w:rPr>
          <w:noProof/>
        </w:rPr>
        <w:pict>
          <v:shape id="_x0000_s1033" type="#_x0000_t32" style="position:absolute;margin-left:-4.15pt;margin-top:4.55pt;width:71.3pt;height:63.7pt;flip:x;z-index:251649024" o:connectortype="straight"/>
        </w:pict>
      </w:r>
      <w:r>
        <w:rPr>
          <w:noProof/>
        </w:rPr>
        <w:pict>
          <v:shape id="_x0000_s1034" type="#_x0000_t32" style="position:absolute;margin-left:139.85pt;margin-top:11.45pt;width:60.9pt;height:68.55pt;flip:x;z-index:251648000" o:connectortype="straight"/>
        </w:pict>
      </w:r>
      <w:r>
        <w:rPr>
          <w:noProof/>
        </w:rPr>
        <w:pict>
          <v:shape id="_x0000_s1035" type="#_x0000_t32" style="position:absolute;margin-left:150.25pt;margin-top:17pt;width:50.5pt;height:63pt;z-index:251646976" o:connectortype="straight"/>
        </w:pict>
      </w:r>
      <w:r>
        <w:rPr>
          <w:noProof/>
        </w:rPr>
        <w:pict>
          <v:shape id="Resim 38" o:spid="_x0000_s1036" type="#_x0000_t75" style="position:absolute;margin-left:142.15pt;margin-top:19.8pt;width:63.6pt;height:50.55pt;z-index:251644928;visibility:visible">
            <v:imagedata r:id="rId14" o:title=""/>
          </v:shape>
        </w:pict>
      </w:r>
      <w:r>
        <w:rPr>
          <w:noProof/>
        </w:rPr>
        <w:pict>
          <v:shape id="Resim 37" o:spid="_x0000_s1037" type="#_x0000_t75" style="position:absolute;margin-left:205.85pt;margin-top:4.55pt;width:48.35pt;height:1in;z-index:251643904;visibility:visible">
            <v:imagedata r:id="rId15" o:title=""/>
          </v:shape>
        </w:pict>
      </w:r>
      <w:hyperlink r:id="rId16" w:tgtFrame="top" w:history="1">
        <w:r w:rsidRPr="00D9487F">
          <w:rPr>
            <w:rFonts w:ascii="Comic Sans MS" w:hAnsi="Comic Sans MS" w:cs="Comic Sans MS"/>
            <w:noProof/>
            <w:color w:val="0000FF"/>
            <w:sz w:val="22"/>
            <w:szCs w:val="22"/>
          </w:rPr>
          <w:pict>
            <v:shape id="Resim 4" o:spid="_x0000_i1028" type="#_x0000_t75" alt="is?kANazIGE59tyCcRI8GeWkDccK5ThwErETIFIlf7mtnw" href="http://www.playgreatgames.com/images/PlayGreatGames-Computer-player-cartoon.g" style="width:84.75pt;height:70.5pt;visibility:visible" o:button="t">
              <v:fill o:detectmouseclick="t"/>
              <v:imagedata r:id="rId17" o:title=""/>
            </v:shape>
          </w:pict>
        </w:r>
      </w:hyperlink>
      <w:hyperlink r:id="rId18" w:tgtFrame="top" w:history="1">
        <w:r w:rsidRPr="00D9487F">
          <w:rPr>
            <w:rFonts w:ascii="Comic Sans MS" w:hAnsi="Comic Sans MS" w:cs="Comic Sans MS"/>
            <w:noProof/>
            <w:color w:val="0000FF"/>
            <w:sz w:val="22"/>
            <w:szCs w:val="22"/>
          </w:rPr>
          <w:pict>
            <v:shape id="_x0000_i1029" type="#_x0000_t75" alt="is?CAwOb3l7dvsALyyvVlXuA-rdmjaaCTo0xqtdYf87CFo" href="http://www.rodraines.com/Singing Cartoon Couple.g" style="width:60pt;height:67.5pt;visibility:visible" o:button="t">
              <v:fill o:detectmouseclick="t"/>
              <v:imagedata r:id="rId19" o:title=""/>
            </v:shape>
          </w:pict>
        </w:r>
      </w:hyperlink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1.Ali doesn’t like..................................     3.Mert doesn’t like……………………………..    5.Serhat likes…………………..……………………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2.They like………………………………………        4.Arda likes………………………………………….    6.Mehmet likes……………..……………………….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F57718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  <w:r w:rsidRPr="008066FF">
        <w:rPr>
          <w:rFonts w:ascii="Comic Sans MS" w:hAnsi="Comic Sans MS" w:cs="Comic Sans MS"/>
          <w:b/>
          <w:bCs/>
          <w:sz w:val="18"/>
          <w:szCs w:val="18"/>
        </w:rPr>
        <w:t>D)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Fill in the blanks:</w:t>
      </w:r>
      <w:r>
        <w:rPr>
          <w:rFonts w:ascii="Comic Sans MS" w:hAnsi="Comic Sans MS" w:cs="Comic Sans MS"/>
          <w:b/>
          <w:bCs/>
          <w:i/>
          <w:iCs/>
          <w:color w:val="000000"/>
          <w:w w:val="103"/>
          <w:sz w:val="20"/>
          <w:szCs w:val="20"/>
          <w:u w:val="single"/>
          <w:lang w:val="en-US"/>
        </w:rPr>
        <w:t>“a kilo of, a can of, a bowl</w:t>
      </w:r>
      <w:r w:rsidRPr="00E521A5">
        <w:rPr>
          <w:rFonts w:ascii="Comic Sans MS" w:hAnsi="Comic Sans MS" w:cs="Comic Sans MS"/>
          <w:b/>
          <w:bCs/>
          <w:i/>
          <w:iCs/>
          <w:color w:val="000000"/>
          <w:w w:val="103"/>
          <w:sz w:val="20"/>
          <w:szCs w:val="20"/>
          <w:u w:val="single"/>
          <w:lang w:val="en-US"/>
        </w:rPr>
        <w:t xml:space="preserve"> of, a cup of, a bottle of</w:t>
      </w:r>
      <w:r>
        <w:rPr>
          <w:rFonts w:ascii="Comic Sans MS" w:hAnsi="Comic Sans MS" w:cs="Comic Sans MS"/>
          <w:b/>
          <w:bCs/>
          <w:i/>
          <w:iCs/>
          <w:color w:val="000000"/>
          <w:w w:val="103"/>
          <w:sz w:val="20"/>
          <w:szCs w:val="20"/>
          <w:u w:val="single"/>
          <w:lang w:val="en-US"/>
        </w:rPr>
        <w:t xml:space="preserve"> ,a tube of ,a loaf of  6*2=12</w:t>
      </w:r>
    </w:p>
    <w:p w:rsidR="00D9311A" w:rsidRPr="00834757" w:rsidRDefault="00D9311A" w:rsidP="00F57718">
      <w:pPr>
        <w:rPr>
          <w:rFonts w:ascii="Comic Sans MS" w:hAnsi="Comic Sans MS" w:cs="Comic Sans MS"/>
          <w:b/>
          <w:bCs/>
          <w:i/>
          <w:iCs/>
          <w:sz w:val="20"/>
          <w:szCs w:val="20"/>
          <w:lang w:val="en-US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52" o:spid="_x0000_s1038" type="#_x0000_t75" alt="http://www.signsbyyou.com/images/decals/140c/H/263/743.gif" href="http://www.signsbyyou.com/decals/vinyl-decal-263743.h" style="position:absolute;margin-left:261.75pt;margin-top:354.9pt;width:81.75pt;height:105pt;z-index:251657216;visibility:visible" o:button="t">
            <v:fill o:detectmouseclick="t"/>
            <v:imagedata r:id="rId20" r:href="rId21"/>
          </v:shape>
        </w:pict>
      </w:r>
      <w:r>
        <w:rPr>
          <w:noProof/>
        </w:rPr>
        <w:pict>
          <v:shape id="_x0000_s1039" type="#_x0000_t75" style="position:absolute;margin-left:463.8pt;margin-top:718.45pt;width:63.75pt;height:67.5pt;z-index:251656192;visibility:visible">
            <v:imagedata r:id="rId22" o:title=""/>
          </v:shape>
        </w:pict>
      </w:r>
      <w:r>
        <w:rPr>
          <w:noProof/>
        </w:rPr>
        <w:pict>
          <v:shape id="Resim 61" o:spid="_x0000_s1040" type="#_x0000_t75" style="position:absolute;margin-left:200.15pt;margin-top:6.8pt;width:34.5pt;height:45pt;z-index:251655168;visibility:visible">
            <v:imagedata r:id="rId23" o:title=""/>
            <w10:wrap type="square"/>
          </v:shape>
        </w:pict>
      </w:r>
      <w:r>
        <w:rPr>
          <w:noProof/>
        </w:rPr>
        <w:pict>
          <v:shape id="_x0000_s1041" type="#_x0000_t75" style="position:absolute;margin-left:463.8pt;margin-top:718.45pt;width:63.75pt;height:67.5pt;z-index:251654144;visibility:visible">
            <v:imagedata r:id="rId22" o:title=""/>
          </v:shape>
        </w:pict>
      </w:r>
      <w:r>
        <w:rPr>
          <w:noProof/>
        </w:rPr>
        <w:pict>
          <v:shape id="Resim 1" o:spid="_x0000_s1042" type="#_x0000_t75" style="position:absolute;margin-left:463.8pt;margin-top:718.45pt;width:63.75pt;height:67.5pt;z-index:251653120;visibility:visible">
            <v:imagedata r:id="rId22" o:title=""/>
          </v:shape>
        </w:pict>
      </w:r>
      <w:r w:rsidRPr="000770B2">
        <w:rPr>
          <w:noProof/>
        </w:rPr>
        <w:pict>
          <v:shape id="Resim 808" o:spid="_x0000_i1030" type="#_x0000_t75" style="width:69pt;height:47.25pt;visibility:visible">
            <v:imagedata r:id="rId24" o:title=""/>
          </v:shape>
        </w:pict>
      </w:r>
      <w:r w:rsidRPr="000770B2">
        <w:rPr>
          <w:noProof/>
        </w:rPr>
        <w:pict>
          <v:shape id="Resim 811" o:spid="_x0000_i1031" type="#_x0000_t75" style="width:51pt;height:51.75pt;visibility:visible">
            <v:imagedata r:id="rId25" o:title=""/>
          </v:shape>
        </w:pict>
      </w:r>
      <w:r w:rsidRPr="000770B2">
        <w:rPr>
          <w:noProof/>
        </w:rPr>
        <w:pict>
          <v:shape id="Resim 814" o:spid="_x0000_i1032" type="#_x0000_t75" style="width:63pt;height:36pt;visibility:visible">
            <v:imagedata r:id="rId26" o:title=""/>
          </v:shape>
        </w:pict>
      </w:r>
      <w:r w:rsidRPr="000770B2">
        <w:rPr>
          <w:noProof/>
        </w:rPr>
        <w:pict>
          <v:shape id="Resim 817" o:spid="_x0000_i1033" type="#_x0000_t75" style="width:39pt;height:48pt;visibility:visible">
            <v:imagedata r:id="rId27" o:title=""/>
          </v:shape>
        </w:pict>
      </w:r>
      <w:r w:rsidRPr="000770B2">
        <w:rPr>
          <w:noProof/>
        </w:rPr>
        <w:pict>
          <v:shape id="Resim 823" o:spid="_x0000_i1034" type="#_x0000_t75" style="width:62.25pt;height:36pt;visibility:visible">
            <v:imagedata r:id="rId28" o:title=""/>
          </v:shape>
        </w:pict>
      </w:r>
    </w:p>
    <w:p w:rsidR="00D9311A" w:rsidRDefault="00D9311A" w:rsidP="00461A86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</w:pP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1. There is 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.......................</w:t>
      </w:r>
      <w:r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soup </w:t>
      </w: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.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                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4. There is </w:t>
      </w:r>
      <w:r w:rsidRPr="00834757"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.........................</w:t>
      </w:r>
      <w:r w:rsidRPr="00834757"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............</w:t>
      </w:r>
      <w:r w:rsidRPr="00834757"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....</w:t>
      </w:r>
      <w:r w:rsidRPr="00834757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soda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</w:p>
    <w:p w:rsidR="00D9311A" w:rsidRPr="00834757" w:rsidRDefault="00D9311A" w:rsidP="00461A86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</w:pPr>
    </w:p>
    <w:p w:rsidR="00D9311A" w:rsidRDefault="00D9311A" w:rsidP="00461A86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</w:pPr>
      <w:r w:rsidRPr="00834757"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>2. There is ............</w:t>
      </w: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>....................................</w:t>
      </w:r>
      <w:r w:rsidRPr="00834757"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..... </w:t>
      </w: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potatoes </w:t>
      </w:r>
      <w:r w:rsidRPr="00834757"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>.</w:t>
      </w:r>
      <w:r w:rsidRPr="00461A86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       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5. There is 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</w:t>
      </w:r>
      <w:r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 xml:space="preserve">.........................................orange juice </w:t>
      </w:r>
    </w:p>
    <w:p w:rsidR="00D9311A" w:rsidRPr="00461A86" w:rsidRDefault="00D9311A" w:rsidP="00461A86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D9311A" w:rsidRDefault="00D9311A" w:rsidP="00461A86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</w:pP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3. There is </w:t>
      </w:r>
      <w:r w:rsidRPr="00834757">
        <w:rPr>
          <w:rFonts w:ascii="Comic Sans MS" w:hAnsi="Comic Sans MS" w:cs="Comic Sans MS"/>
          <w:color w:val="000000"/>
          <w:spacing w:val="8"/>
          <w:sz w:val="20"/>
          <w:szCs w:val="20"/>
          <w:lang w:val="en-US"/>
        </w:rPr>
        <w:t>.........................</w:t>
      </w:r>
      <w:r>
        <w:rPr>
          <w:rFonts w:ascii="Comic Sans MS" w:hAnsi="Comic Sans MS" w:cs="Comic Sans MS"/>
          <w:color w:val="000000"/>
          <w:spacing w:val="8"/>
          <w:sz w:val="20"/>
          <w:szCs w:val="20"/>
          <w:lang w:val="en-US"/>
        </w:rPr>
        <w:t>....</w:t>
      </w:r>
      <w:r w:rsidRPr="00834757">
        <w:rPr>
          <w:rFonts w:ascii="Comic Sans MS" w:hAnsi="Comic Sans MS" w:cs="Comic Sans MS"/>
          <w:color w:val="000000"/>
          <w:spacing w:val="8"/>
          <w:sz w:val="20"/>
          <w:szCs w:val="20"/>
          <w:lang w:val="en-US"/>
        </w:rPr>
        <w:t>................</w:t>
      </w:r>
      <w:r w:rsidRPr="00834757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>coffee.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            </w:t>
      </w:r>
      <w:r w:rsidRPr="00461A86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6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. There is </w:t>
      </w:r>
      <w:r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.........................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....................</w:t>
      </w:r>
      <w:r w:rsidRPr="00834757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bread .</w:t>
      </w:r>
    </w:p>
    <w:p w:rsidR="00D9311A" w:rsidRPr="00834757" w:rsidRDefault="00D9311A" w:rsidP="00461A86">
      <w:pPr>
        <w:shd w:val="clear" w:color="auto" w:fill="FFFFFF"/>
        <w:tabs>
          <w:tab w:val="left" w:pos="634"/>
        </w:tabs>
        <w:spacing w:before="14"/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D9311A" w:rsidRPr="004F5C4C" w:rsidRDefault="00D9311A" w:rsidP="00116DFC">
      <w:pPr>
        <w:rPr>
          <w:rFonts w:ascii="Comic Sans MS" w:hAnsi="Comic Sans MS" w:cs="Comic Sans MS"/>
          <w:b/>
          <w:bCs/>
          <w:sz w:val="18"/>
          <w:szCs w:val="18"/>
        </w:rPr>
      </w:pPr>
      <w:r w:rsidRPr="004F5C4C">
        <w:rPr>
          <w:rFonts w:ascii="Comic Sans MS" w:hAnsi="Comic Sans MS" w:cs="Comic Sans MS"/>
          <w:b/>
          <w:bCs/>
          <w:sz w:val="18"/>
          <w:szCs w:val="18"/>
        </w:rPr>
        <w:t>E)SOME /ANY/A LOT OF/A LITTLE /A FEW:6*2=12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_x0000_s1043" type="#_x0000_t32" style="position:absolute;margin-left:203.35pt;margin-top:8.2pt;width:54.7pt;height:51.95pt;z-index:251664384" o:connectortype="straight"/>
        </w:pict>
      </w:r>
      <w:r>
        <w:rPr>
          <w:noProof/>
        </w:rPr>
        <w:pict>
          <v:shape id="_x0000_s1044" type="#_x0000_t32" style="position:absolute;margin-left:197.1pt;margin-top:8.2pt;width:67.85pt;height:51.95pt;flip:x;z-index:251663360" o:connectortype="straight"/>
        </w:pict>
      </w:r>
      <w:r>
        <w:rPr>
          <w:noProof/>
        </w:rPr>
        <w:pict>
          <v:shape id="Bild 9" o:spid="_x0000_s1045" type="#_x0000_t75" alt="pizza" style="position:absolute;margin-left:-16.25pt;margin-top:16.1pt;width:51.8pt;height:51.9pt;z-index:-251657216;visibility:visible" wrapcoords="-313 0 -313 21287 21600 21287 21600 0 -313 0">
            <v:imagedata r:id="rId29" o:title=""/>
            <w10:wrap type="tight"/>
          </v:shape>
        </w:pict>
      </w:r>
      <w:r>
        <w:rPr>
          <w:noProof/>
        </w:rPr>
        <w:pict>
          <v:shape id="Bild 3" o:spid="_x0000_s1046" type="#_x0000_t75" alt="bottle" style="position:absolute;margin-left:339.3pt;margin-top:.15pt;width:31.35pt;height:67.8pt;z-index:-251658240;visibility:visible" wrapcoords="-514 0 -514 21360 21600 21360 21600 0 -514 0">
            <v:imagedata r:id="rId30" o:title=""/>
            <w10:wrap type="tight"/>
          </v:shape>
        </w:pict>
      </w:r>
      <w:r>
        <w:rPr>
          <w:noProof/>
        </w:rPr>
        <w:pict>
          <v:shape id="Bild 10" o:spid="_x0000_s1047" type="#_x0000_t75" alt="pasta" style="position:absolute;margin-left:54.6pt;margin-top:6.35pt;width:67.7pt;height:60.9pt;z-index:-251656192;visibility:visible" wrapcoords="-240 0 -240 21333 21600 21333 21600 0 -240 0">
            <v:imagedata r:id="rId31" o:title="" cropbottom="6770f"/>
            <w10:wrap type="tight"/>
          </v:shape>
        </w:pict>
      </w:r>
      <w:r>
        <w:rPr>
          <w:noProof/>
        </w:rPr>
        <w:pict>
          <v:shape id="_x0000_s1048" type="#_x0000_t32" style="position:absolute;margin-left:-30.2pt;margin-top:52.75pt;width:15.25pt;height:.7pt;flip:y;z-index:251662336" o:connectortype="straight"/>
        </w:pict>
      </w:r>
      <w:r>
        <w:rPr>
          <w:noProof/>
        </w:rPr>
        <w:pict>
          <v:shape id="Bild 12" o:spid="_x0000_s1049" type="#_x0000_t75" alt="galletas" style="position:absolute;margin-left:133.3pt;margin-top:.3pt;width:54.55pt;height:67.15pt;z-index:251661312;visibility:visible">
            <v:imagedata r:id="rId32" o:title=""/>
          </v:shape>
        </w:pict>
      </w:r>
      <w:hyperlink r:id="rId33" w:history="1">
        <w:r w:rsidRPr="00D9487F">
          <w:rPr>
            <w:rFonts w:ascii="Comic Sans MS" w:hAnsi="Comic Sans MS" w:cs="Comic Sans MS"/>
            <w:noProof/>
            <w:color w:val="0000FF"/>
            <w:sz w:val="28"/>
            <w:szCs w:val="28"/>
          </w:rPr>
          <w:pict>
            <v:shape id="Bild 7" o:spid="_x0000_i1035" type="#_x0000_t75" alt="http://t3.gstatic.com/images?q=tbn:p4-_F9QTM0v-wM:http://www.clipartguide.com/_small/0512-0710-2915-2553.jpg" href="http://images.google.de/imgres?imgurl=http://www.clipartguide.com/_small/0512-0710-2915-2553.jpg&amp;imgrefurl=http://www.clipartguide.com/_pages/0512-0710-2915-2553.html&amp;usg=__2tTCdwpLItppagLoNinLciuWuGk=&amp;h=300&amp;w=300&amp;sz=15&amp;hl=de&amp;start=13&amp;um=1&amp;itbs=1&amp;tbnid=p4-_F9QTM0v-wM:&amp;tbnh=116&amp;tbnw=116&amp;prev=/images?q=clipart+basket+of+apples&amp;um=1&amp;hl=de&amp;rlz=1R2GGIE_de&amp;tbs=isch" style="width:63pt;height:63pt;visibility:visible" o:button="t">
              <v:fill o:detectmouseclick="t"/>
              <v:imagedata r:id="rId34" o:title=""/>
            </v:shape>
          </w:pict>
        </w:r>
      </w:hyperlink>
      <w:hyperlink r:id="rId35" w:history="1">
        <w:r w:rsidRPr="00D9487F">
          <w:rPr>
            <w:rFonts w:ascii="Comic Sans MS" w:hAnsi="Comic Sans MS" w:cs="Comic Sans MS"/>
            <w:noProof/>
            <w:color w:val="0000FF"/>
            <w:sz w:val="28"/>
            <w:szCs w:val="28"/>
          </w:rPr>
          <w:pict>
            <v:shape id="ipfFC-rVEOQOFLFuM:" o:spid="_x0000_i1036" type="#_x0000_t75" alt="http://t3.gstatic.com/images?q=tbn:FC-rVEOQOFLFuM:http://www.clker.com/cliparts/1/7/d/b/11971047581741828637biswajyotim_Jug.svg.med.png" href="http://images.google.de/imgres?imgurl=http://www.clker.com/cliparts/1/7/d/b/11971047581741828637biswajyotim_Jug.svg.med.png&amp;imgrefurl=http://www.clker.com/clipart-14578.html&amp;usg=__Y7NzGpopTkeggQ9IUliiGYHx58s=&amp;h=298&amp;w=288&amp;sz=57&amp;hl=de&amp;start=3&amp;um=1&amp;itbs=1&amp;tbnid=FC-rVEOQOFLFuM:&amp;tbnh=116&amp;tbnw=112&amp;prev=/images?q=clipart+a+jug+of+orange+juice&amp;um=1&amp;hl=de&amp;rlz=1R2GGIE_de&amp;tbs=isch" style="width:54pt;height:55.5pt;visibility:visible" o:button="t">
              <v:fill o:detectmouseclick="t"/>
              <v:imagedata r:id="rId36" o:title=""/>
            </v:shape>
          </w:pict>
        </w:r>
      </w:hyperlink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Pr="00834757" w:rsidRDefault="00D9311A" w:rsidP="003311AA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</w:pP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1. There is 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.......................</w:t>
      </w:r>
      <w:r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pizza </w:t>
      </w: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.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                   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4. There is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n’t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.......................</w:t>
      </w:r>
      <w:r w:rsidRPr="00834757"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......</w:t>
      </w:r>
      <w:r w:rsidRPr="00834757">
        <w:rPr>
          <w:rFonts w:ascii="Comic Sans MS" w:hAnsi="Comic Sans MS" w:cs="Comic Sans MS"/>
          <w:color w:val="000000"/>
          <w:spacing w:val="6"/>
          <w:sz w:val="20"/>
          <w:szCs w:val="20"/>
          <w:lang w:val="en-US"/>
        </w:rPr>
        <w:t>...</w:t>
      </w:r>
      <w:r w:rsidRPr="00834757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  <w:lang w:val="en-US"/>
        </w:rPr>
        <w:t>water in the bottle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</w:p>
    <w:p w:rsidR="00D9311A" w:rsidRPr="00461A86" w:rsidRDefault="00D9311A" w:rsidP="003311AA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2. There are </w:t>
      </w:r>
      <w:r w:rsidRPr="00834757"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>............</w:t>
      </w: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>....................................</w:t>
      </w:r>
      <w:r w:rsidRPr="00834757"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..... </w:t>
      </w: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sphagetti </w:t>
      </w:r>
      <w:r w:rsidRPr="00834757"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2"/>
          <w:sz w:val="20"/>
          <w:szCs w:val="20"/>
          <w:lang w:val="en-US"/>
        </w:rPr>
        <w:t>.</w:t>
      </w:r>
      <w:r w:rsidRPr="00461A86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       5. There is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</w:t>
      </w:r>
      <w:r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 xml:space="preserve">.........................................biscuits </w:t>
      </w:r>
    </w:p>
    <w:p w:rsidR="00D9311A" w:rsidRDefault="00D9311A" w:rsidP="003311AA">
      <w:pPr>
        <w:shd w:val="clear" w:color="auto" w:fill="FFFFFF"/>
        <w:tabs>
          <w:tab w:val="left" w:pos="634"/>
        </w:tabs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</w:pP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>3. There are</w:t>
      </w: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 w:cs="Comic Sans MS"/>
          <w:color w:val="000000"/>
          <w:spacing w:val="8"/>
          <w:sz w:val="20"/>
          <w:szCs w:val="20"/>
          <w:lang w:val="en-US"/>
        </w:rPr>
        <w:t>.........................</w:t>
      </w:r>
      <w:r>
        <w:rPr>
          <w:rFonts w:ascii="Comic Sans MS" w:hAnsi="Comic Sans MS" w:cs="Comic Sans MS"/>
          <w:color w:val="000000"/>
          <w:spacing w:val="8"/>
          <w:sz w:val="20"/>
          <w:szCs w:val="20"/>
          <w:lang w:val="en-US"/>
        </w:rPr>
        <w:t>....</w:t>
      </w:r>
      <w:r w:rsidRPr="00834757">
        <w:rPr>
          <w:rFonts w:ascii="Comic Sans MS" w:hAnsi="Comic Sans MS" w:cs="Comic Sans MS"/>
          <w:color w:val="000000"/>
          <w:spacing w:val="8"/>
          <w:sz w:val="20"/>
          <w:szCs w:val="20"/>
          <w:lang w:val="en-US"/>
        </w:rPr>
        <w:t>................</w:t>
      </w:r>
      <w:r w:rsidRPr="00834757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>apples</w:t>
      </w:r>
      <w:r w:rsidRPr="00834757"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color w:val="000000"/>
          <w:spacing w:val="-6"/>
          <w:sz w:val="20"/>
          <w:szCs w:val="20"/>
          <w:lang w:val="en-US"/>
        </w:rPr>
        <w:t xml:space="preserve">               </w:t>
      </w:r>
      <w:r w:rsidRPr="00461A86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6</w:t>
      </w:r>
      <w:r w:rsidRPr="00834757"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 xml:space="preserve">. There is </w:t>
      </w:r>
      <w:r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.........................</w:t>
      </w:r>
      <w:r w:rsidRPr="00834757">
        <w:rPr>
          <w:rFonts w:ascii="Comic Sans MS" w:hAnsi="Comic Sans MS" w:cs="Comic Sans MS"/>
          <w:color w:val="000000"/>
          <w:spacing w:val="9"/>
          <w:sz w:val="20"/>
          <w:szCs w:val="20"/>
          <w:lang w:val="en-US"/>
        </w:rPr>
        <w:t>....................</w:t>
      </w:r>
      <w:r w:rsidRPr="00834757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color w:val="000000"/>
          <w:spacing w:val="-7"/>
          <w:sz w:val="20"/>
          <w:szCs w:val="20"/>
          <w:lang w:val="en-US"/>
        </w:rPr>
        <w:t>juice in the jug.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  <w:sectPr w:rsidR="00D9311A" w:rsidSect="00116D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311A" w:rsidRDefault="00D9311A" w:rsidP="004436A6">
      <w:pPr>
        <w:rPr>
          <w:rFonts w:ascii="Comic Sans MS" w:hAnsi="Comic Sans MS" w:cs="Comic Sans MS"/>
          <w:sz w:val="18"/>
          <w:szCs w:val="18"/>
          <w:lang w:val="en-US"/>
        </w:rPr>
        <w:sectPr w:rsidR="00D9311A" w:rsidSect="00CA5C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311A" w:rsidRPr="002176EB" w:rsidRDefault="00D9311A" w:rsidP="004436A6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F)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Choose the correct choice:  (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10*2=2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0 points)</w:t>
      </w:r>
    </w:p>
    <w:p w:rsidR="00D9311A" w:rsidRPr="002176EB" w:rsidRDefault="00D9311A" w:rsidP="004436A6">
      <w:pPr>
        <w:ind w:left="360" w:hanging="360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1.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>Zübeyde Hanım is Atatürk’s _______________.</w:t>
      </w:r>
    </w:p>
    <w:p w:rsidR="00D9311A" w:rsidRDefault="00D9311A" w:rsidP="004436A6">
      <w:pPr>
        <w:rPr>
          <w:rFonts w:ascii="Comic Sans MS" w:hAnsi="Comic Sans MS" w:cs="Comic Sans MS"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a)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father      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b)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mother 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c)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brother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d)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uncle</w:t>
      </w:r>
    </w:p>
    <w:p w:rsidR="00D9311A" w:rsidRPr="002176EB" w:rsidRDefault="00D9311A" w:rsidP="004436A6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D9311A" w:rsidRPr="002176EB" w:rsidRDefault="00D9311A" w:rsidP="004436A6">
      <w:pPr>
        <w:ind w:left="360" w:hanging="360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2.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>Makbule Hanım is Atatürk’s _______________.</w:t>
      </w:r>
    </w:p>
    <w:p w:rsidR="00D9311A" w:rsidRDefault="00D9311A" w:rsidP="004436A6">
      <w:pPr>
        <w:rPr>
          <w:rFonts w:ascii="Comic Sans MS" w:hAnsi="Comic Sans MS" w:cs="Comic Sans MS"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a)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sister    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b)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uncle    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c)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son       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d)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cousin</w:t>
      </w:r>
    </w:p>
    <w:p w:rsidR="00D9311A" w:rsidRPr="002176EB" w:rsidRDefault="00D9311A" w:rsidP="004436A6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D9311A" w:rsidRPr="002176EB" w:rsidRDefault="00D9311A" w:rsidP="004436A6">
      <w:pPr>
        <w:ind w:left="360" w:hanging="360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3.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>My father’s father is my ______________.</w:t>
      </w:r>
    </w:p>
    <w:p w:rsidR="00D9311A" w:rsidRPr="002176EB" w:rsidRDefault="00D9311A" w:rsidP="004436A6">
      <w:pPr>
        <w:rPr>
          <w:rFonts w:ascii="Comic Sans MS" w:hAnsi="Comic Sans MS" w:cs="Comic Sans MS"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a)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aunt        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b)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grandmother  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c)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uncle    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>d)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grandfather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4436A6">
      <w:pPr>
        <w:spacing w:line="360" w:lineRule="auto"/>
        <w:ind w:left="360" w:hanging="360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4</w:t>
      </w:r>
      <w:r w:rsidRPr="002176EB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. </w:t>
      </w: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Tarif edilen kişiye ait resmi bulunuz.                 </w:t>
      </w:r>
    </w:p>
    <w:p w:rsidR="00D9311A" w:rsidRDefault="00D9311A" w:rsidP="004436A6">
      <w:pPr>
        <w:spacing w:line="360" w:lineRule="auto"/>
        <w:ind w:left="360" w:hanging="360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2176EB">
        <w:rPr>
          <w:rFonts w:ascii="Comic Sans MS" w:hAnsi="Comic Sans MS" w:cs="Comic Sans MS"/>
          <w:sz w:val="18"/>
          <w:szCs w:val="18"/>
          <w:lang w:val="en-US"/>
        </w:rPr>
        <w:t xml:space="preserve"> She has got </w:t>
      </w:r>
      <w:r w:rsidRPr="002176EB">
        <w:rPr>
          <w:rFonts w:ascii="Comic Sans MS" w:hAnsi="Comic Sans MS" w:cs="Comic Sans MS"/>
          <w:b/>
          <w:bCs/>
          <w:sz w:val="18"/>
          <w:szCs w:val="18"/>
          <w:u w:val="single"/>
          <w:lang w:val="en-US"/>
        </w:rPr>
        <w:t>short curly fair hair.</w:t>
      </w:r>
      <w:r w:rsidRPr="002176EB">
        <w:rPr>
          <w:rFonts w:ascii="Comic Sans MS" w:hAnsi="Comic Sans MS" w:cs="Comic Sans MS"/>
          <w:b/>
          <w:bCs/>
          <w:i/>
          <w:iCs/>
          <w:sz w:val="18"/>
          <w:szCs w:val="18"/>
          <w:lang w:val="en-US"/>
        </w:rPr>
        <w:t xml:space="preserve"> </w:t>
      </w:r>
    </w:p>
    <w:p w:rsidR="00D9311A" w:rsidRDefault="00D9311A" w:rsidP="00090FD0">
      <w:pPr>
        <w:spacing w:line="360" w:lineRule="auto"/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a</w:t>
      </w:r>
      <w:r w:rsidRPr="000770B2">
        <w:rPr>
          <w:noProof/>
        </w:rPr>
        <w:pict>
          <v:shape id="Resim 10" o:spid="_x0000_i1037" type="#_x0000_t75" alt="1emotion33-med" style="width:46.5pt;height:58.5pt;visibility:visible">
            <v:imagedata r:id="rId37" o:title="" blacklevel="6554f"/>
          </v:shape>
        </w:pict>
      </w:r>
      <w:r w:rsidRPr="00090FD0">
        <w:rPr>
          <w:rFonts w:ascii="Comic Sans MS" w:hAnsi="Comic Sans MS" w:cs="Comic Sans MS"/>
          <w:b/>
          <w:bCs/>
          <w:sz w:val="18"/>
          <w:szCs w:val="18"/>
          <w:lang w:val="en-US"/>
        </w:rPr>
        <w:t>b)</w:t>
      </w:r>
      <w:r w:rsidRPr="00090FD0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0770B2">
        <w:rPr>
          <w:noProof/>
        </w:rPr>
        <w:pict>
          <v:shape id="Resim 8" o:spid="_x0000_i1038" type="#_x0000_t75" alt="KLEC2003_C236" style="width:51pt;height:50.25pt;visibility:visible">
            <v:imagedata r:id="rId38" o:title=""/>
          </v:shape>
        </w:pict>
      </w:r>
      <w:r w:rsidRPr="00090FD0">
        <w:rPr>
          <w:rFonts w:ascii="Comic Sans MS" w:hAnsi="Comic Sans MS" w:cs="Comic Sans MS"/>
          <w:b/>
          <w:bCs/>
          <w:sz w:val="18"/>
          <w:szCs w:val="18"/>
          <w:lang w:val="en-US"/>
        </w:rPr>
        <w:t>c)</w:t>
      </w:r>
      <w:r w:rsidRPr="00090FD0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0770B2">
        <w:rPr>
          <w:noProof/>
        </w:rPr>
        <w:pict>
          <v:shape id="Resim 9" o:spid="_x0000_i1039" type="#_x0000_t75" alt="teachhead11-4c" style="width:41.25pt;height:47.25pt;visibility:visible">
            <v:imagedata r:id="rId39" o:title=""/>
          </v:shape>
        </w:pict>
      </w:r>
      <w:r>
        <w:rPr>
          <w:rFonts w:ascii="Comic Sans MS" w:hAnsi="Comic Sans MS" w:cs="Comic Sans MS"/>
          <w:sz w:val="18"/>
          <w:szCs w:val="18"/>
          <w:lang w:val="en-US"/>
        </w:rPr>
        <w:t>d)</w:t>
      </w:r>
      <w:r w:rsidRPr="00090FD0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_x0000_i1040" type="#_x0000_t75" alt="Imagem23" style="width:33.75pt;height:37.5pt;visibility:visible">
            <v:imagedata r:id="rId9" o:title=""/>
          </v:shape>
        </w:pict>
      </w:r>
    </w:p>
    <w:p w:rsidR="00D9311A" w:rsidRPr="00090FD0" w:rsidRDefault="00D9311A" w:rsidP="00090FD0">
      <w:pPr>
        <w:spacing w:line="360" w:lineRule="auto"/>
        <w:rPr>
          <w:rFonts w:ascii="Comic Sans MS" w:hAnsi="Comic Sans MS" w:cs="Comic Sans MS"/>
          <w:noProof/>
          <w:sz w:val="18"/>
          <w:szCs w:val="18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5.Atatürk has got ______ hair and </w:t>
      </w:r>
      <w:r w:rsidRPr="004436A6">
        <w:rPr>
          <w:rFonts w:ascii="Comic Sans MS" w:hAnsi="Comic Sans MS" w:cs="Comic Sans MS"/>
          <w:sz w:val="20"/>
          <w:szCs w:val="20"/>
          <w:lang w:val="en-US"/>
        </w:rPr>
        <w:t>______ eyes.</w:t>
      </w:r>
    </w:p>
    <w:p w:rsidR="00D9311A" w:rsidRDefault="00D9311A" w:rsidP="004436A6">
      <w:pPr>
        <w:pStyle w:val="ListParagraph"/>
        <w:rPr>
          <w:rFonts w:ascii="Comic Sans MS" w:hAnsi="Comic Sans MS" w:cs="Comic Sans MS"/>
          <w:sz w:val="20"/>
          <w:szCs w:val="20"/>
          <w:lang w:val="en-US"/>
        </w:rPr>
      </w:pPr>
      <w:r w:rsidRPr="004436A6">
        <w:rPr>
          <w:rFonts w:ascii="Comic Sans MS" w:hAnsi="Comic Sans MS" w:cs="Comic Sans MS"/>
          <w:b/>
          <w:bCs/>
          <w:sz w:val="20"/>
          <w:szCs w:val="20"/>
          <w:lang w:val="en-US"/>
        </w:rPr>
        <w:t>a)</w:t>
      </w:r>
      <w:r w:rsidRPr="004436A6">
        <w:rPr>
          <w:rFonts w:ascii="Comic Sans MS" w:hAnsi="Comic Sans MS" w:cs="Comic Sans MS"/>
          <w:sz w:val="20"/>
          <w:szCs w:val="20"/>
          <w:lang w:val="en-US"/>
        </w:rPr>
        <w:t xml:space="preserve"> dark / black </w:t>
      </w:r>
      <w:r w:rsidRPr="004436A6">
        <w:rPr>
          <w:rFonts w:ascii="Comic Sans MS" w:hAnsi="Comic Sans MS" w:cs="Comic Sans MS"/>
          <w:sz w:val="20"/>
          <w:szCs w:val="20"/>
          <w:lang w:val="en-US"/>
        </w:rPr>
        <w:tab/>
      </w:r>
      <w:r w:rsidRPr="004436A6">
        <w:rPr>
          <w:rFonts w:ascii="Comic Sans MS" w:hAnsi="Comic Sans MS" w:cs="Comic Sans MS"/>
          <w:b/>
          <w:bCs/>
          <w:sz w:val="20"/>
          <w:szCs w:val="20"/>
          <w:lang w:val="en-US"/>
        </w:rPr>
        <w:t>b)</w:t>
      </w:r>
      <w:r w:rsidRPr="004436A6">
        <w:rPr>
          <w:rFonts w:ascii="Comic Sans MS" w:hAnsi="Comic Sans MS" w:cs="Comic Sans MS"/>
          <w:sz w:val="20"/>
          <w:szCs w:val="20"/>
          <w:lang w:val="en-US"/>
        </w:rPr>
        <w:t xml:space="preserve"> fair / blue         </w:t>
      </w:r>
      <w:r w:rsidRPr="004436A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c)</w:t>
      </w:r>
      <w:r w:rsidRPr="004436A6">
        <w:rPr>
          <w:rFonts w:ascii="Comic Sans MS" w:hAnsi="Comic Sans MS" w:cs="Comic Sans MS"/>
          <w:sz w:val="20"/>
          <w:szCs w:val="20"/>
          <w:lang w:val="en-US"/>
        </w:rPr>
        <w:t xml:space="preserve"> black / brown           </w:t>
      </w:r>
      <w:r w:rsidRPr="004436A6">
        <w:rPr>
          <w:rFonts w:ascii="Comic Sans MS" w:hAnsi="Comic Sans MS" w:cs="Comic Sans MS"/>
          <w:b/>
          <w:bCs/>
          <w:sz w:val="20"/>
          <w:szCs w:val="20"/>
          <w:lang w:val="en-US"/>
        </w:rPr>
        <w:t>d)</w:t>
      </w:r>
      <w:r w:rsidRPr="004436A6">
        <w:rPr>
          <w:rFonts w:ascii="Comic Sans MS" w:hAnsi="Comic Sans MS" w:cs="Comic Sans MS"/>
          <w:sz w:val="20"/>
          <w:szCs w:val="20"/>
          <w:lang w:val="en-US"/>
        </w:rPr>
        <w:t xml:space="preserve"> red / green</w:t>
      </w:r>
    </w:p>
    <w:p w:rsidR="00D9311A" w:rsidRDefault="00D9311A" w:rsidP="00090FD0">
      <w:pPr>
        <w:rPr>
          <w:b/>
          <w:bCs/>
          <w:sz w:val="20"/>
          <w:szCs w:val="20"/>
        </w:rPr>
      </w:pPr>
      <w:r w:rsidRPr="00090FD0">
        <w:rPr>
          <w:rFonts w:ascii="Comic Sans MS" w:hAnsi="Comic Sans MS" w:cs="Comic Sans MS"/>
          <w:b/>
          <w:bCs/>
          <w:sz w:val="20"/>
          <w:szCs w:val="20"/>
          <w:lang w:val="en-US"/>
        </w:rPr>
        <w:t>6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>
        <w:rPr>
          <w:b/>
          <w:bCs/>
          <w:sz w:val="20"/>
          <w:szCs w:val="20"/>
        </w:rPr>
        <w:t xml:space="preserve">                </w:t>
      </w:r>
    </w:p>
    <w:p w:rsidR="00D9311A" w:rsidRPr="00740779" w:rsidRDefault="00D9311A" w:rsidP="00090FD0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18"/>
          <w:szCs w:val="18"/>
        </w:rPr>
        <w:t>Mustafa</w:t>
      </w:r>
      <w:r w:rsidRPr="006454A3">
        <w:rPr>
          <w:rFonts w:ascii="Comic Sans MS" w:hAnsi="Comic Sans MS" w:cs="Comic Sans MS"/>
          <w:sz w:val="18"/>
          <w:szCs w:val="18"/>
        </w:rPr>
        <w:t xml:space="preserve"> is tall. He isn’t fat. He has got short straight hair and black e</w:t>
      </w:r>
      <w:r>
        <w:rPr>
          <w:rFonts w:ascii="Comic Sans MS" w:hAnsi="Comic Sans MS" w:cs="Comic Sans MS"/>
          <w:sz w:val="18"/>
          <w:szCs w:val="18"/>
        </w:rPr>
        <w:t>yes. He isn’t old. Which one is Mustafa</w:t>
      </w:r>
      <w:r>
        <w:rPr>
          <w:noProof/>
        </w:rPr>
        <w:pict>
          <v:shape id="Resim 4" o:spid="_x0000_s1050" type="#_x0000_t75" alt="http://www.fotosearch.com/bthumb/CSP/CSP129/k1290369.jpg" style="position:absolute;margin-left:49.75pt;margin-top:648.65pt;width:50.2pt;height:51.5pt;z-index:251670528;visibility:visible;mso-position-horizontal-relative:text;mso-position-vertical-relative:text">
            <v:imagedata r:id="rId40" o:title=""/>
          </v:shape>
        </w:pict>
      </w:r>
      <w:r>
        <w:rPr>
          <w:rFonts w:ascii="Comic Sans MS" w:hAnsi="Comic Sans MS" w:cs="Comic Sans MS"/>
          <w:sz w:val="20"/>
          <w:szCs w:val="20"/>
          <w:lang w:val="en-US"/>
        </w:rPr>
        <w:t>?</w:t>
      </w:r>
    </w:p>
    <w:p w:rsidR="00D9311A" w:rsidRDefault="00D9311A" w:rsidP="00090FD0">
      <w:pPr>
        <w:rPr>
          <w:b/>
          <w:bCs/>
          <w:sz w:val="20"/>
          <w:szCs w:val="20"/>
        </w:rPr>
      </w:pPr>
      <w:r>
        <w:rPr>
          <w:noProof/>
        </w:rPr>
        <w:pict>
          <v:shape id="Resim 19" o:spid="_x0000_s1051" type="#_x0000_t75" alt="http://www.fotosearch.com/bthumb/ICL/ICL166/PCH_025C.jpg" style="position:absolute;margin-left:158.8pt;margin-top:4.85pt;width:33pt;height:74.75pt;z-index:251668480;visibility:visible">
            <v:imagedata r:id="rId41" o:title=""/>
          </v:shape>
        </w:pict>
      </w:r>
    </w:p>
    <w:p w:rsidR="00D9311A" w:rsidRDefault="00D9311A" w:rsidP="00090FD0">
      <w:pPr>
        <w:numPr>
          <w:ilvl w:val="0"/>
          <w:numId w:val="3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b)                          c)                      d)</w:t>
      </w:r>
    </w:p>
    <w:p w:rsidR="00D9311A" w:rsidRDefault="00D9311A" w:rsidP="00090FD0">
      <w:pPr>
        <w:rPr>
          <w:b/>
          <w:bCs/>
          <w:sz w:val="20"/>
          <w:szCs w:val="20"/>
        </w:rPr>
      </w:pPr>
      <w:r>
        <w:rPr>
          <w:noProof/>
        </w:rPr>
        <w:pict>
          <v:shape id="_x0000_s1052" type="#_x0000_t75" alt="http://www.signsbyyou.com/images/decals/140c/H/368/709.gif" href="http://www.signsbyyou.com/decals/vinyl-decal-368709.h" style="position:absolute;margin-left:66.55pt;margin-top:2.6pt;width:44.95pt;height:54.1pt;z-index:251667456;visibility:visible" o:button="t">
            <v:fill o:detectmouseclick="t"/>
            <v:imagedata r:id="rId42" o:title=""/>
          </v:shape>
        </w:pict>
      </w:r>
      <w:r>
        <w:rPr>
          <w:noProof/>
        </w:rPr>
        <w:pict>
          <v:shape id="Resim 7" o:spid="_x0000_s1053" type="#_x0000_t75" alt="http://tbn1.google.com/images?q=tbn:dKhp3ZRe_d519M:http://www.freewebs.com/myvocabularycorner/kid_clipart_boy_smiling.gif" href="http://images.google.com.tr/imgres?imgurl=http://www.freewebs.com/myvocabularycorner/kid_clipart_boy_smiling.gif&amp;imgrefurl=http://www.freewebs.com/myvocabularycorner/clothing quiz.htm&amp;usg=__MiF0rt7WvUn324Jm992mbbGmdaQ=&amp;h=200&amp;w=130&amp;sz=7&amp;hl=tr&amp;start=9&amp;tbnid=dKhp3ZRe_d519M:&amp;tbnh=104&amp;tbnw=68&amp;prev=/images?q=boy+clipart&amp;gbv=2&amp;hl=" style="position:absolute;margin-left:208.5pt;margin-top:2.3pt;width:34.35pt;height:51.85pt;z-index:251669504;visibility:visible" o:button="t">
            <v:fill o:detectmouseclick="t"/>
            <v:imagedata r:id="rId43" o:title=""/>
          </v:shape>
        </w:pict>
      </w:r>
      <w:r>
        <w:rPr>
          <w:noProof/>
        </w:rPr>
        <w:pict>
          <v:shape id="Resim 28" o:spid="_x0000_s1054" type="#_x0000_t75" alt="http://www.holidayillustrations.com/images/clipart/xsmall2/49_old_veteran_senior_citizen_man_walking_slowly_with_a_cane.jpg" style="position:absolute;margin-left:5.4pt;margin-top:2.8pt;width:34.95pt;height:51.35pt;z-index:251666432;visibility:visible">
            <v:imagedata r:id="rId44" o:title=""/>
          </v:shape>
        </w:pict>
      </w:r>
    </w:p>
    <w:p w:rsidR="00D9311A" w:rsidRDefault="00D9311A" w:rsidP="00090FD0">
      <w:pPr>
        <w:rPr>
          <w:b/>
          <w:bCs/>
          <w:sz w:val="20"/>
          <w:szCs w:val="20"/>
        </w:rPr>
      </w:pPr>
    </w:p>
    <w:p w:rsidR="00D9311A" w:rsidRDefault="00D9311A" w:rsidP="00090FD0">
      <w:pPr>
        <w:rPr>
          <w:b/>
          <w:bCs/>
          <w:sz w:val="20"/>
          <w:szCs w:val="20"/>
        </w:rPr>
      </w:pPr>
    </w:p>
    <w:p w:rsidR="00D9311A" w:rsidRDefault="00D9311A" w:rsidP="00090FD0">
      <w:pPr>
        <w:rPr>
          <w:b/>
          <w:bCs/>
          <w:sz w:val="20"/>
          <w:szCs w:val="20"/>
        </w:rPr>
      </w:pPr>
    </w:p>
    <w:p w:rsidR="00D9311A" w:rsidRDefault="00D9311A" w:rsidP="00090FD0">
      <w:pPr>
        <w:rPr>
          <w:b/>
          <w:bCs/>
          <w:sz w:val="20"/>
          <w:szCs w:val="20"/>
        </w:rPr>
      </w:pPr>
    </w:p>
    <w:p w:rsidR="00D9311A" w:rsidRDefault="00D9311A" w:rsidP="005A56DA">
      <w:pPr>
        <w:spacing w:line="360" w:lineRule="auto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</w:rPr>
        <w:t xml:space="preserve">  </w:t>
      </w:r>
      <w:r w:rsidRPr="005A56DA">
        <w:rPr>
          <w:rFonts w:ascii="Comic Sans MS" w:hAnsi="Comic Sans MS" w:cs="Comic Sans MS"/>
          <w:b/>
          <w:bCs/>
          <w:sz w:val="18"/>
          <w:szCs w:val="18"/>
          <w:lang w:val="en-US"/>
        </w:rPr>
        <w:t>7.</w:t>
      </w:r>
      <w:r w:rsidRPr="005A56DA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 xml:space="preserve">Derya </w:t>
      </w:r>
      <w:r w:rsidRPr="006454A3">
        <w:rPr>
          <w:rFonts w:ascii="Comic Sans MS" w:hAnsi="Comic Sans MS" w:cs="Comic Sans MS"/>
          <w:sz w:val="18"/>
          <w:szCs w:val="18"/>
        </w:rPr>
        <w:t xml:space="preserve"> is </w:t>
      </w:r>
      <w:r>
        <w:rPr>
          <w:rFonts w:ascii="Comic Sans MS" w:hAnsi="Comic Sans MS" w:cs="Comic Sans MS"/>
          <w:sz w:val="18"/>
          <w:szCs w:val="18"/>
        </w:rPr>
        <w:t>young. Sh</w:t>
      </w:r>
      <w:r w:rsidRPr="006454A3">
        <w:rPr>
          <w:rFonts w:ascii="Comic Sans MS" w:hAnsi="Comic Sans MS" w:cs="Comic Sans MS"/>
          <w:sz w:val="18"/>
          <w:szCs w:val="18"/>
        </w:rPr>
        <w:t>e isn’t fat. He has got short straight hair and black e</w:t>
      </w:r>
      <w:r>
        <w:rPr>
          <w:rFonts w:ascii="Comic Sans MS" w:hAnsi="Comic Sans MS" w:cs="Comic Sans MS"/>
          <w:sz w:val="18"/>
          <w:szCs w:val="18"/>
        </w:rPr>
        <w:t xml:space="preserve">yes.. Which one is </w:t>
      </w:r>
      <w:r>
        <w:rPr>
          <w:noProof/>
        </w:rPr>
        <w:pict>
          <v:shape id="_x0000_s1055" type="#_x0000_t75" alt="http://www.fotosearch.com/bthumb/CSP/CSP129/k1290369.jpg" style="position:absolute;margin-left:49.75pt;margin-top:648.65pt;width:50.2pt;height:51.5pt;z-index:251672576;visibility:visible;mso-position-horizontal-relative:text;mso-position-vertical-relative:text">
            <v:imagedata r:id="rId40" o:title=""/>
          </v:shape>
        </w:pict>
      </w:r>
      <w:r>
        <w:rPr>
          <w:rFonts w:ascii="Comic Sans MS" w:hAnsi="Comic Sans MS" w:cs="Comic Sans MS"/>
          <w:sz w:val="18"/>
          <w:szCs w:val="18"/>
        </w:rPr>
        <w:t>Derya</w:t>
      </w:r>
      <w:r>
        <w:rPr>
          <w:rFonts w:ascii="Comic Sans MS" w:hAnsi="Comic Sans MS" w:cs="Comic Sans MS"/>
          <w:sz w:val="20"/>
          <w:szCs w:val="20"/>
          <w:lang w:val="en-US"/>
        </w:rPr>
        <w:t>?</w:t>
      </w:r>
    </w:p>
    <w:p w:rsidR="00D9311A" w:rsidRPr="005A56DA" w:rsidRDefault="00D9311A" w:rsidP="005A56DA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</w:rPr>
        <w:pict>
          <v:shape id="Imagem 2" o:spid="_x0000_s1056" type="#_x0000_t75" style="position:absolute;margin-left:63.1pt;margin-top:7.7pt;width:42.9pt;height:48.45pt;z-index:251665408;visibility:visible">
            <v:imagedata r:id="rId45" o:title=""/>
          </v:shape>
        </w:pict>
      </w:r>
      <w:r>
        <w:rPr>
          <w:rFonts w:ascii="Comic Sans MS" w:hAnsi="Comic Sans MS" w:cs="Comic Sans MS"/>
          <w:noProof/>
          <w:sz w:val="20"/>
          <w:szCs w:val="20"/>
        </w:rPr>
        <w:t xml:space="preserve">  </w:t>
      </w:r>
      <w:r>
        <w:rPr>
          <w:noProof/>
        </w:rPr>
        <w:pict>
          <v:shape id="Imagem 6" o:spid="_x0000_s1057" type="#_x0000_t75" style="position:absolute;margin-left:166.75pt;margin-top:10.35pt;width:42.1pt;height:45pt;z-index:251642880;visibility:visible;mso-position-horizontal-relative:text;mso-position-vertical-relative:text">
            <v:imagedata r:id="rId46" o:title="" chromakey="white"/>
          </v:shape>
        </w:pict>
      </w:r>
    </w:p>
    <w:p w:rsidR="00D9311A" w:rsidRPr="00BB7B47" w:rsidRDefault="00D9311A" w:rsidP="00BB7B47">
      <w:pPr>
        <w:spacing w:line="360" w:lineRule="auto"/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Imagem 9" o:spid="_x0000_s1058" type="#_x0000_t75" style="position:absolute;margin-left:113.05pt;margin-top:0;width:45.55pt;height:40.8pt;z-index:251671552;visibility:visible">
            <v:imagedata r:id="rId47" o:title="" chromakey="white"/>
          </v:shape>
        </w:pic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Resim 1" o:spid="_x0000_i1041" type="#_x0000_t75" alt="Smiling Red Head Girl Clip Art" style="width:48.75pt;height:36.75pt;visibility:visible">
            <v:imagedata r:id="rId48" o:title=""/>
          </v:shape>
        </w:pic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0"/>
      </w:tblGrid>
      <w:tr w:rsidR="00D9311A">
        <w:trPr>
          <w:trHeight w:val="2098"/>
        </w:trPr>
        <w:tc>
          <w:tcPr>
            <w:tcW w:w="2880" w:type="dxa"/>
          </w:tcPr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 xml:space="preserve">   FATMA’S SPECIAL  MENU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STARTERS:</w:t>
            </w:r>
            <w:r w:rsidRPr="007712DB">
              <w:rPr>
                <w:rFonts w:ascii="Comic Sans MS" w:hAnsi="Comic Sans MS" w:cs="Comic Sans MS"/>
                <w:noProof/>
                <w:sz w:val="18"/>
                <w:szCs w:val="18"/>
              </w:rPr>
              <w:t xml:space="preserve"> 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1………………….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MAIN COURSES: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2……………………….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DESSERTS: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3………………………..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COLD DRINKS: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4……………………..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HOT DRINKS: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5…………………………</w:t>
            </w:r>
          </w:p>
          <w:p w:rsidR="00D9311A" w:rsidRDefault="00D9311A" w:rsidP="00117491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tbl>
      <w:tblPr>
        <w:tblpPr w:leftFromText="141" w:rightFromText="141" w:vertAnchor="text" w:tblpX="3726" w:tblpY="-3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1"/>
      </w:tblGrid>
      <w:tr w:rsidR="00D9311A">
        <w:trPr>
          <w:trHeight w:val="1842"/>
        </w:trPr>
        <w:tc>
          <w:tcPr>
            <w:tcW w:w="1731" w:type="dxa"/>
          </w:tcPr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5*2=10</w:t>
            </w: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A)baklava</w:t>
            </w: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B)soup</w:t>
            </w: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C)cola</w:t>
            </w: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D)lahmacun</w:t>
            </w: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  <w:p w:rsidR="00D9311A" w:rsidRDefault="00D9311A" w:rsidP="002F3C2D">
            <w:pPr>
              <w:rPr>
                <w:rFonts w:ascii="Comic Sans MS" w:hAnsi="Comic Sans MS" w:cs="Comic Sans MS"/>
                <w:sz w:val="18"/>
                <w:szCs w:val="18"/>
              </w:rPr>
            </w:pPr>
            <w:r>
              <w:rPr>
                <w:rFonts w:ascii="Comic Sans MS" w:hAnsi="Comic Sans MS" w:cs="Comic Sans MS"/>
                <w:sz w:val="18"/>
                <w:szCs w:val="18"/>
              </w:rPr>
              <w:t>E)tea</w:t>
            </w:r>
          </w:p>
        </w:tc>
      </w:tr>
    </w:tbl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H)CORRECT ORDER:DOĞRU SIRAYA KOYUN(5*2=10)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WALNUT RAISIN COOKIES: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*Bake at 175 degree 10/15 minutes                …………..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*Add eggs,raisin,milk                                      ………….…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*Your cookies are ready                                 …………..…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*Mix sugar,oil  and walnuts                             …..………...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*Drop spoonfuls of mixture onto baking sheet  ……..……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Pr="00A46E1C" w:rsidRDefault="00D9311A" w:rsidP="00A46E1C">
      <w:pPr>
        <w:ind w:left="360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I)</w:t>
      </w:r>
      <w:r w:rsidRPr="00A46E1C">
        <w:rPr>
          <w:rFonts w:ascii="Comic Sans MS" w:hAnsi="Comic Sans MS" w:cs="Comic Sans MS"/>
          <w:sz w:val="18"/>
          <w:szCs w:val="18"/>
        </w:rPr>
        <w:t>Write the words: FRY/BAKE/MIX/SLICE</w:t>
      </w:r>
      <w:r>
        <w:rPr>
          <w:rFonts w:ascii="Comic Sans MS" w:hAnsi="Comic Sans MS" w:cs="Comic Sans MS"/>
          <w:sz w:val="18"/>
          <w:szCs w:val="18"/>
        </w:rPr>
        <w:t xml:space="preserve"> 4*1=4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Pr="00926E15" w:rsidRDefault="00D9311A" w:rsidP="00926E15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A.</w:t>
      </w:r>
      <w:r w:rsidRPr="000770B2">
        <w:rPr>
          <w:noProof/>
        </w:rPr>
        <w:pict>
          <v:shape id="_x0000_i1042" type="#_x0000_t75" alt="jpg" style="width:66pt;height:40.5pt;visibility:visible">
            <v:imagedata r:id="rId49" o:title=""/>
          </v:shape>
        </w:pict>
      </w:r>
      <w:r w:rsidRPr="00926E15">
        <w:rPr>
          <w:rFonts w:ascii="Comic Sans MS" w:hAnsi="Comic Sans MS" w:cs="Comic Sans MS"/>
          <w:sz w:val="18"/>
          <w:szCs w:val="18"/>
        </w:rPr>
        <w:t xml:space="preserve">        B </w:t>
      </w:r>
      <w:r w:rsidRPr="000770B2">
        <w:rPr>
          <w:noProof/>
        </w:rPr>
        <w:pict>
          <v:shape id="_x0000_i1043" type="#_x0000_t75" style="width:65.25pt;height:51pt;visibility:visible">
            <v:imagedata r:id="rId50" o:title="" cropright="931f"/>
          </v:shape>
        </w:pic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………………………………       ………………………………..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  <w:sectPr w:rsidR="00D9311A" w:rsidSect="005357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 w:cs="Comic Sans MS"/>
          <w:sz w:val="18"/>
          <w:szCs w:val="18"/>
        </w:rPr>
        <w:t>C</w: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_x0000_i1044" type="#_x0000_t75" style="width:58.5pt;height:54.75pt;visibility:visible">
            <v:imagedata r:id="rId51" o:title="" cropright="946f"/>
          </v:shape>
        </w:pict>
      </w:r>
      <w:r>
        <w:rPr>
          <w:rFonts w:ascii="Comic Sans MS" w:hAnsi="Comic Sans MS" w:cs="Comic Sans MS"/>
          <w:sz w:val="18"/>
          <w:szCs w:val="18"/>
        </w:rPr>
        <w:t>D</w: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_x0000_i1045" type="#_x0000_t75" style="width:96pt;height:56.25pt;visibility:visible">
            <v:imagedata r:id="rId52" o:title=""/>
          </v:shape>
        </w:pic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8.Murat</w:t>
      </w:r>
      <w:r w:rsidRPr="006454A3">
        <w:rPr>
          <w:rFonts w:ascii="Comic Sans MS" w:hAnsi="Comic Sans MS" w:cs="Comic Sans MS"/>
          <w:sz w:val="18"/>
          <w:szCs w:val="18"/>
        </w:rPr>
        <w:t xml:space="preserve"> is</w:t>
      </w:r>
      <w:r>
        <w:rPr>
          <w:rFonts w:ascii="Comic Sans MS" w:hAnsi="Comic Sans MS" w:cs="Comic Sans MS"/>
          <w:sz w:val="18"/>
          <w:szCs w:val="18"/>
        </w:rPr>
        <w:t>n’t young.</w:t>
      </w:r>
      <w:r w:rsidRPr="006454A3">
        <w:rPr>
          <w:rFonts w:ascii="Comic Sans MS" w:hAnsi="Comic Sans MS" w:cs="Comic Sans MS"/>
          <w:sz w:val="18"/>
          <w:szCs w:val="18"/>
        </w:rPr>
        <w:t xml:space="preserve"> He isn’t </w:t>
      </w:r>
      <w:r>
        <w:rPr>
          <w:rFonts w:ascii="Comic Sans MS" w:hAnsi="Comic Sans MS" w:cs="Comic Sans MS"/>
          <w:sz w:val="18"/>
          <w:szCs w:val="18"/>
        </w:rPr>
        <w:t>old</w:t>
      </w:r>
      <w:r w:rsidRPr="006454A3">
        <w:rPr>
          <w:rFonts w:ascii="Comic Sans MS" w:hAnsi="Comic Sans MS" w:cs="Comic Sans MS"/>
          <w:sz w:val="18"/>
          <w:szCs w:val="18"/>
        </w:rPr>
        <w:t xml:space="preserve">. </w:t>
      </w:r>
      <w:r>
        <w:rPr>
          <w:rFonts w:ascii="Comic Sans MS" w:hAnsi="Comic Sans MS" w:cs="Comic Sans MS"/>
          <w:sz w:val="18"/>
          <w:szCs w:val="18"/>
        </w:rPr>
        <w:t>He is medium age.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He is bald.He has got moustache.Which one is Mu</w:t>
      </w:r>
      <w:r>
        <w:rPr>
          <w:noProof/>
        </w:rPr>
        <w:pict>
          <v:shape id="_x0000_s1059" type="#_x0000_t75" alt="http://www.fotosearch.com/bthumb/CSP/CSP129/k1290369.jpg" style="position:absolute;margin-left:49.75pt;margin-top:648.65pt;width:50.2pt;height:51.5pt;z-index:251673600;visibility:visible;mso-position-horizontal-relative:text;mso-position-vertical-relative:text">
            <v:imagedata r:id="rId40" o:title=""/>
          </v:shape>
        </w:pict>
      </w:r>
      <w:r>
        <w:rPr>
          <w:rFonts w:ascii="Comic Sans MS" w:hAnsi="Comic Sans MS" w:cs="Comic Sans MS"/>
          <w:sz w:val="18"/>
          <w:szCs w:val="18"/>
        </w:rPr>
        <w:t>rat</w:t>
      </w:r>
      <w:r>
        <w:rPr>
          <w:rFonts w:ascii="Comic Sans MS" w:hAnsi="Comic Sans MS" w:cs="Comic Sans MS"/>
          <w:sz w:val="20"/>
          <w:szCs w:val="20"/>
          <w:lang w:val="en-US"/>
        </w:rPr>
        <w:t>?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Resim 11" o:spid="_x0000_i1046" type="#_x0000_t75" style="width:156pt;height:59.25pt;visibility:visible">
            <v:imagedata r:id="rId53" o:title="" chromakey="white"/>
          </v:shape>
        </w:pic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_x0000_i1047" type="#_x0000_t75" alt="Imagem5.gif" style="width:46.5pt;height:52.5pt;visibility:visible">
            <v:imagedata r:id="rId54" o:title="" chromakey="white"/>
          </v:shape>
        </w:pic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_x0000_s1060" type="#_x0000_t75" alt="http://www.signsbyyou.com/images/decals/140c/H/263/743.gif" href="http://www.signsbyyou.com/decals/vinyl-decal-263743.h" style="position:absolute;margin-left:157.65pt;margin-top:.05pt;width:50.9pt;height:65.05pt;z-index:251674624;visibility:visible" o:button="t">
            <v:fill o:detectmouseclick="t"/>
            <v:imagedata r:id="rId20" r:href="rId55"/>
          </v:shape>
        </w:pict>
      </w:r>
    </w:p>
    <w:p w:rsidR="00D9311A" w:rsidRDefault="00D9311A" w:rsidP="002108E2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…………………………..        ………………………………………</w:t>
      </w: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2176EB">
      <w:pPr>
        <w:rPr>
          <w:rFonts w:ascii="Comic Sans MS" w:hAnsi="Comic Sans MS" w:cs="Comic Sans MS"/>
          <w:sz w:val="18"/>
          <w:szCs w:val="18"/>
        </w:rPr>
        <w:sectPr w:rsidR="00D9311A" w:rsidSect="005357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311A" w:rsidRDefault="00D9311A" w:rsidP="002176EB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9.I want to eat………………………grapes.</w:t>
      </w:r>
    </w:p>
    <w:p w:rsidR="00D9311A" w:rsidRDefault="00D9311A" w:rsidP="002176EB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a) a slice of</w:t>
      </w:r>
    </w:p>
    <w:p w:rsidR="00D9311A" w:rsidRDefault="00D9311A" w:rsidP="002176EB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b)a bunch of</w:t>
      </w:r>
    </w:p>
    <w:p w:rsidR="00D9311A" w:rsidRDefault="00D9311A" w:rsidP="00116DFC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c)a can ofd)a plate of</w:t>
      </w:r>
    </w:p>
    <w:p w:rsidR="00D9311A" w:rsidRPr="005B591A" w:rsidRDefault="00D9311A" w:rsidP="00116DFC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</w:rPr>
        <w:t>10)She wants to cook………………</w:t>
      </w:r>
      <w:r w:rsidRPr="00D9487F">
        <w:rPr>
          <w:rFonts w:ascii="Comic Sans MS" w:hAnsi="Comic Sans MS" w:cs="Comic Sans MS"/>
          <w:noProof/>
          <w:sz w:val="18"/>
          <w:szCs w:val="18"/>
        </w:rPr>
        <w:pict>
          <v:shape id="_x0000_i1048" type="#_x0000_t75" alt="j0413686" style="width:47.25pt;height:38.25pt;visibility:visible">
            <v:imagedata r:id="rId56" o:title=""/>
          </v:shape>
        </w:pic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FATMA UZA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ipflD3e3kxI8J33NM:" o:spid="_x0000_s1061" type="#_x0000_t75" alt="http://t2.gstatic.com/images?q=tbn:lD3e3kxI8J33NM:http://www.linktirgit.com/wp-content/uploads/2009/09/yemek_tarifi.jpg" href="http://www.google.com.tr/imgres?imgurl=http://www.linktirgit.com/wp-content/uploads/2009/09/yemek_tarifi.jpg&amp;imgrefurl=http://www.linktirgit.com/bilgi/oktay-usta-emine-beder-gunluk-ramazan-iftar-yemek-tarifleri/&amp;usg=__dvXrQ4ajfZvqp3dH5yQ0yS7LXOI=&amp;h=280&amp;w=280&amp;sz=15&amp;hl=tr&amp;start=42&amp;zoom=1&amp;um=1&amp;itbs=1&amp;tbnid=lD3e3kxI8J33NM:&amp;tbnh=114&amp;tbnw=114&amp;prev=/images?q=eating&amp;start=40&amp;um=1&amp;hl=tr&amp;sa=N&amp;ndsp=20&amp;tbs=isch" style="position:absolute;margin-left:142.25pt;margin-top:-10.55pt;width:93.3pt;height:109.35pt;z-index:-251640832;visibility:visible" wrapcoords="-174 0 -174 21452 21600 21452 21600 0 -174 0" o:button="t">
            <v:fill o:detectmouseclick="t"/>
            <v:imagedata r:id="rId57" r:href="rId58"/>
            <w10:wrap type="tight"/>
          </v:shape>
        </w:pict>
      </w:r>
      <w:r>
        <w:rPr>
          <w:rFonts w:ascii="Comic Sans MS" w:hAnsi="Comic Sans MS" w:cs="Comic Sans MS"/>
          <w:sz w:val="18"/>
          <w:szCs w:val="18"/>
        </w:rPr>
        <w:t>ENGLISH TEACHER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I LOVE YOU……..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                                        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  <w:sectPr w:rsidR="00D9311A" w:rsidSect="005357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a)chips   b)chicken   c)pizza    d)hamburger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  <w:hyperlink r:id="rId59" w:history="1">
        <w:r w:rsidRPr="00B16643">
          <w:rPr>
            <w:rStyle w:val="Hyperlink"/>
            <w:rFonts w:ascii="Comic Sans MS" w:hAnsi="Comic Sans MS" w:cs="Comic Sans MS"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sz w:val="18"/>
          <w:szCs w:val="18"/>
        </w:rPr>
        <w:t xml:space="preserve"> </w:t>
      </w: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Default="00D9311A" w:rsidP="00116DFC">
      <w:pPr>
        <w:rPr>
          <w:rFonts w:ascii="Comic Sans MS" w:hAnsi="Comic Sans MS" w:cs="Comic Sans MS"/>
          <w:sz w:val="18"/>
          <w:szCs w:val="18"/>
        </w:rPr>
      </w:pPr>
    </w:p>
    <w:p w:rsidR="00D9311A" w:rsidRPr="00185719" w:rsidRDefault="00D9311A" w:rsidP="00116DFC">
      <w:pPr>
        <w:rPr>
          <w:rFonts w:ascii="Comic Sans MS" w:hAnsi="Comic Sans MS" w:cs="Comic Sans MS"/>
          <w:sz w:val="18"/>
          <w:szCs w:val="18"/>
        </w:rPr>
      </w:pPr>
    </w:p>
    <w:sectPr w:rsidR="00D9311A" w:rsidRPr="00185719" w:rsidSect="00BB7B47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67C8E"/>
    <w:multiLevelType w:val="hybridMultilevel"/>
    <w:tmpl w:val="4FE801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268B0"/>
    <w:multiLevelType w:val="hybridMultilevel"/>
    <w:tmpl w:val="CD909F36"/>
    <w:lvl w:ilvl="0" w:tplc="4A6ED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8777A8"/>
    <w:multiLevelType w:val="hybridMultilevel"/>
    <w:tmpl w:val="B73AB82E"/>
    <w:lvl w:ilvl="0" w:tplc="29A62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43CFA"/>
    <w:multiLevelType w:val="hybridMultilevel"/>
    <w:tmpl w:val="C0AABB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50C81"/>
    <w:multiLevelType w:val="hybridMultilevel"/>
    <w:tmpl w:val="BA8AC8D2"/>
    <w:lvl w:ilvl="0" w:tplc="544AF08C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414E0"/>
    <w:multiLevelType w:val="hybridMultilevel"/>
    <w:tmpl w:val="540CBB4A"/>
    <w:lvl w:ilvl="0" w:tplc="4ED4A0A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FC"/>
    <w:rsid w:val="00011217"/>
    <w:rsid w:val="00036AAB"/>
    <w:rsid w:val="000505FE"/>
    <w:rsid w:val="000770B2"/>
    <w:rsid w:val="00090FD0"/>
    <w:rsid w:val="000C6964"/>
    <w:rsid w:val="0010163A"/>
    <w:rsid w:val="00116DFC"/>
    <w:rsid w:val="00117491"/>
    <w:rsid w:val="0012107B"/>
    <w:rsid w:val="00130D81"/>
    <w:rsid w:val="00185719"/>
    <w:rsid w:val="00191544"/>
    <w:rsid w:val="0019724C"/>
    <w:rsid w:val="001B1B6A"/>
    <w:rsid w:val="001B1DD4"/>
    <w:rsid w:val="001B7B97"/>
    <w:rsid w:val="001D7345"/>
    <w:rsid w:val="001E45F0"/>
    <w:rsid w:val="001E5204"/>
    <w:rsid w:val="002108E2"/>
    <w:rsid w:val="002176EB"/>
    <w:rsid w:val="00247C5F"/>
    <w:rsid w:val="0026624B"/>
    <w:rsid w:val="002A455C"/>
    <w:rsid w:val="002C71A8"/>
    <w:rsid w:val="002F3C2D"/>
    <w:rsid w:val="003013FE"/>
    <w:rsid w:val="003075DA"/>
    <w:rsid w:val="003311AA"/>
    <w:rsid w:val="003427CF"/>
    <w:rsid w:val="00350AE4"/>
    <w:rsid w:val="003776CC"/>
    <w:rsid w:val="003A5A2E"/>
    <w:rsid w:val="003B0D89"/>
    <w:rsid w:val="003B6DDC"/>
    <w:rsid w:val="003F11CE"/>
    <w:rsid w:val="003F3901"/>
    <w:rsid w:val="004436A6"/>
    <w:rsid w:val="00461A86"/>
    <w:rsid w:val="00466809"/>
    <w:rsid w:val="0048572C"/>
    <w:rsid w:val="00495B2F"/>
    <w:rsid w:val="004F5C4C"/>
    <w:rsid w:val="00535795"/>
    <w:rsid w:val="0054469C"/>
    <w:rsid w:val="00580418"/>
    <w:rsid w:val="005A56DA"/>
    <w:rsid w:val="005B591A"/>
    <w:rsid w:val="005C53DE"/>
    <w:rsid w:val="005D71CD"/>
    <w:rsid w:val="00602BB9"/>
    <w:rsid w:val="006454A3"/>
    <w:rsid w:val="00656A7B"/>
    <w:rsid w:val="006635CE"/>
    <w:rsid w:val="00693154"/>
    <w:rsid w:val="006B5D21"/>
    <w:rsid w:val="006F7C43"/>
    <w:rsid w:val="00704910"/>
    <w:rsid w:val="00740779"/>
    <w:rsid w:val="007445E2"/>
    <w:rsid w:val="007712DB"/>
    <w:rsid w:val="00791941"/>
    <w:rsid w:val="008066FF"/>
    <w:rsid w:val="0082049E"/>
    <w:rsid w:val="00834757"/>
    <w:rsid w:val="008713EB"/>
    <w:rsid w:val="008A6856"/>
    <w:rsid w:val="008D258E"/>
    <w:rsid w:val="008E2A43"/>
    <w:rsid w:val="008E7317"/>
    <w:rsid w:val="00925FB6"/>
    <w:rsid w:val="00926E15"/>
    <w:rsid w:val="009B2215"/>
    <w:rsid w:val="009B3E74"/>
    <w:rsid w:val="009C4534"/>
    <w:rsid w:val="009E4299"/>
    <w:rsid w:val="00A114D9"/>
    <w:rsid w:val="00A255FF"/>
    <w:rsid w:val="00A46E1C"/>
    <w:rsid w:val="00AA7E26"/>
    <w:rsid w:val="00AC50B8"/>
    <w:rsid w:val="00AD7B76"/>
    <w:rsid w:val="00B16643"/>
    <w:rsid w:val="00B37C3B"/>
    <w:rsid w:val="00B43B03"/>
    <w:rsid w:val="00B54AA3"/>
    <w:rsid w:val="00B64DB0"/>
    <w:rsid w:val="00B77123"/>
    <w:rsid w:val="00B84506"/>
    <w:rsid w:val="00BB70B8"/>
    <w:rsid w:val="00BB7B47"/>
    <w:rsid w:val="00BE2A54"/>
    <w:rsid w:val="00BF77B9"/>
    <w:rsid w:val="00C042A5"/>
    <w:rsid w:val="00C90DD7"/>
    <w:rsid w:val="00CA5C09"/>
    <w:rsid w:val="00D404A1"/>
    <w:rsid w:val="00D9311A"/>
    <w:rsid w:val="00D9487F"/>
    <w:rsid w:val="00DB6179"/>
    <w:rsid w:val="00DD2F57"/>
    <w:rsid w:val="00DD7BF9"/>
    <w:rsid w:val="00DE7A86"/>
    <w:rsid w:val="00E521A5"/>
    <w:rsid w:val="00E67C90"/>
    <w:rsid w:val="00EC7DF0"/>
    <w:rsid w:val="00EF2A6E"/>
    <w:rsid w:val="00F57718"/>
    <w:rsid w:val="00F720D0"/>
    <w:rsid w:val="00F8067E"/>
    <w:rsid w:val="00F82C42"/>
    <w:rsid w:val="00FC2900"/>
    <w:rsid w:val="00FD4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D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5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5719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4436A6"/>
    <w:pPr>
      <w:ind w:left="720"/>
    </w:pPr>
  </w:style>
  <w:style w:type="character" w:styleId="Hyperlink">
    <w:name w:val="Hyperlink"/>
    <w:basedOn w:val="DefaultParagraphFont"/>
    <w:uiPriority w:val="99"/>
    <w:rsid w:val="00EF2A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hyperlink" Target="http://www.rodraines.com/Singing%20Cartoon%20Couple.gif" TargetMode="External"/><Relationship Id="rId26" Type="http://schemas.openxmlformats.org/officeDocument/2006/relationships/image" Target="media/image18.png"/><Relationship Id="rId39" Type="http://schemas.openxmlformats.org/officeDocument/2006/relationships/image" Target="media/image29.png"/><Relationship Id="rId21" Type="http://schemas.openxmlformats.org/officeDocument/2006/relationships/image" Target="http://www.signsbyyou.com/images/decals/140c/H/263/743.gif" TargetMode="External"/><Relationship Id="rId34" Type="http://schemas.openxmlformats.org/officeDocument/2006/relationships/image" Target="media/image25.jpeg"/><Relationship Id="rId42" Type="http://schemas.openxmlformats.org/officeDocument/2006/relationships/image" Target="media/image32.gif"/><Relationship Id="rId47" Type="http://schemas.openxmlformats.org/officeDocument/2006/relationships/image" Target="media/image37.jpeg"/><Relationship Id="rId50" Type="http://schemas.openxmlformats.org/officeDocument/2006/relationships/image" Target="media/image40.wmf"/><Relationship Id="rId55" Type="http://schemas.openxmlformats.org/officeDocument/2006/relationships/image" Target="http://www.signsbyyou.com/images/decals/140c/H/263/743.gif" TargetMode="External"/><Relationship Id="rId7" Type="http://schemas.openxmlformats.org/officeDocument/2006/relationships/image" Target="http://t0.gstatic.com/images?q=tbn:hSAcmLHpjUWkFM:http://www.twinhills.k12.ok.us/Images/ClipArt/Before%20School%20Study2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ygreatgames.com/images/PlayGreatGames-Computer-player-cartoon.gif" TargetMode="External"/><Relationship Id="rId20" Type="http://schemas.openxmlformats.org/officeDocument/2006/relationships/image" Target="media/image13.gif"/><Relationship Id="rId29" Type="http://schemas.openxmlformats.org/officeDocument/2006/relationships/image" Target="media/image21.jpeg"/><Relationship Id="rId41" Type="http://schemas.openxmlformats.org/officeDocument/2006/relationships/image" Target="media/image31.jpeg"/><Relationship Id="rId54" Type="http://schemas.openxmlformats.org/officeDocument/2006/relationships/image" Target="media/image4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5.png"/><Relationship Id="rId53" Type="http://schemas.openxmlformats.org/officeDocument/2006/relationships/image" Target="media/image43.jpeg"/><Relationship Id="rId58" Type="http://schemas.openxmlformats.org/officeDocument/2006/relationships/image" Target="http://t2.gstatic.com/images?q=tbn:lD3e3kxI8J33NM:http://www.linktirgit.com/wp-content/uploads/2009/09/yemek_tarifi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jpeg"/><Relationship Id="rId49" Type="http://schemas.openxmlformats.org/officeDocument/2006/relationships/image" Target="media/image39.jpeg"/><Relationship Id="rId57" Type="http://schemas.openxmlformats.org/officeDocument/2006/relationships/image" Target="media/image46.jpeg"/><Relationship Id="rId61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hyperlink" Target="http://images.google.de/imgres?imgurl=http://www.clker.com/cliparts/1/7/d/b/11971047581741828637biswajyotim_Jug.svg.med.png&amp;imgrefurl=http://www.clker.com/clipart-14578.html&amp;usg=__Y7NzGpopTkeggQ9IUliiGYHx58s=&amp;h=298&amp;w=288&amp;sz=57&amp;hl=de&amp;start=3&amp;um=1&amp;itbs=1&amp;tbnid=FC-rVEOQOFLFuM:&amp;tbnh=116&amp;tbnw=112&amp;prev=/images?q=clipart+a+jug+of+orange+juice&amp;um=1&amp;hl=de&amp;rlz=1R2GGIE_de&amp;tbs=isch:1" TargetMode="External"/><Relationship Id="rId43" Type="http://schemas.openxmlformats.org/officeDocument/2006/relationships/image" Target="media/image33.jpeg"/><Relationship Id="rId48" Type="http://schemas.openxmlformats.org/officeDocument/2006/relationships/image" Target="media/image38.png"/><Relationship Id="rId56" Type="http://schemas.openxmlformats.org/officeDocument/2006/relationships/image" Target="media/image45.wmf"/><Relationship Id="rId8" Type="http://schemas.openxmlformats.org/officeDocument/2006/relationships/image" Target="media/image3.png"/><Relationship Id="rId51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7.png"/><Relationship Id="rId33" Type="http://schemas.openxmlformats.org/officeDocument/2006/relationships/hyperlink" Target="http://images.google.de/imgres?imgurl=http://www.clipartguide.com/_small/0512-0710-2915-2553.jpg&amp;imgrefurl=http://www.clipartguide.com/_pages/0512-0710-2915-2553.html&amp;usg=__2tTCdwpLItppagLoNinLciuWuGk=&amp;h=300&amp;w=300&amp;sz=15&amp;hl=de&amp;start=13&amp;um=1&amp;itbs=1&amp;tbnid=p4-_F9QTM0v-wM:&amp;tbnh=116&amp;tbnw=116&amp;prev=/images?q=clipart+basket+of+apples&amp;um=1&amp;hl=de&amp;rlz=1R2GGIE_de&amp;tbs=isch:1" TargetMode="External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284</TotalTime>
  <Pages>3</Pages>
  <Words>834</Words>
  <Characters>4758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edanur</cp:lastModifiedBy>
  <cp:revision>82</cp:revision>
  <dcterms:created xsi:type="dcterms:W3CDTF">2012-10-20T09:53:00Z</dcterms:created>
  <dcterms:modified xsi:type="dcterms:W3CDTF">2013-11-10T13:34:00Z</dcterms:modified>
  <cp:category>www.sorubak.com</cp:category>
</cp:coreProperties>
</file>