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71A" w:rsidRDefault="00E0771A" w:rsidP="00462085">
      <w:pPr>
        <w:spacing w:after="0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15pt;margin-top:-39.8pt;width:549.95pt;height:75.8pt;z-index:251641344" adj="3633">
            <v:textbox style="mso-next-textbox:#_x0000_s1026">
              <w:txbxContent>
                <w:p w:rsidR="00E0771A" w:rsidRPr="00E57BD5" w:rsidRDefault="00E0771A" w:rsidP="0096680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2013-2014 ACADEMIC YEAR TEKİRSİN SECONDARY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SCHOOL</w:t>
                  </w:r>
                </w:p>
                <w:p w:rsidR="00E0771A" w:rsidRPr="00E57BD5" w:rsidRDefault="00E0771A" w:rsidP="001F78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FIRST TERM FIRST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GRADE:5       MARK:</w:t>
                  </w:r>
                </w:p>
                <w:p w:rsidR="00E0771A" w:rsidRDefault="00E0771A" w:rsidP="0096680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E0771A" w:rsidRPr="00E455FF" w:rsidRDefault="00E0771A" w:rsidP="0096680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Score: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A38D2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77.25pt;height:89.2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E0771A" w:rsidRPr="00BB66BB" w:rsidRDefault="00E0771A" w:rsidP="00462085">
      <w:pPr>
        <w:spacing w:after="0"/>
        <w:rPr>
          <w:sz w:val="18"/>
          <w:szCs w:val="18"/>
        </w:rPr>
      </w:pPr>
    </w:p>
    <w:p w:rsidR="00E0771A" w:rsidRPr="00BB66BB" w:rsidRDefault="00E0771A" w:rsidP="00BB66BB">
      <w:pPr>
        <w:spacing w:after="0"/>
        <w:rPr>
          <w:sz w:val="18"/>
          <w:szCs w:val="18"/>
        </w:rPr>
      </w:pPr>
      <w:r>
        <w:rPr>
          <w:noProof/>
          <w:lang w:eastAsia="tr-TR"/>
        </w:rPr>
        <w:pict>
          <v:shape id="Resim 11" o:spid="_x0000_s1027" type="#_x0000_t75" alt="fr7_girl1" style="position:absolute;margin-left:-15.4pt;margin-top:8.65pt;width:53.6pt;height:1in;z-index:251643392;visibility:visible">
            <v:imagedata r:id="rId6" o:title=""/>
          </v:shape>
        </w:pict>
      </w:r>
      <w:r>
        <w:rPr>
          <w:sz w:val="18"/>
          <w:szCs w:val="18"/>
        </w:rPr>
        <w:t xml:space="preserve">                   </w:t>
      </w:r>
      <w:r w:rsidRPr="00BB66BB">
        <w:rPr>
          <w:rFonts w:ascii="Comic Sans MS" w:hAnsi="Comic Sans MS"/>
          <w:b/>
          <w:noProof/>
          <w:sz w:val="18"/>
          <w:szCs w:val="18"/>
          <w:lang w:eastAsia="tr-TR"/>
        </w:rPr>
        <w:t xml:space="preserve">READ THE PASSAGE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(PARÇAYI OKUYUN) </w:t>
      </w:r>
    </w:p>
    <w:p w:rsidR="00E0771A" w:rsidRPr="000E1C60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 w:rsidRPr="000E1C60">
        <w:rPr>
          <w:rFonts w:ascii="Comic Sans MS" w:hAnsi="Comic Sans MS"/>
          <w:sz w:val="18"/>
          <w:szCs w:val="18"/>
        </w:rPr>
        <w:t xml:space="preserve">                   Hello!. I am Deniz.I am a student.I am ten years old.Everyday,I get up at seven o’clock. I have a shower at half          .                past seven.Then,I get dress my school uniform.I have breakfast at a  quarter to eight and I go to school at nine  ..                   o’clock.I have lunch at school canteen at twelwe.  I arrive at home at four o’clock.At half past six,I do my </w:t>
      </w:r>
    </w:p>
    <w:p w:rsidR="00E0771A" w:rsidRPr="000E1C60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 w:rsidRPr="000E1C60">
        <w:rPr>
          <w:rFonts w:ascii="Comic Sans MS" w:hAnsi="Comic Sans MS"/>
          <w:sz w:val="18"/>
          <w:szCs w:val="18"/>
        </w:rPr>
        <w:t>.                   homeworks.I have dinner at seven  o’clock and I watch tv at half past eight.I go to bed at ten o’clock.</w:t>
      </w:r>
    </w:p>
    <w:p w:rsidR="00E0771A" w:rsidRPr="00BB66BB" w:rsidRDefault="00E0771A" w:rsidP="002152DE">
      <w:pPr>
        <w:spacing w:after="0"/>
        <w:rPr>
          <w:rFonts w:ascii="Comic Sans MS" w:hAnsi="Comic Sans MS"/>
          <w:sz w:val="18"/>
          <w:szCs w:val="18"/>
        </w:rPr>
      </w:pPr>
    </w:p>
    <w:p w:rsidR="00E0771A" w:rsidRPr="00BB66BB" w:rsidRDefault="00E0771A" w:rsidP="002152DE">
      <w:pPr>
        <w:spacing w:after="0"/>
        <w:rPr>
          <w:rFonts w:ascii="Comic Sans MS" w:hAnsi="Comic Sans MS"/>
          <w:b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   </w:t>
      </w:r>
      <w:r w:rsidRPr="00BB66BB">
        <w:rPr>
          <w:rFonts w:ascii="Comic Sans MS" w:hAnsi="Comic Sans MS"/>
          <w:b/>
          <w:sz w:val="18"/>
          <w:szCs w:val="18"/>
        </w:rPr>
        <w:t>A.MAKE TRUE/FALSE   (DOĞRU/YANLIŞ )</w:t>
      </w:r>
      <w:r>
        <w:rPr>
          <w:rFonts w:ascii="Comic Sans MS" w:hAnsi="Comic Sans MS"/>
          <w:b/>
          <w:sz w:val="18"/>
          <w:szCs w:val="18"/>
        </w:rPr>
        <w:t xml:space="preserve">  3*4=12</w:t>
      </w:r>
    </w:p>
    <w:p w:rsidR="00E0771A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1.Deniz gets up at nine o’clock.         T / F       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BB66BB">
        <w:rPr>
          <w:rFonts w:ascii="Comic Sans MS" w:hAnsi="Comic Sans MS"/>
          <w:sz w:val="18"/>
          <w:szCs w:val="18"/>
        </w:rPr>
        <w:t xml:space="preserve"> 3.Deniz  sleeps at ten o’clock.                 T / F   </w:t>
      </w:r>
    </w:p>
    <w:p w:rsidR="00E0771A" w:rsidRPr="00BB66BB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   </w:t>
      </w:r>
    </w:p>
    <w:p w:rsidR="00E0771A" w:rsidRPr="00BB66BB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2.Deniz has breakfast at 07:45.      T / F      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BB66BB">
        <w:rPr>
          <w:rFonts w:ascii="Comic Sans MS" w:hAnsi="Comic Sans MS"/>
          <w:sz w:val="18"/>
          <w:szCs w:val="18"/>
        </w:rPr>
        <w:t xml:space="preserve">  4.Deniz has lunch at half past eight.       T / F    </w:t>
      </w:r>
    </w:p>
    <w:p w:rsidR="00E0771A" w:rsidRPr="00BB66BB" w:rsidRDefault="00E0771A" w:rsidP="002152DE">
      <w:pPr>
        <w:spacing w:after="0"/>
        <w:rPr>
          <w:rFonts w:ascii="Comic Sans MS" w:hAnsi="Comic Sans MS"/>
          <w:sz w:val="18"/>
          <w:szCs w:val="18"/>
        </w:rPr>
      </w:pPr>
    </w:p>
    <w:p w:rsidR="00E0771A" w:rsidRDefault="00E0771A" w:rsidP="002152DE">
      <w:pPr>
        <w:spacing w:after="0"/>
        <w:rPr>
          <w:rFonts w:ascii="Comic Sans MS" w:hAnsi="Comic Sans MS"/>
          <w:b/>
          <w:sz w:val="18"/>
          <w:szCs w:val="18"/>
        </w:rPr>
      </w:pPr>
      <w:r w:rsidRPr="00BB66BB">
        <w:rPr>
          <w:rFonts w:ascii="Comic Sans MS" w:hAnsi="Comic Sans MS"/>
          <w:b/>
          <w:sz w:val="18"/>
          <w:szCs w:val="18"/>
        </w:rPr>
        <w:t>B.COMPLETE THE SENTENCES: (CÜMLELERİ TAMAMLAYIN):</w:t>
      </w:r>
      <w:r>
        <w:rPr>
          <w:rFonts w:ascii="Comic Sans MS" w:hAnsi="Comic Sans MS"/>
          <w:b/>
          <w:sz w:val="18"/>
          <w:szCs w:val="18"/>
        </w:rPr>
        <w:t xml:space="preserve">   3*4=12</w:t>
      </w:r>
    </w:p>
    <w:p w:rsidR="00E0771A" w:rsidRPr="00BB66BB" w:rsidRDefault="00E0771A" w:rsidP="002152DE">
      <w:pPr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b/>
          <w:sz w:val="18"/>
          <w:szCs w:val="18"/>
        </w:rPr>
        <w:t>1.</w:t>
      </w:r>
      <w:r w:rsidRPr="00BB66BB">
        <w:rPr>
          <w:rFonts w:ascii="Comic Sans MS" w:hAnsi="Comic Sans MS"/>
          <w:sz w:val="18"/>
          <w:szCs w:val="18"/>
        </w:rPr>
        <w:t>Deniz goes to school at………………………………………………..</w:t>
      </w:r>
      <w:r>
        <w:rPr>
          <w:rFonts w:ascii="Comic Sans MS" w:hAnsi="Comic Sans MS"/>
          <w:sz w:val="18"/>
          <w:szCs w:val="18"/>
        </w:rPr>
        <w:t xml:space="preserve">       3.Deniz has………………………………………………………..at half past seven.</w:t>
      </w:r>
    </w:p>
    <w:p w:rsidR="00E0771A" w:rsidRDefault="00E0771A" w:rsidP="002152DE">
      <w:pPr>
        <w:spacing w:after="0"/>
        <w:rPr>
          <w:rFonts w:ascii="Comic Sans MS" w:hAnsi="Comic Sans MS"/>
          <w:sz w:val="18"/>
          <w:szCs w:val="18"/>
        </w:rPr>
      </w:pPr>
    </w:p>
    <w:p w:rsidR="00E0771A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2.Deniz ………………………………………….........................at four .       4.Deniz  does her homework at half past six o’clock.</w:t>
      </w:r>
    </w:p>
    <w:p w:rsidR="00E0771A" w:rsidRDefault="00E0771A" w:rsidP="002152DE">
      <w:pPr>
        <w:spacing w:after="0"/>
        <w:rPr>
          <w:rFonts w:ascii="Comic Sans MS" w:hAnsi="Comic Sans MS"/>
          <w:sz w:val="18"/>
          <w:szCs w:val="18"/>
        </w:rPr>
      </w:pPr>
    </w:p>
    <w:p w:rsidR="00E0771A" w:rsidRPr="007A4292" w:rsidRDefault="00E0771A" w:rsidP="002152DE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_x0000_s1028" type="#_x0000_t75" style="position:absolute;margin-left:157.75pt;margin-top:12.45pt;width:93.45pt;height:85.75pt;z-index:25164544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9" type="#_x0000_t75" style="position:absolute;margin-left:422.75pt;margin-top:12.25pt;width:98.05pt;height:88.05pt;z-index:25164748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0" type="#_x0000_t75" style="position:absolute;margin-left:297.9pt;margin-top:7.7pt;width:90.35pt;height:90.35pt;z-index:251646464;visibility:visible">
            <v:imagedata r:id="rId7" o:title=""/>
          </v:shape>
        </w:pict>
      </w:r>
      <w:r w:rsidRPr="007A4292">
        <w:rPr>
          <w:rFonts w:ascii="Comic Sans MS" w:hAnsi="Comic Sans MS"/>
          <w:b/>
          <w:sz w:val="18"/>
          <w:szCs w:val="18"/>
        </w:rPr>
        <w:t>C.TELLING THE TIME:</w:t>
      </w:r>
      <w:r>
        <w:rPr>
          <w:rFonts w:ascii="Comic Sans MS" w:hAnsi="Comic Sans MS"/>
          <w:b/>
          <w:sz w:val="18"/>
          <w:szCs w:val="18"/>
        </w:rPr>
        <w:t xml:space="preserve"> 6*2=12</w:t>
      </w:r>
    </w:p>
    <w:p w:rsidR="00E0771A" w:rsidRDefault="00E0771A" w:rsidP="002152DE">
      <w:pPr>
        <w:spacing w:after="0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Imagen 9" o:spid="_x0000_s1031" type="#_x0000_t75" style="position:absolute;margin-left:18.35pt;margin-top:1.75pt;width:98.05pt;height:84.25pt;z-index:251644416;visibility:visible">
            <v:imagedata r:id="rId7" o:title=""/>
          </v:shape>
        </w:pict>
      </w:r>
    </w:p>
    <w:p w:rsidR="00E0771A" w:rsidRPr="00BB66BB" w:rsidRDefault="00E0771A" w:rsidP="002152DE">
      <w:pPr>
        <w:spacing w:after="0"/>
        <w:rPr>
          <w:rFonts w:ascii="Comic Sans MS" w:hAnsi="Comic Sans MS"/>
          <w:sz w:val="18"/>
          <w:szCs w:val="18"/>
        </w:rPr>
      </w:pPr>
    </w:p>
    <w:p w:rsidR="00E0771A" w:rsidRDefault="00E0771A" w:rsidP="002152DE">
      <w:pPr>
        <w:spacing w:after="0"/>
        <w:rPr>
          <w:rFonts w:ascii="Comic Sans MS" w:hAnsi="Comic Sans MS"/>
        </w:rPr>
      </w:pPr>
    </w:p>
    <w:p w:rsidR="00E0771A" w:rsidRPr="002152DE" w:rsidRDefault="00E0771A" w:rsidP="002152DE">
      <w:pPr>
        <w:spacing w:after="0"/>
        <w:rPr>
          <w:rFonts w:ascii="Comic Sans MS" w:hAnsi="Comic Sans MS"/>
        </w:rPr>
      </w:pPr>
    </w:p>
    <w:p w:rsidR="00E0771A" w:rsidRPr="00CC33EC" w:rsidRDefault="00E0771A" w:rsidP="00CC33EC"/>
    <w:p w:rsidR="00E0771A" w:rsidRDefault="00E0771A" w:rsidP="00CC33EC">
      <w:p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_x0000_s1032" type="#_x0000_t75" style="position:absolute;margin-left:332.35pt;margin-top:17.95pt;width:81.2pt;height:78.1pt;z-index:25165772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75" style="position:absolute;margin-left:96.35pt;margin-top:675.55pt;width:42.7pt;height:54.5pt;rotation:7710585fd;z-index:251660800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Imagen 8" o:spid="_x0000_s1034" type="#_x0000_t75" style="position:absolute;margin-left:191.3pt;margin-top:488pt;width:41.5pt;height:54.3pt;rotation:-3904948fd;z-index:251658752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_x0000_s1035" type="#_x0000_t75" style="position:absolute;margin-left:13.75pt;margin-top:19.5pt;width:88.85pt;height:76.55pt;z-index:251656704;visibility:visible">
            <v:imagedata r:id="rId7" o:title=""/>
          </v:shape>
        </w:pict>
      </w:r>
      <w:r>
        <w:rPr>
          <w:rFonts w:ascii="Comic Sans MS" w:hAnsi="Comic Sans MS"/>
          <w:sz w:val="18"/>
          <w:szCs w:val="18"/>
        </w:rPr>
        <w:t>1.   It is half past ten</w:t>
      </w:r>
      <w:r w:rsidRPr="00A865C1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                 2.It is a quarter past two.              3. It is six o’clock.              4.It is a quarter to three.</w:t>
      </w:r>
    </w:p>
    <w:p w:rsidR="00E0771A" w:rsidRDefault="00E0771A" w:rsidP="00CC33EC">
      <w:p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_x0000_s1036" type="#_x0000_t75" style="position:absolute;margin-left:369.05pt;margin-top:14.2pt;width:22.05pt;height:27.7pt;rotation:7710585fd;z-index:251661824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_x0000_s1037" type="#_x0000_t75" style="position:absolute;margin-left:43.05pt;margin-top:22.8pt;width:21.25pt;height:28.55pt;rotation:-3904948fd;z-index:251659776;visibility:visible">
            <v:imagedata r:id="rId8" o:title="" croptop="16827f" cropbottom="22583f" cropleft="15860f" cropright="29450f"/>
          </v:shape>
        </w:pict>
      </w:r>
      <w:r>
        <w:rPr>
          <w:noProof/>
          <w:lang w:eastAsia="tr-TR"/>
        </w:rPr>
        <w:pict>
          <v:shape id="_x0000_s1038" type="#_x0000_t75" style="position:absolute;margin-left:36.1pt;margin-top:468.45pt;width:140.25pt;height:132.8pt;z-index:251655680;visibility:visible">
            <v:imagedata r:id="rId7" o:title=""/>
          </v:shape>
        </w:pict>
      </w:r>
    </w:p>
    <w:p w:rsidR="00E0771A" w:rsidRDefault="00E0771A" w:rsidP="00CC33EC">
      <w:pPr>
        <w:rPr>
          <w:rFonts w:ascii="Comic Sans MS" w:hAnsi="Comic Sans MS"/>
          <w:sz w:val="18"/>
          <w:szCs w:val="18"/>
        </w:rPr>
      </w:pPr>
    </w:p>
    <w:p w:rsidR="00E0771A" w:rsidRDefault="00E0771A" w:rsidP="00CC33EC">
      <w:pPr>
        <w:rPr>
          <w:rFonts w:ascii="Comic Sans MS" w:hAnsi="Comic Sans MS"/>
          <w:sz w:val="18"/>
          <w:szCs w:val="18"/>
        </w:rPr>
      </w:pPr>
    </w:p>
    <w:p w:rsidR="00E0771A" w:rsidRPr="00A865C1" w:rsidRDefault="00E0771A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5.It is……………………………………………………………………………..                           6………………………………………………………………………………………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EE546B">
        <w:rPr>
          <w:rFonts w:ascii="Comic Sans MS" w:hAnsi="Comic Sans MS"/>
          <w:b/>
          <w:sz w:val="18"/>
          <w:szCs w:val="18"/>
        </w:rPr>
        <w:t>.</w:t>
      </w:r>
      <w:r>
        <w:rPr>
          <w:noProof/>
          <w:lang w:eastAsia="tr-TR"/>
        </w:rPr>
        <w:pict>
          <v:shape id="_x0000_s1039" type="#_x0000_t75" style="position:absolute;margin-left:36.1pt;margin-top:468.45pt;width:140.25pt;height:132.8pt;z-index:251648512;visibility:visible;mso-position-horizontal-relative:text;mso-position-vertical-relative:text">
            <v:imagedata r:id="rId7" o:title=""/>
          </v:shape>
        </w:pict>
      </w:r>
      <w:r>
        <w:rPr>
          <w:rFonts w:ascii="Comic Sans MS" w:hAnsi="Comic Sans MS"/>
          <w:b/>
          <w:sz w:val="18"/>
          <w:szCs w:val="18"/>
        </w:rPr>
        <w:t>MATCH THE PICTURES WITH THEIR MEANINGS:  (EŞLEŞTİRİN)     5*1=5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( A.Go to school  / B. have a shower  /  C. get up  /   D.watch tv /   E. play computer games )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group id="_x0000_s1040" style="position:absolute;margin-left:250.05pt;margin-top:3.75pt;width:64.35pt;height:81pt;z-index:251642368" coordorigin="6381,1619" coordsize="2942,2601">
            <v:shape id="_x0000_s1041" type="#_x0000_t75" style="position:absolute;left:6381;top:1619;width:1476;height:2601">
              <v:imagedata r:id="rId9" o:title=""/>
            </v:shape>
            <v:shape id="_x0000_s1042" type="#_x0000_t75" style="position:absolute;left:7821;top:1619;width:1502;height:2526">
              <v:imagedata r:id="rId10" o:title=""/>
            </v:shape>
          </v:group>
        </w:pict>
      </w:r>
      <w:r>
        <w:rPr>
          <w:noProof/>
          <w:lang w:eastAsia="tr-TR"/>
        </w:rPr>
        <w:pict>
          <v:shape id="Imagen 1" o:spid="_x0000_s1043" type="#_x0000_t75" alt="http://www.jasonmangual.com/akidslife/images/ColoringBook/LgWakeUpWLayers.png" style="position:absolute;margin-left:366.5pt;margin-top:2.9pt;width:69.05pt;height:75.8pt;z-index:251654656;visibility:visible">
            <v:imagedata r:id="rId11" o:title="" cropbottom="8770f"/>
          </v:shape>
        </w:pict>
      </w:r>
      <w:r>
        <w:rPr>
          <w:noProof/>
          <w:lang w:eastAsia="tr-TR"/>
        </w:rPr>
        <w:pict>
          <v:shape id="Resim 19" o:spid="_x0000_s1044" type="#_x0000_t75" alt="ckz8_girl5" style="position:absolute;margin-left:141.7pt;margin-top:2.9pt;width:66.65pt;height:75.85pt;z-index:251652608;visibility:visible">
            <v:imagedata r:id="rId12" o:title=""/>
          </v:shape>
        </w:pict>
      </w:r>
      <w:r>
        <w:rPr>
          <w:noProof/>
          <w:lang w:eastAsia="tr-TR"/>
        </w:rPr>
        <w:pict>
          <v:shape id="irc_mi" o:spid="_x0000_s1045" type="#_x0000_t75" alt="http://classconnection.s3.amazonaws.com/551/flashcards/1322551/jpeg/royalty-free-shower-clipart-illustration-10478781338221456079.jpeg" style="position:absolute;margin-left:126.35pt;margin-top:.6pt;width:74.3pt;height:78.1pt;z-index:251650560;visibility:visible">
            <v:imagedata r:id="rId13" o:title=""/>
            <w10:wrap type="square"/>
          </v:shape>
        </w:pict>
      </w:r>
      <w:r>
        <w:rPr>
          <w:noProof/>
          <w:lang w:eastAsia="tr-TR"/>
        </w:rPr>
        <w:pict>
          <v:shape id="myimage" o:spid="_x0000_s1046" type="#_x0000_t75" alt="Kid Watching TV - Black And White Royalty Free Stock Image - Image: 9314686" style="position:absolute;margin-left:-4.65pt;margin-top:9.05pt;width:85.3pt;height:65.1pt;z-index:251649536;visibility:visible">
            <v:imagedata r:id="rId14" o:title=""/>
            <w10:wrap type="square"/>
          </v:shape>
        </w:pict>
      </w:r>
      <w:r w:rsidRPr="00EE546B">
        <w:rPr>
          <w:rFonts w:ascii="Comic Sans MS" w:hAnsi="Comic Sans MS"/>
          <w:b/>
          <w:sz w:val="18"/>
          <w:szCs w:val="18"/>
        </w:rPr>
        <w:tab/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_x0000_s1047" type="#_x0000_t75" alt="df09_farmer7" style="position:absolute;margin-left:13.05pt;margin-top:313.85pt;width:102pt;height:156pt;z-index:-251662848;visibility:visible">
            <v:imagedata r:id="rId15" o:title=""/>
          </v:shape>
        </w:pict>
      </w:r>
      <w:r>
        <w:rPr>
          <w:noProof/>
          <w:lang w:eastAsia="tr-TR"/>
        </w:rPr>
        <w:pict>
          <v:shape id="Resim 18" o:spid="_x0000_s1048" type="#_x0000_t75" alt="ckz8_girl5" style="position:absolute;margin-left:256.8pt;margin-top:258.95pt;width:85.45pt;height:98.05pt;z-index:251651584;visibility:visible">
            <v:imagedata r:id="rId12" o:title=""/>
          </v:shape>
        </w:pic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  <w:sectPr w:rsidR="00E0771A" w:rsidSect="004620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>…………………………………….        ……………………………….         …………………..………         ………………………………      ………………………………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636F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E</w:t>
      </w:r>
      <w:r w:rsidRPr="003F6ADF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DIRECTIONS:</w:t>
      </w:r>
      <w:r w:rsidRPr="00E66BDF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Y</w:t>
      </w:r>
      <w:r w:rsidRPr="00E66BDF">
        <w:rPr>
          <w:rFonts w:ascii="Comic Sans MS" w:hAnsi="Comic Sans MS"/>
          <w:b/>
          <w:sz w:val="20"/>
          <w:szCs w:val="20"/>
        </w:rPr>
        <w:t>önleri yazınız.</w:t>
      </w:r>
      <w:r>
        <w:rPr>
          <w:rFonts w:ascii="Comic Sans MS" w:hAnsi="Comic Sans MS"/>
          <w:b/>
          <w:sz w:val="20"/>
          <w:szCs w:val="20"/>
        </w:rPr>
        <w:t xml:space="preserve">5*2=10  </w:t>
      </w:r>
    </w:p>
    <w:p w:rsidR="00E0771A" w:rsidRPr="00046F44" w:rsidRDefault="00E0771A" w:rsidP="00636FF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(North/west/east/middle/south)</w:t>
      </w:r>
    </w:p>
    <w:p w:rsidR="00E0771A" w:rsidRPr="00636FF3" w:rsidRDefault="00E0771A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636FF3">
        <w:rPr>
          <w:rFonts w:ascii="Comic Sans MS" w:hAnsi="Comic Sans MS"/>
          <w:sz w:val="18"/>
          <w:szCs w:val="18"/>
        </w:rPr>
        <w:t>1.Ankara is in the ………………………………………. of Turkey</w:t>
      </w:r>
    </w:p>
    <w:p w:rsidR="00E0771A" w:rsidRPr="00636FF3" w:rsidRDefault="00E0771A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E0771A" w:rsidRPr="00636FF3" w:rsidRDefault="00E0771A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636FF3">
        <w:rPr>
          <w:sz w:val="18"/>
          <w:szCs w:val="18"/>
        </w:rPr>
        <w:t xml:space="preserve">2.   </w:t>
      </w:r>
      <w:r w:rsidRPr="00636FF3">
        <w:rPr>
          <w:rFonts w:ascii="Comic Sans MS" w:hAnsi="Comic Sans MS"/>
          <w:sz w:val="18"/>
          <w:szCs w:val="18"/>
        </w:rPr>
        <w:t>Hatay is in the</w:t>
      </w:r>
      <w:r>
        <w:rPr>
          <w:rFonts w:ascii="Comic Sans MS" w:hAnsi="Comic Sans MS"/>
          <w:sz w:val="18"/>
          <w:szCs w:val="18"/>
        </w:rPr>
        <w:t>…………………………………………</w:t>
      </w:r>
      <w:r w:rsidRPr="00636FF3">
        <w:rPr>
          <w:rFonts w:ascii="Comic Sans MS" w:hAnsi="Comic Sans MS"/>
          <w:sz w:val="18"/>
          <w:szCs w:val="18"/>
        </w:rPr>
        <w:t>of Turkey.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3.  Sinop is in the </w:t>
      </w:r>
      <w:r>
        <w:rPr>
          <w:rFonts w:ascii="Comic Sans MS" w:hAnsi="Comic Sans MS"/>
          <w:sz w:val="18"/>
          <w:szCs w:val="18"/>
        </w:rPr>
        <w:t>……………………………………….</w:t>
      </w:r>
      <w:r w:rsidRPr="00E83966">
        <w:rPr>
          <w:rFonts w:ascii="Comic Sans MS" w:hAnsi="Comic Sans MS"/>
          <w:sz w:val="18"/>
          <w:szCs w:val="18"/>
        </w:rPr>
        <w:t xml:space="preserve"> of Turkey.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>4.  İzmir is in the</w:t>
      </w:r>
      <w:r>
        <w:rPr>
          <w:rFonts w:ascii="Comic Sans MS" w:hAnsi="Comic Sans MS"/>
          <w:sz w:val="18"/>
          <w:szCs w:val="18"/>
        </w:rPr>
        <w:t>…………………………………………</w:t>
      </w:r>
      <w:r w:rsidRPr="00E83966">
        <w:rPr>
          <w:rFonts w:ascii="Comic Sans MS" w:hAnsi="Comic Sans MS"/>
          <w:sz w:val="18"/>
          <w:szCs w:val="18"/>
        </w:rPr>
        <w:t xml:space="preserve"> of Turkey.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E0771A" w:rsidRPr="00E83966" w:rsidRDefault="00E0771A" w:rsidP="00636FF3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>5.  Van is in the</w:t>
      </w:r>
      <w:r>
        <w:rPr>
          <w:rFonts w:ascii="Comic Sans MS" w:hAnsi="Comic Sans MS"/>
          <w:sz w:val="18"/>
          <w:szCs w:val="18"/>
        </w:rPr>
        <w:t>…………………………………………….</w:t>
      </w:r>
      <w:r w:rsidRPr="00E83966">
        <w:rPr>
          <w:rFonts w:ascii="Comic Sans MS" w:hAnsi="Comic Sans MS"/>
          <w:sz w:val="18"/>
          <w:szCs w:val="18"/>
        </w:rPr>
        <w:t xml:space="preserve"> of Turkey</w:t>
      </w:r>
      <w:r>
        <w:rPr>
          <w:rFonts w:ascii="Comic Sans MS" w:hAnsi="Comic Sans MS"/>
          <w:sz w:val="18"/>
          <w:szCs w:val="18"/>
        </w:rPr>
        <w:t>.</w:t>
      </w:r>
    </w:p>
    <w:p w:rsidR="00E0771A" w:rsidRPr="00B562B3" w:rsidRDefault="00E0771A" w:rsidP="00944333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F)DOĞRU SEÇENEĞİ </w:t>
      </w:r>
      <w:r w:rsidRPr="00B562B3">
        <w:rPr>
          <w:rFonts w:ascii="Comic Sans MS" w:hAnsi="Comic Sans MS"/>
          <w:b/>
          <w:bCs/>
          <w:sz w:val="18"/>
          <w:szCs w:val="18"/>
        </w:rPr>
        <w:t>İŞARETLEYİNİZ.</w:t>
      </w:r>
      <w:r>
        <w:rPr>
          <w:rFonts w:ascii="Comic Sans MS" w:hAnsi="Comic Sans MS"/>
          <w:b/>
          <w:bCs/>
          <w:sz w:val="18"/>
          <w:szCs w:val="18"/>
        </w:rPr>
        <w:t xml:space="preserve">(12*2=24 </w:t>
      </w:r>
      <w:r w:rsidRPr="00B562B3">
        <w:rPr>
          <w:rFonts w:ascii="Comic Sans MS" w:hAnsi="Comic Sans MS"/>
          <w:b/>
          <w:bCs/>
          <w:sz w:val="18"/>
          <w:szCs w:val="18"/>
        </w:rPr>
        <w:t>)</w:t>
      </w:r>
    </w:p>
    <w:p w:rsidR="00E0771A" w:rsidRPr="00B562B3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2" o:spid="_x0000_s1049" type="#_x0000_t75" style="position:absolute;margin-left:18pt;margin-top:2.6pt;width:135pt;height:69.75pt;z-index:-251653632;visibility:visible">
            <v:imagedata r:id="rId16" o:title=""/>
          </v:shape>
        </w:pict>
      </w:r>
    </w:p>
    <w:p w:rsidR="00E0771A" w:rsidRPr="00B562B3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2B3">
        <w:rPr>
          <w:rFonts w:ascii="Comic Sans MS" w:hAnsi="Comic Sans MS"/>
          <w:sz w:val="18"/>
          <w:szCs w:val="18"/>
        </w:rPr>
        <w:t xml:space="preserve">                              2</w:t>
      </w:r>
    </w:p>
    <w:p w:rsidR="00E0771A" w:rsidRPr="00B562B3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2B3">
        <w:rPr>
          <w:rFonts w:ascii="Comic Sans MS" w:hAnsi="Comic Sans MS"/>
          <w:sz w:val="18"/>
          <w:szCs w:val="18"/>
        </w:rPr>
        <w:t xml:space="preserve">                           </w:t>
      </w:r>
    </w:p>
    <w:p w:rsidR="00E0771A" w:rsidRPr="00B562B3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2B3">
        <w:rPr>
          <w:rFonts w:ascii="Comic Sans MS" w:hAnsi="Comic Sans MS"/>
          <w:sz w:val="18"/>
          <w:szCs w:val="18"/>
        </w:rPr>
        <w:t xml:space="preserve">              </w:t>
      </w:r>
      <w:r>
        <w:rPr>
          <w:rFonts w:ascii="Comic Sans MS" w:hAnsi="Comic Sans MS"/>
          <w:sz w:val="18"/>
          <w:szCs w:val="18"/>
        </w:rPr>
        <w:t>3</w:t>
      </w:r>
      <w:r w:rsidRPr="00B562B3">
        <w:rPr>
          <w:rFonts w:ascii="Comic Sans MS" w:hAnsi="Comic Sans MS"/>
          <w:sz w:val="18"/>
          <w:szCs w:val="18"/>
        </w:rPr>
        <w:t xml:space="preserve">            1                </w:t>
      </w:r>
    </w:p>
    <w:p w:rsidR="00E0771A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562B3">
        <w:rPr>
          <w:rFonts w:ascii="Comic Sans MS" w:hAnsi="Comic Sans MS"/>
          <w:sz w:val="18"/>
          <w:szCs w:val="18"/>
        </w:rPr>
        <w:t xml:space="preserve">      </w:t>
      </w:r>
    </w:p>
    <w:p w:rsidR="00E0771A" w:rsidRPr="00721EB9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 xml:space="preserve"> 1………………………………………..</w:t>
      </w:r>
    </w:p>
    <w:p w:rsidR="00E0771A" w:rsidRPr="00721EB9" w:rsidRDefault="00E0771A" w:rsidP="00944333">
      <w:pPr>
        <w:pStyle w:val="ListParagraph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 xml:space="preserve">The Aegean Region </w:t>
      </w:r>
    </w:p>
    <w:p w:rsidR="00E0771A" w:rsidRPr="00721EB9" w:rsidRDefault="00E0771A" w:rsidP="00944333">
      <w:pPr>
        <w:pStyle w:val="ListParagraph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Central Anatolia Region</w:t>
      </w:r>
    </w:p>
    <w:p w:rsidR="00E0771A" w:rsidRPr="00721EB9" w:rsidRDefault="00E0771A" w:rsidP="00944333">
      <w:pPr>
        <w:pStyle w:val="ListParagraph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Mediterranean Region</w:t>
      </w:r>
    </w:p>
    <w:p w:rsidR="00E0771A" w:rsidRPr="00721EB9" w:rsidRDefault="00E0771A" w:rsidP="00944333">
      <w:pPr>
        <w:pStyle w:val="ListParagraph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Marmara Region</w:t>
      </w:r>
    </w:p>
    <w:p w:rsidR="00E0771A" w:rsidRPr="00721EB9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0771A" w:rsidRPr="00721EB9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 xml:space="preserve">       2……………………………………….</w:t>
      </w:r>
    </w:p>
    <w:p w:rsidR="00E0771A" w:rsidRPr="00721EB9" w:rsidRDefault="00E0771A" w:rsidP="00944333">
      <w:pPr>
        <w:pStyle w:val="ListParagraph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Black Sea Region</w:t>
      </w:r>
    </w:p>
    <w:p w:rsidR="00E0771A" w:rsidRPr="00721EB9" w:rsidRDefault="00E0771A" w:rsidP="00944333">
      <w:pPr>
        <w:pStyle w:val="ListParagraph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Marmara Region</w:t>
      </w:r>
    </w:p>
    <w:p w:rsidR="00E0771A" w:rsidRPr="00721EB9" w:rsidRDefault="00E0771A" w:rsidP="00944333">
      <w:pPr>
        <w:pStyle w:val="ListParagraph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Eastern Anatolia Region</w:t>
      </w:r>
    </w:p>
    <w:p w:rsidR="00E0771A" w:rsidRPr="00721EB9" w:rsidRDefault="00E0771A" w:rsidP="00944333">
      <w:pPr>
        <w:pStyle w:val="ListParagraph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Aegean Region</w:t>
      </w:r>
    </w:p>
    <w:p w:rsidR="00E0771A" w:rsidRPr="00721EB9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0771A" w:rsidRPr="00721EB9" w:rsidRDefault="00E0771A" w:rsidP="00944333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 xml:space="preserve">       3………………………………………</w:t>
      </w:r>
    </w:p>
    <w:p w:rsidR="00E0771A" w:rsidRPr="00721EB9" w:rsidRDefault="00E0771A" w:rsidP="00944333">
      <w:pPr>
        <w:pStyle w:val="ListParagraph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Central Anatolia Region</w:t>
      </w:r>
    </w:p>
    <w:p w:rsidR="00E0771A" w:rsidRPr="00721EB9" w:rsidRDefault="00E0771A" w:rsidP="00944333">
      <w:pPr>
        <w:pStyle w:val="ListParagraph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Southeastern Anatolia Region</w:t>
      </w:r>
    </w:p>
    <w:p w:rsidR="00E0771A" w:rsidRPr="00721EB9" w:rsidRDefault="00E0771A" w:rsidP="00944333">
      <w:pPr>
        <w:pStyle w:val="ListParagraph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 Aegean  Region</w:t>
      </w:r>
    </w:p>
    <w:p w:rsidR="00E0771A" w:rsidRPr="00721EB9" w:rsidRDefault="00E0771A" w:rsidP="00944333">
      <w:pPr>
        <w:pStyle w:val="ListParagraph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>TheMediterranean Region</w:t>
      </w:r>
    </w:p>
    <w:p w:rsidR="00E0771A" w:rsidRPr="00721EB9" w:rsidRDefault="00E0771A" w:rsidP="00366B51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721EB9">
        <w:rPr>
          <w:rFonts w:ascii="Comic Sans MS" w:hAnsi="Comic Sans MS"/>
          <w:sz w:val="18"/>
          <w:szCs w:val="18"/>
        </w:rPr>
        <w:t xml:space="preserve">                           </w:t>
      </w:r>
    </w:p>
    <w:p w:rsidR="00E0771A" w:rsidRPr="00721EB9" w:rsidRDefault="00E0771A" w:rsidP="00721EB9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4.</w:t>
      </w:r>
      <w:r w:rsidRPr="00721EB9">
        <w:rPr>
          <w:rFonts w:ascii="Comic Sans MS" w:hAnsi="Comic Sans MS" w:cs="Times New Roman"/>
          <w:sz w:val="18"/>
          <w:szCs w:val="18"/>
        </w:rPr>
        <w:t>Ankara is the …………….. of Turkey</w:t>
      </w:r>
    </w:p>
    <w:p w:rsidR="00E0771A" w:rsidRPr="00721EB9" w:rsidRDefault="00E0771A" w:rsidP="00721EB9">
      <w:pPr>
        <w:pStyle w:val="NoSpacing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mountains</w:t>
      </w:r>
    </w:p>
    <w:p w:rsidR="00E0771A" w:rsidRPr="00DC647F" w:rsidRDefault="00E0771A" w:rsidP="00DC647F">
      <w:pPr>
        <w:pStyle w:val="NoSpacing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capital city</w:t>
      </w:r>
    </w:p>
    <w:p w:rsidR="00E0771A" w:rsidRPr="00721EB9" w:rsidRDefault="00E0771A" w:rsidP="00721EB9">
      <w:pPr>
        <w:pStyle w:val="NoSpacing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river</w:t>
      </w:r>
    </w:p>
    <w:p w:rsidR="00E0771A" w:rsidRPr="00721EB9" w:rsidRDefault="00E0771A" w:rsidP="00721EB9">
      <w:pPr>
        <w:pStyle w:val="NoSpacing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waterfall</w:t>
      </w:r>
    </w:p>
    <w:p w:rsidR="00E0771A" w:rsidRPr="00721EB9" w:rsidRDefault="00E0771A" w:rsidP="00721EB9">
      <w:pPr>
        <w:pStyle w:val="NoSpacing"/>
        <w:ind w:left="360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721EB9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5</w:t>
      </w:r>
      <w:r w:rsidRPr="00721EB9">
        <w:rPr>
          <w:rFonts w:ascii="Comic Sans MS" w:hAnsi="Comic Sans MS" w:cs="Times New Roman"/>
          <w:sz w:val="18"/>
          <w:szCs w:val="18"/>
        </w:rPr>
        <w:t>…………….is in the Central Anatolia Region.</w:t>
      </w:r>
    </w:p>
    <w:p w:rsidR="00E0771A" w:rsidRPr="00721EB9" w:rsidRDefault="00E0771A" w:rsidP="00721EB9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Pr="00721EB9" w:rsidRDefault="00E0771A" w:rsidP="00721EB9">
      <w:pPr>
        <w:pStyle w:val="NoSpacing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İstanbul</w:t>
      </w:r>
    </w:p>
    <w:p w:rsidR="00E0771A" w:rsidRPr="00721EB9" w:rsidRDefault="00E0771A" w:rsidP="00721EB9">
      <w:pPr>
        <w:pStyle w:val="NoSpacing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Konya</w:t>
      </w:r>
    </w:p>
    <w:p w:rsidR="00E0771A" w:rsidRPr="00721EB9" w:rsidRDefault="00E0771A" w:rsidP="00721EB9">
      <w:pPr>
        <w:pStyle w:val="NoSpacing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Trabzon</w:t>
      </w:r>
    </w:p>
    <w:p w:rsidR="00E0771A" w:rsidRDefault="00E0771A" w:rsidP="00721EB9">
      <w:pPr>
        <w:pStyle w:val="NoSpacing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Antalya</w:t>
      </w:r>
    </w:p>
    <w:p w:rsidR="00E0771A" w:rsidRPr="00721EB9" w:rsidRDefault="00E0771A" w:rsidP="00E357CF">
      <w:pPr>
        <w:pStyle w:val="NoSpacing"/>
        <w:ind w:left="720"/>
        <w:rPr>
          <w:rFonts w:ascii="Comic Sans MS" w:hAnsi="Comic Sans MS" w:cs="Times New Roman"/>
          <w:sz w:val="18"/>
          <w:szCs w:val="18"/>
        </w:rPr>
      </w:pPr>
    </w:p>
    <w:p w:rsidR="00E0771A" w:rsidRPr="00721EB9" w:rsidRDefault="00E0771A" w:rsidP="00721EB9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6</w:t>
      </w:r>
      <w:r w:rsidRPr="00721EB9">
        <w:rPr>
          <w:rFonts w:ascii="Comic Sans MS" w:hAnsi="Comic Sans MS" w:cs="Times New Roman"/>
          <w:sz w:val="18"/>
          <w:szCs w:val="18"/>
        </w:rPr>
        <w:t>.There are ……………….regions in Turkey.</w:t>
      </w:r>
    </w:p>
    <w:p w:rsidR="00E0771A" w:rsidRPr="00721EB9" w:rsidRDefault="00E0771A" w:rsidP="00721EB9">
      <w:pPr>
        <w:pStyle w:val="NoSpacing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81     </w:t>
      </w:r>
    </w:p>
    <w:p w:rsidR="00E0771A" w:rsidRPr="00721EB9" w:rsidRDefault="00E0771A" w:rsidP="00721EB9">
      <w:pPr>
        <w:pStyle w:val="NoSpacing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70</w:t>
      </w:r>
    </w:p>
    <w:p w:rsidR="00E0771A" w:rsidRPr="00721EB9" w:rsidRDefault="00E0771A" w:rsidP="00721EB9">
      <w:pPr>
        <w:pStyle w:val="NoSpacing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1</w:t>
      </w:r>
    </w:p>
    <w:p w:rsidR="00E0771A" w:rsidRPr="00721EB9" w:rsidRDefault="00E0771A" w:rsidP="00721EB9">
      <w:pPr>
        <w:pStyle w:val="NoSpacing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7</w:t>
      </w:r>
    </w:p>
    <w:p w:rsidR="00E0771A" w:rsidRPr="00305DF4" w:rsidRDefault="00E0771A" w:rsidP="00305DF4">
      <w:pPr>
        <w:spacing w:line="360" w:lineRule="auto"/>
        <w:ind w:left="360"/>
        <w:rPr>
          <w:rFonts w:ascii="Comic Sans MS" w:hAnsi="Comic Sans MS"/>
          <w:b/>
          <w:color w:val="000000"/>
          <w:sz w:val="18"/>
          <w:szCs w:val="18"/>
        </w:rPr>
      </w:pPr>
      <w:r>
        <w:rPr>
          <w:noProof/>
          <w:lang w:eastAsia="tr-TR"/>
        </w:rPr>
        <w:pict>
          <v:shape id="Resim 14" o:spid="_x0000_s1050" type="#_x0000_t75" alt="on" style="position:absolute;left:0;text-align:left;margin-left:178.7pt;margin-top:8.35pt;width:45.25pt;height:54.8pt;rotation:227472fd;z-index:-251652608;visibility:visible">
            <v:imagedata r:id="rId17" r:href="rId18"/>
          </v:shape>
        </w:pict>
      </w:r>
      <w:r>
        <w:rPr>
          <w:rFonts w:ascii="Comic Sans MS" w:hAnsi="Comic Sans MS"/>
          <w:b/>
          <w:sz w:val="18"/>
          <w:szCs w:val="18"/>
        </w:rPr>
        <w:t>7</w:t>
      </w:r>
      <w:r w:rsidRPr="00305DF4">
        <w:rPr>
          <w:rFonts w:ascii="Comic Sans MS" w:hAnsi="Comic Sans MS"/>
          <w:b/>
          <w:sz w:val="18"/>
          <w:szCs w:val="18"/>
        </w:rPr>
        <w:t>. The ball is ………. the box.</w:t>
      </w:r>
    </w:p>
    <w:p w:rsidR="00E0771A" w:rsidRPr="00305DF4" w:rsidRDefault="00E0771A" w:rsidP="00305DF4">
      <w:pPr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Pr="00305DF4">
        <w:rPr>
          <w:rFonts w:ascii="Comic Sans MS" w:hAnsi="Comic Sans MS"/>
          <w:sz w:val="18"/>
          <w:szCs w:val="18"/>
        </w:rPr>
        <w:t>a) in</w:t>
      </w:r>
      <w:r w:rsidRPr="00305DF4">
        <w:rPr>
          <w:rFonts w:ascii="Comic Sans MS" w:hAnsi="Comic Sans MS"/>
          <w:sz w:val="18"/>
          <w:szCs w:val="18"/>
        </w:rPr>
        <w:tab/>
        <w:t xml:space="preserve">    b) on       </w:t>
      </w:r>
      <w:r w:rsidRPr="00305DF4">
        <w:rPr>
          <w:rFonts w:ascii="Comic Sans MS" w:hAnsi="Comic Sans MS"/>
          <w:sz w:val="18"/>
          <w:szCs w:val="18"/>
        </w:rPr>
        <w:tab/>
        <w:t xml:space="preserve">          </w:t>
      </w:r>
      <w:r w:rsidRPr="00305DF4">
        <w:rPr>
          <w:rFonts w:ascii="Comic Sans MS" w:hAnsi="Comic Sans MS"/>
          <w:sz w:val="18"/>
          <w:szCs w:val="18"/>
        </w:rPr>
        <w:tab/>
      </w:r>
    </w:p>
    <w:p w:rsidR="00E0771A" w:rsidRPr="00305DF4" w:rsidRDefault="00E0771A" w:rsidP="00305DF4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305DF4">
        <w:rPr>
          <w:rFonts w:ascii="Comic Sans MS" w:hAnsi="Comic Sans MS"/>
          <w:sz w:val="18"/>
          <w:szCs w:val="18"/>
        </w:rPr>
        <w:t xml:space="preserve">c) under 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305DF4">
        <w:rPr>
          <w:rFonts w:ascii="Comic Sans MS" w:hAnsi="Comic Sans MS"/>
          <w:sz w:val="18"/>
          <w:szCs w:val="18"/>
        </w:rPr>
        <w:t>d) between</w:t>
      </w:r>
    </w:p>
    <w:p w:rsidR="00E0771A" w:rsidRPr="00305DF4" w:rsidRDefault="00E0771A" w:rsidP="00305DF4">
      <w:pPr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pict>
          <v:shape id="Resim 16" o:spid="_x0000_s1051" type="#_x0000_t75" style="position:absolute;margin-left:168.75pt;margin-top:17.7pt;width:90.4pt;height:45.15pt;z-index:-251651584;visibility:visible;mso-wrap-distance-left:9.05pt;mso-wrap-distance-right:9.05pt" filled="t">
            <v:imagedata r:id="rId19" o:title=""/>
          </v:shape>
        </w:pict>
      </w:r>
      <w:r>
        <w:rPr>
          <w:rFonts w:ascii="Comic Sans MS" w:hAnsi="Comic Sans MS" w:cs="Calibri"/>
          <w:b/>
          <w:sz w:val="18"/>
          <w:szCs w:val="18"/>
        </w:rPr>
        <w:t xml:space="preserve">    8</w:t>
      </w:r>
      <w:r w:rsidRPr="00305DF4">
        <w:rPr>
          <w:rFonts w:ascii="Comic Sans MS" w:hAnsi="Comic Sans MS" w:cs="Calibri"/>
          <w:b/>
          <w:sz w:val="18"/>
          <w:szCs w:val="18"/>
        </w:rPr>
        <w:t>. The rabbit is ………. the table.</w:t>
      </w:r>
    </w:p>
    <w:p w:rsidR="00E0771A" w:rsidRPr="00305DF4" w:rsidRDefault="00E0771A" w:rsidP="00305DF4">
      <w:pPr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</w:t>
      </w:r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r w:rsidRPr="00305DF4">
        <w:rPr>
          <w:rFonts w:ascii="Comic Sans MS" w:hAnsi="Comic Sans MS" w:cs="Calibri"/>
          <w:sz w:val="18"/>
          <w:szCs w:val="18"/>
        </w:rPr>
        <w:t>a) under       b) in</w:t>
      </w:r>
    </w:p>
    <w:p w:rsidR="00E0771A" w:rsidRPr="00305DF4" w:rsidRDefault="00E0771A" w:rsidP="00305DF4">
      <w:pPr>
        <w:pStyle w:val="ListParagraph"/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 w:rsidRPr="00305DF4">
        <w:rPr>
          <w:rFonts w:ascii="Comic Sans MS" w:hAnsi="Comic Sans MS" w:cs="Calibri"/>
          <w:sz w:val="18"/>
          <w:szCs w:val="18"/>
        </w:rPr>
        <w:t xml:space="preserve">                                                                          </w:t>
      </w:r>
      <w:r>
        <w:rPr>
          <w:rFonts w:ascii="Comic Sans MS" w:hAnsi="Comic Sans MS" w:cs="Calibri"/>
          <w:sz w:val="18"/>
          <w:szCs w:val="18"/>
        </w:rPr>
        <w:t xml:space="preserve">                             </w:t>
      </w:r>
      <w:r w:rsidRPr="00305DF4">
        <w:rPr>
          <w:rFonts w:ascii="Comic Sans MS" w:hAnsi="Comic Sans MS" w:cs="Calibri"/>
          <w:sz w:val="18"/>
          <w:szCs w:val="18"/>
        </w:rPr>
        <w:t>c) opposite    d)  next to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noProof/>
        </w:rPr>
        <w:pict>
          <v:shape id="_x0000_s1052" type="#_x0000_t75" alt="tower-of-pisa-color" style="position:absolute;margin-left:10.8pt;margin-top:.55pt;width:48pt;height:63pt;z-index:251665920;visibility:visible">
            <v:imagedata r:id="rId20" o:title="" chromakey="white"/>
          </v:shape>
        </w:pict>
      </w:r>
      <w:r>
        <w:rPr>
          <w:rFonts w:ascii="Comic Sans MS" w:hAnsi="Comic Sans MS" w:cs="Times New Roman"/>
          <w:sz w:val="18"/>
          <w:szCs w:val="18"/>
        </w:rPr>
        <w:t>9.                     ……………is the capital city of Italy.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a)</w:t>
      </w:r>
      <w:r w:rsidRPr="00FD794E">
        <w:rPr>
          <w:rFonts w:ascii="Comic Sans MS" w:hAnsi="Comic Sans MS"/>
          <w:sz w:val="20"/>
          <w:szCs w:val="20"/>
        </w:rPr>
        <w:t xml:space="preserve"> Madrid</w:t>
      </w:r>
      <w:r>
        <w:rPr>
          <w:rFonts w:ascii="Comic Sans MS" w:hAnsi="Comic Sans MS"/>
          <w:sz w:val="20"/>
          <w:szCs w:val="20"/>
        </w:rPr>
        <w:t xml:space="preserve">              b)Paris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853531">
      <w:pPr>
        <w:pStyle w:val="NoSpacing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c)Athens                  d)Rome</w:t>
      </w:r>
    </w:p>
    <w:p w:rsidR="00E0771A" w:rsidRDefault="00E0771A" w:rsidP="00FA1939">
      <w:pPr>
        <w:pStyle w:val="NoSpacing"/>
        <w:jc w:val="both"/>
        <w:rPr>
          <w:rFonts w:ascii="Comic Sans MS" w:hAnsi="Comic Sans MS" w:cs="Times New Roman"/>
          <w:sz w:val="18"/>
          <w:szCs w:val="18"/>
        </w:rPr>
      </w:pPr>
      <w:r>
        <w:rPr>
          <w:noProof/>
        </w:rPr>
        <w:pict>
          <v:shape id="_x0000_s1053" type="#_x0000_t75" alt="geo_eiffel_tower" style="position:absolute;left:0;text-align:left;margin-left:1pt;margin-top:-3.9pt;width:60.55pt;height:74.3pt;z-index:251666944;visibility:visible">
            <v:imagedata r:id="rId21" o:title="" chromakey="white"/>
          </v:shape>
        </w:pict>
      </w:r>
      <w:r>
        <w:rPr>
          <w:rFonts w:ascii="Comic Sans MS" w:hAnsi="Comic Sans MS" w:cs="Times New Roman"/>
          <w:sz w:val="18"/>
          <w:szCs w:val="18"/>
        </w:rPr>
        <w:t>10.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………….. is the capital city of France.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 a)</w:t>
      </w:r>
      <w:r w:rsidRPr="00FD794E">
        <w:rPr>
          <w:rFonts w:ascii="Comic Sans MS" w:hAnsi="Comic Sans MS"/>
          <w:sz w:val="20"/>
          <w:szCs w:val="20"/>
        </w:rPr>
        <w:t xml:space="preserve"> Madrid</w:t>
      </w:r>
      <w:r>
        <w:rPr>
          <w:rFonts w:ascii="Comic Sans MS" w:hAnsi="Comic Sans MS"/>
          <w:sz w:val="20"/>
          <w:szCs w:val="20"/>
        </w:rPr>
        <w:t xml:space="preserve">              b)Paris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 c)Athens                  d)Rome  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noProof/>
        </w:rPr>
        <w:pict>
          <v:shape id="Resim 39" o:spid="_x0000_s1054" type="#_x0000_t75" alt="wwo8_girl14" style="position:absolute;margin-left:142.7pt;margin-top:4.65pt;width:41.35pt;height:68.15pt;z-index:251672064;visibility:visible">
            <v:imagedata r:id="rId22" o:title=""/>
          </v:shape>
        </w:pict>
      </w:r>
      <w:r>
        <w:rPr>
          <w:noProof/>
        </w:rPr>
        <w:pict>
          <v:shape id="Resim 35" o:spid="_x0000_s1055" type="#_x0000_t75" alt="wwo8_girl14" style="position:absolute;margin-left:470.85pt;margin-top:90pt;width:51.15pt;height:126pt;z-index:251670016;visibility:visible">
            <v:imagedata r:id="rId22" o:title=""/>
          </v:shape>
        </w:pict>
      </w:r>
      <w:r>
        <w:rPr>
          <w:rFonts w:ascii="Comic Sans MS" w:hAnsi="Comic Sans MS" w:cs="Times New Roman"/>
          <w:sz w:val="18"/>
          <w:szCs w:val="18"/>
        </w:rPr>
        <w:t>11.What nationality is  Keiko?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a) She is  Amerikan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b)She is Russian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noProof/>
        </w:rPr>
        <w:pict>
          <v:shape id="_x0000_s1056" type="#_x0000_t75" alt="jul09_boy6.gif" style="position:absolute;margin-left:198.6pt;margin-top:11.95pt;width:33.7pt;height:78.85pt;z-index:251674112;visibility:visible">
            <v:imagedata r:id="rId23" o:title=""/>
          </v:shape>
        </w:pict>
      </w:r>
      <w:r>
        <w:rPr>
          <w:rFonts w:ascii="Comic Sans MS" w:hAnsi="Comic Sans MS" w:cs="Times New Roman"/>
          <w:sz w:val="18"/>
          <w:szCs w:val="18"/>
        </w:rPr>
        <w:t>c)She is Japannese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d)She is English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noProof/>
        </w:rPr>
        <w:pict>
          <v:shape id="Picture 2" o:spid="_x0000_s1057" type="#_x0000_t75" alt="jul09_boy6.gif" style="position:absolute;margin-left:369.2pt;margin-top:475.85pt;width:57.85pt;height:135pt;z-index:251673088;visibility:visible">
            <v:imagedata r:id="rId23" o:title=""/>
          </v:shape>
        </w:pic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12.Arda is a doctor.He works in the…………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noProof/>
        </w:rPr>
        <w:pict>
          <v:shape id="Resim 36" o:spid="_x0000_s1058" type="#_x0000_t75" alt="wwo8_girl14" style="position:absolute;margin-left:470.85pt;margin-top:90pt;width:51.15pt;height:126pt;z-index:251671040;visibility:visible">
            <v:imagedata r:id="rId22" o:title=""/>
          </v:shape>
        </w:pict>
      </w:r>
      <w:r>
        <w:rPr>
          <w:rFonts w:ascii="Comic Sans MS" w:hAnsi="Comic Sans MS" w:cs="Times New Roman"/>
          <w:sz w:val="18"/>
          <w:szCs w:val="18"/>
        </w:rPr>
        <w:t>a)Cafe                b)Hospital</w:t>
      </w: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</w:p>
    <w:p w:rsidR="00E0771A" w:rsidRDefault="00E0771A" w:rsidP="00853531">
      <w:pPr>
        <w:pStyle w:val="NoSpacing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c)bakery            d)police station         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G.RAKAMLARIN  İNGİLİZCELERİNİ BULALIM.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(8-12-5-3-11)                 5*2=10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"/>
        <w:gridCol w:w="394"/>
        <w:gridCol w:w="470"/>
        <w:gridCol w:w="401"/>
        <w:gridCol w:w="466"/>
        <w:gridCol w:w="403"/>
        <w:gridCol w:w="427"/>
        <w:gridCol w:w="397"/>
        <w:gridCol w:w="415"/>
      </w:tblGrid>
      <w:tr w:rsidR="00E0771A" w:rsidRPr="000A38D2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sz w:val="24"/>
                <w:szCs w:val="24"/>
              </w:rPr>
            </w:pPr>
            <w:r w:rsidRPr="000A38D2">
              <w:rPr>
                <w:rFonts w:ascii="Comic Sans MS" w:hAnsi="Comic Sans MS"/>
                <w:b/>
                <w:sz w:val="24"/>
                <w:szCs w:val="24"/>
              </w:rPr>
              <w:t xml:space="preserve"> f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p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x</w:t>
            </w:r>
          </w:p>
        </w:tc>
      </w:tr>
      <w:tr w:rsidR="00E0771A" w:rsidRPr="000A38D2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r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</w:tr>
      <w:tr w:rsidR="00E0771A" w:rsidRPr="000A38D2" w:rsidTr="0076542D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s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y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sz w:val="20"/>
                <w:szCs w:val="20"/>
              </w:rPr>
              <w:t>s</w:t>
            </w:r>
          </w:p>
        </w:tc>
      </w:tr>
      <w:tr w:rsidR="00E0771A" w:rsidRPr="000A38D2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m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p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u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y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sz w:val="20"/>
                <w:szCs w:val="20"/>
              </w:rPr>
              <w:t>h</w:t>
            </w:r>
          </w:p>
        </w:tc>
      </w:tr>
      <w:tr w:rsidR="00E0771A" w:rsidRPr="000A38D2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ı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w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sz w:val="20"/>
                <w:szCs w:val="20"/>
              </w:rPr>
              <w:t>e</w:t>
            </w:r>
          </w:p>
        </w:tc>
      </w:tr>
      <w:tr w:rsidR="00E0771A" w:rsidRPr="000A38D2" w:rsidTr="0076542D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sz w:val="20"/>
                <w:szCs w:val="20"/>
              </w:rPr>
              <w:t>i</w:t>
            </w:r>
          </w:p>
        </w:tc>
      </w:tr>
      <w:tr w:rsidR="00E0771A" w:rsidRPr="000A38D2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f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sz w:val="20"/>
                <w:szCs w:val="20"/>
              </w:rPr>
              <w:t>g</w:t>
            </w:r>
          </w:p>
        </w:tc>
      </w:tr>
      <w:tr w:rsidR="00E0771A" w:rsidRPr="000A38D2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u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w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sz w:val="20"/>
                <w:szCs w:val="20"/>
              </w:rPr>
              <w:t>h</w:t>
            </w:r>
          </w:p>
        </w:tc>
      </w:tr>
      <w:tr w:rsidR="00E0771A" w:rsidRPr="000A38D2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m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71A" w:rsidRPr="000A38D2" w:rsidRDefault="00E0771A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0A38D2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</w:p>
        </w:tc>
      </w:tr>
    </w:tbl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H.WHERE IS THE….?          5*2=10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8"/>
        <w:gridCol w:w="1698"/>
        <w:gridCol w:w="1698"/>
      </w:tblGrid>
      <w:tr w:rsidR="00E0771A" w:rsidRPr="000A38D2" w:rsidTr="000A38D2">
        <w:trPr>
          <w:trHeight w:val="465"/>
        </w:trPr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HOSPITAL</w:t>
            </w:r>
          </w:p>
        </w:tc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CAFE</w:t>
            </w:r>
          </w:p>
        </w:tc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MOSQUE</w:t>
            </w:r>
          </w:p>
        </w:tc>
      </w:tr>
      <w:tr w:rsidR="00E0771A" w:rsidRPr="000A38D2" w:rsidTr="000A38D2">
        <w:trPr>
          <w:trHeight w:val="465"/>
        </w:trPr>
        <w:tc>
          <w:tcPr>
            <w:tcW w:w="5094" w:type="dxa"/>
            <w:gridSpan w:val="3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59" type="#_x0000_t66" style="position:absolute;margin-left:25.2pt;margin-top:6pt;width:36.3pt;height:11.5pt;z-index:2516679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60" type="#_x0000_t120" style="position:absolute;margin-left:154.95pt;margin-top:6pt;width:7.15pt;height:7.15pt;z-index:251668992;mso-position-horizontal-relative:text;mso-position-vertical-relative:text" fillcolor="black" strokecolor="#f2f2f2" strokeweight="3pt">
                  <v:shadow on="t" type="perspective" color="#7f7f7f" opacity=".5" offset="1pt" offset2="-1pt"/>
                </v:shape>
              </w:pict>
            </w:r>
            <w:r w:rsidRPr="000A38D2">
              <w:rPr>
                <w:rFonts w:ascii="Comic Sans MS" w:hAnsi="Comic Sans MS"/>
                <w:b/>
                <w:sz w:val="18"/>
                <w:szCs w:val="18"/>
              </w:rPr>
              <w:t xml:space="preserve">                 ATATÜRK STREET    AYŞE</w:t>
            </w:r>
          </w:p>
        </w:tc>
      </w:tr>
      <w:tr w:rsidR="00E0771A" w:rsidRPr="000A38D2" w:rsidTr="000A38D2">
        <w:trPr>
          <w:trHeight w:val="465"/>
        </w:trPr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BANK</w:t>
            </w:r>
          </w:p>
        </w:tc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CINEMA</w:t>
            </w:r>
          </w:p>
        </w:tc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LIBRARY</w:t>
            </w:r>
          </w:p>
        </w:tc>
      </w:tr>
      <w:tr w:rsidR="00E0771A" w:rsidRPr="000A38D2" w:rsidTr="000A38D2">
        <w:trPr>
          <w:trHeight w:val="465"/>
        </w:trPr>
        <w:tc>
          <w:tcPr>
            <w:tcW w:w="3396" w:type="dxa"/>
            <w:gridSpan w:val="2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 xml:space="preserve">            SCHOOL</w:t>
            </w:r>
          </w:p>
        </w:tc>
        <w:tc>
          <w:tcPr>
            <w:tcW w:w="1698" w:type="dxa"/>
          </w:tcPr>
          <w:p w:rsidR="00E0771A" w:rsidRPr="000A38D2" w:rsidRDefault="00E0771A" w:rsidP="000A38D2">
            <w:pPr>
              <w:tabs>
                <w:tab w:val="left" w:pos="3539"/>
              </w:tabs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0A38D2">
              <w:rPr>
                <w:rFonts w:ascii="Comic Sans MS" w:hAnsi="Comic Sans MS"/>
                <w:b/>
                <w:sz w:val="18"/>
                <w:szCs w:val="18"/>
              </w:rPr>
              <w:t>MARKET</w:t>
            </w:r>
          </w:p>
        </w:tc>
      </w:tr>
    </w:tbl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1.The hospital is ………………………………………the cafe.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2.The library is ……………………………………….the mosque.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3.The cinema is…………………………………………bank and library.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4.The  school is ………………………………………….the cinema.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5.The library is …………………………………….….the market.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I.</w:t>
      </w:r>
      <w:r w:rsidRPr="0057350A">
        <w:rPr>
          <w:rFonts w:ascii="Comic Sans MS" w:hAnsi="Comic Sans MS"/>
          <w:b/>
          <w:sz w:val="16"/>
          <w:szCs w:val="16"/>
        </w:rPr>
        <w:t>TABLOYA GÖRE TARİF EDİLEN YERİ BULUNUZ</w:t>
      </w:r>
      <w:r>
        <w:rPr>
          <w:rFonts w:ascii="Comic Sans MS" w:hAnsi="Comic Sans MS"/>
          <w:b/>
          <w:sz w:val="18"/>
          <w:szCs w:val="18"/>
        </w:rPr>
        <w:t xml:space="preserve">  5*1:5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Ayşe:’’Where is the ………………………………………….?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Mine: ‘’ Go straight ahead .Turn left.It is opposite  the hospital.It is next to the cinema.’’</w:t>
      </w:r>
    </w:p>
    <w:p w:rsidR="00E0771A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E0771A" w:rsidRPr="00EE546B" w:rsidRDefault="00E0771A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TEACHER: FATMA UZA </w:t>
      </w:r>
      <w:hyperlink r:id="rId24" w:history="1">
        <w:r>
          <w:rPr>
            <w:rStyle w:val="Hyperlink"/>
          </w:rPr>
          <w:t>www.sorubak.com</w:t>
        </w:r>
      </w:hyperlink>
    </w:p>
    <w:sectPr w:rsidR="00E0771A" w:rsidRPr="00EE546B" w:rsidSect="00226F3F">
      <w:type w:val="continuous"/>
      <w:pgSz w:w="11906" w:h="16838"/>
      <w:pgMar w:top="568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FE7"/>
    <w:multiLevelType w:val="hybridMultilevel"/>
    <w:tmpl w:val="2D6CF0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B13100"/>
    <w:multiLevelType w:val="hybridMultilevel"/>
    <w:tmpl w:val="018489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CB5439"/>
    <w:multiLevelType w:val="hybridMultilevel"/>
    <w:tmpl w:val="A2F072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202D54"/>
    <w:multiLevelType w:val="hybridMultilevel"/>
    <w:tmpl w:val="646ABE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B93425"/>
    <w:multiLevelType w:val="hybridMultilevel"/>
    <w:tmpl w:val="56E29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A60E8D"/>
    <w:multiLevelType w:val="hybridMultilevel"/>
    <w:tmpl w:val="B8180B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85"/>
    <w:rsid w:val="0003155F"/>
    <w:rsid w:val="0004074A"/>
    <w:rsid w:val="00046F44"/>
    <w:rsid w:val="0008253D"/>
    <w:rsid w:val="000A38D2"/>
    <w:rsid w:val="000D31A8"/>
    <w:rsid w:val="000E148B"/>
    <w:rsid w:val="000E1C60"/>
    <w:rsid w:val="00163C4C"/>
    <w:rsid w:val="00171509"/>
    <w:rsid w:val="00173F61"/>
    <w:rsid w:val="001B2D43"/>
    <w:rsid w:val="001C2CAC"/>
    <w:rsid w:val="001E69E6"/>
    <w:rsid w:val="001F7883"/>
    <w:rsid w:val="00207346"/>
    <w:rsid w:val="002152DE"/>
    <w:rsid w:val="00226F3F"/>
    <w:rsid w:val="00281D88"/>
    <w:rsid w:val="002E5E00"/>
    <w:rsid w:val="002F7478"/>
    <w:rsid w:val="002F7E31"/>
    <w:rsid w:val="00305DF4"/>
    <w:rsid w:val="003653D8"/>
    <w:rsid w:val="00366B51"/>
    <w:rsid w:val="00385555"/>
    <w:rsid w:val="003C74E9"/>
    <w:rsid w:val="003E0FF2"/>
    <w:rsid w:val="003E74A8"/>
    <w:rsid w:val="003F34AF"/>
    <w:rsid w:val="003F6ADF"/>
    <w:rsid w:val="00462085"/>
    <w:rsid w:val="00462640"/>
    <w:rsid w:val="004A37C2"/>
    <w:rsid w:val="004C4748"/>
    <w:rsid w:val="004D3A1E"/>
    <w:rsid w:val="00513E1F"/>
    <w:rsid w:val="00540DDD"/>
    <w:rsid w:val="0054682F"/>
    <w:rsid w:val="00553CE8"/>
    <w:rsid w:val="00565A55"/>
    <w:rsid w:val="0057350A"/>
    <w:rsid w:val="005A15C9"/>
    <w:rsid w:val="005A259F"/>
    <w:rsid w:val="005B6C6B"/>
    <w:rsid w:val="005B780A"/>
    <w:rsid w:val="005E0561"/>
    <w:rsid w:val="005E608F"/>
    <w:rsid w:val="006161C7"/>
    <w:rsid w:val="00636FF3"/>
    <w:rsid w:val="006528E6"/>
    <w:rsid w:val="006E1D1F"/>
    <w:rsid w:val="006F1E34"/>
    <w:rsid w:val="006F72D6"/>
    <w:rsid w:val="00721EB9"/>
    <w:rsid w:val="00763D0D"/>
    <w:rsid w:val="0076542D"/>
    <w:rsid w:val="00771195"/>
    <w:rsid w:val="00780254"/>
    <w:rsid w:val="007A4292"/>
    <w:rsid w:val="007D289D"/>
    <w:rsid w:val="00825D1D"/>
    <w:rsid w:val="00853531"/>
    <w:rsid w:val="00862AD9"/>
    <w:rsid w:val="008658D0"/>
    <w:rsid w:val="008A26EC"/>
    <w:rsid w:val="008E3F2E"/>
    <w:rsid w:val="0090709B"/>
    <w:rsid w:val="00944333"/>
    <w:rsid w:val="0095299A"/>
    <w:rsid w:val="00965371"/>
    <w:rsid w:val="0096680F"/>
    <w:rsid w:val="00972E73"/>
    <w:rsid w:val="009D4450"/>
    <w:rsid w:val="009D5479"/>
    <w:rsid w:val="009F7420"/>
    <w:rsid w:val="00A06294"/>
    <w:rsid w:val="00A233A2"/>
    <w:rsid w:val="00A5036D"/>
    <w:rsid w:val="00A865C1"/>
    <w:rsid w:val="00AC2579"/>
    <w:rsid w:val="00AC6007"/>
    <w:rsid w:val="00AE0E74"/>
    <w:rsid w:val="00AF1B3D"/>
    <w:rsid w:val="00B30BAB"/>
    <w:rsid w:val="00B562B3"/>
    <w:rsid w:val="00BB66BB"/>
    <w:rsid w:val="00BD40B0"/>
    <w:rsid w:val="00BD6EC3"/>
    <w:rsid w:val="00C6348E"/>
    <w:rsid w:val="00CC33EC"/>
    <w:rsid w:val="00CF38BA"/>
    <w:rsid w:val="00D67EDD"/>
    <w:rsid w:val="00D81592"/>
    <w:rsid w:val="00DC647F"/>
    <w:rsid w:val="00DE43E2"/>
    <w:rsid w:val="00E03DEF"/>
    <w:rsid w:val="00E0771A"/>
    <w:rsid w:val="00E30A8B"/>
    <w:rsid w:val="00E357CF"/>
    <w:rsid w:val="00E455FF"/>
    <w:rsid w:val="00E459E4"/>
    <w:rsid w:val="00E57BD5"/>
    <w:rsid w:val="00E66BDF"/>
    <w:rsid w:val="00E83966"/>
    <w:rsid w:val="00ED5836"/>
    <w:rsid w:val="00EE546B"/>
    <w:rsid w:val="00F000C3"/>
    <w:rsid w:val="00F40367"/>
    <w:rsid w:val="00F45BC6"/>
    <w:rsid w:val="00F863FB"/>
    <w:rsid w:val="00FA1939"/>
    <w:rsid w:val="00FD6C37"/>
    <w:rsid w:val="00FD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680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F6ADF"/>
    <w:rPr>
      <w:rFonts w:eastAsia="Times New Roman" w:cs="Calibri"/>
    </w:rPr>
  </w:style>
  <w:style w:type="table" w:styleId="TableGrid">
    <w:name w:val="Table Grid"/>
    <w:basedOn w:val="TableNormal"/>
    <w:uiPriority w:val="99"/>
    <w:rsid w:val="003F6A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E0FF2"/>
    <w:pPr>
      <w:spacing w:after="100" w:afterAutospacing="1" w:line="240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FD6C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www.eslhq.com/gallery/files/1/on_715040_thumb.jp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279</TotalTime>
  <Pages>2</Pages>
  <Words>684</Words>
  <Characters>3902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</dc:creator>
  <cp:keywords/>
  <dc:description/>
  <cp:lastModifiedBy>casper</cp:lastModifiedBy>
  <cp:revision>76</cp:revision>
  <dcterms:created xsi:type="dcterms:W3CDTF">2013-10-29T05:36:00Z</dcterms:created>
  <dcterms:modified xsi:type="dcterms:W3CDTF">2013-10-31T09:06:00Z</dcterms:modified>
</cp:coreProperties>
</file>