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53" w:rsidRPr="00BD313C" w:rsidRDefault="00A64553">
      <w:pPr>
        <w:rPr>
          <w:b/>
          <w:bCs/>
          <w:sz w:val="20"/>
          <w:szCs w:val="20"/>
        </w:rPr>
      </w:pPr>
      <w:r w:rsidRPr="00BD313C">
        <w:rPr>
          <w:b/>
          <w:bCs/>
          <w:sz w:val="20"/>
          <w:szCs w:val="20"/>
        </w:rPr>
        <w:t>2013-2014 EĞİTİM ÖĞRETİM YILI ALİ RIZA BÜYÜKER ORTAOKULU 5/B SINIFI</w:t>
      </w:r>
    </w:p>
    <w:p w:rsidR="00A64553" w:rsidRPr="00BD313C" w:rsidRDefault="00A64553">
      <w:pPr>
        <w:rPr>
          <w:b/>
          <w:bCs/>
          <w:sz w:val="20"/>
          <w:szCs w:val="20"/>
        </w:rPr>
      </w:pPr>
      <w:r w:rsidRPr="00BD313C">
        <w:rPr>
          <w:b/>
          <w:bCs/>
          <w:sz w:val="20"/>
          <w:szCs w:val="20"/>
        </w:rPr>
        <w:t xml:space="preserve">   TÜRKÇE DERSİ 1.DÖNEM 1.YAZILI SORULARI</w:t>
      </w:r>
    </w:p>
    <w:p w:rsidR="00A64553" w:rsidRPr="00BD313C" w:rsidRDefault="00A64553">
      <w:pPr>
        <w:rPr>
          <w:b/>
          <w:bCs/>
          <w:sz w:val="20"/>
          <w:szCs w:val="20"/>
        </w:rPr>
      </w:pPr>
    </w:p>
    <w:p w:rsidR="00A64553" w:rsidRDefault="00A64553" w:rsidP="00BD313C">
      <w:pPr>
        <w:tabs>
          <w:tab w:val="right" w:pos="9072"/>
        </w:tabs>
        <w:rPr>
          <w:b/>
          <w:bCs/>
          <w:sz w:val="20"/>
          <w:szCs w:val="20"/>
        </w:rPr>
      </w:pPr>
      <w:r w:rsidRPr="00615078">
        <w:rPr>
          <w:b/>
          <w:bCs/>
          <w:sz w:val="20"/>
          <w:szCs w:val="20"/>
        </w:rPr>
        <w:t>ADI:                                                  SOYADI:                                       SINIF/NO:</w:t>
      </w:r>
    </w:p>
    <w:p w:rsidR="00A64553" w:rsidRPr="00615078" w:rsidRDefault="00A64553" w:rsidP="00BD313C">
      <w:pPr>
        <w:tabs>
          <w:tab w:val="right" w:pos="9072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ALDIĞI NOT:</w:t>
      </w:r>
      <w:r w:rsidRPr="00615078">
        <w:rPr>
          <w:b/>
          <w:bCs/>
          <w:sz w:val="20"/>
          <w:szCs w:val="20"/>
        </w:rPr>
        <w:tab/>
      </w:r>
    </w:p>
    <w:p w:rsidR="00A64553" w:rsidRPr="00615078" w:rsidRDefault="00A64553">
      <w:pPr>
        <w:rPr>
          <w:b/>
          <w:bCs/>
          <w:sz w:val="20"/>
          <w:szCs w:val="20"/>
        </w:rPr>
      </w:pPr>
    </w:p>
    <w:p w:rsidR="00A64553" w:rsidRPr="00EA640B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1838" w:right="2193"/>
        <w:jc w:val="center"/>
        <w:rPr>
          <w:u w:val="single"/>
        </w:rPr>
      </w:pPr>
      <w:r w:rsidRPr="00EA640B">
        <w:rPr>
          <w:u w:val="single"/>
        </w:rPr>
        <w:t>KARTOPU</w:t>
      </w:r>
    </w:p>
    <w:p w:rsidR="00A64553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sz w:val="22"/>
          <w:szCs w:val="22"/>
        </w:rPr>
      </w:pPr>
      <w:r w:rsidRPr="00EA640B">
        <w:rPr>
          <w:sz w:val="22"/>
          <w:szCs w:val="22"/>
        </w:rPr>
        <w:t xml:space="preserve">Kar iki gün aradan sonra tekrar yağmaya başladı. Bugün okul çıkışı bazı arkadaşlar bütün </w:t>
      </w:r>
    </w:p>
    <w:p w:rsidR="00A64553" w:rsidRPr="00EA640B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sz w:val="22"/>
          <w:szCs w:val="22"/>
        </w:rPr>
      </w:pPr>
      <w:r w:rsidRPr="00EA640B">
        <w:rPr>
          <w:sz w:val="22"/>
          <w:szCs w:val="22"/>
        </w:rPr>
        <w:t>uyarılara rağmen gene sokakta kartopu oyununa daldılar. Bir adam:</w:t>
      </w:r>
    </w:p>
    <w:p w:rsidR="00A64553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sz w:val="22"/>
          <w:szCs w:val="22"/>
        </w:rPr>
      </w:pPr>
      <w:r w:rsidRPr="00EA640B">
        <w:rPr>
          <w:sz w:val="22"/>
          <w:szCs w:val="22"/>
        </w:rPr>
        <w:t>- Yapmayın yaramazlar! Kartopları gözünüze gelebilir, diye bağırıyordu. Ancak, oyuna o</w:t>
      </w:r>
    </w:p>
    <w:p w:rsidR="00A64553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sz w:val="22"/>
          <w:szCs w:val="22"/>
        </w:rPr>
      </w:pPr>
      <w:r w:rsidRPr="00EA640B">
        <w:rPr>
          <w:sz w:val="22"/>
          <w:szCs w:val="22"/>
        </w:rPr>
        <w:t xml:space="preserve">kadar dalmışlardı ki; kimsenin aldırdığı yoktu. Tam o sırada karşı kaldırımda bir çığlık sesi </w:t>
      </w:r>
    </w:p>
    <w:p w:rsidR="00A64553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sz w:val="22"/>
          <w:szCs w:val="22"/>
        </w:rPr>
      </w:pPr>
      <w:r w:rsidRPr="00EA640B">
        <w:rPr>
          <w:sz w:val="22"/>
          <w:szCs w:val="22"/>
        </w:rPr>
        <w:t>yükseldi. Şapkası başından düşen yaşlı bir adam, sendeleyerek elini yüzüne kapattı. Yanındaki</w:t>
      </w:r>
    </w:p>
    <w:p w:rsidR="00A64553" w:rsidRPr="00EA640B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sz w:val="22"/>
          <w:szCs w:val="22"/>
        </w:rPr>
      </w:pPr>
      <w:r w:rsidRPr="00EA640B">
        <w:rPr>
          <w:sz w:val="22"/>
          <w:szCs w:val="22"/>
        </w:rPr>
        <w:t>çocuk:</w:t>
      </w:r>
    </w:p>
    <w:p w:rsidR="00A64553" w:rsidRDefault="00A64553" w:rsidP="00EA640B">
      <w:pPr>
        <w:framePr w:w="9673" w:h="5566" w:hRule="exact" w:hSpace="141" w:wrap="auto" w:vAnchor="text" w:hAnchor="page" w:x="1210" w:y="339"/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sz w:val="22"/>
          <w:szCs w:val="22"/>
        </w:rPr>
      </w:pPr>
      <w:r w:rsidRPr="00EA640B">
        <w:rPr>
          <w:sz w:val="22"/>
          <w:szCs w:val="22"/>
        </w:rPr>
        <w:tab/>
        <w:t>- Yardım edin! Kartopu adamın gözüne geldi; gözlüğü kırıldı, diye bağırdı. Yetişkin insanlar o yana</w:t>
      </w:r>
    </w:p>
    <w:p w:rsidR="00A64553" w:rsidRPr="00EA640B" w:rsidRDefault="00A64553" w:rsidP="00EA640B">
      <w:pPr>
        <w:framePr w:w="9673" w:h="5566" w:hRule="exact" w:hSpace="141" w:wrap="auto" w:vAnchor="text" w:hAnchor="page" w:x="1210" w:y="339"/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sz w:val="22"/>
          <w:szCs w:val="22"/>
        </w:rPr>
      </w:pPr>
      <w:r w:rsidRPr="00EA640B">
        <w:rPr>
          <w:sz w:val="22"/>
          <w:szCs w:val="22"/>
        </w:rPr>
        <w:t>doğru koştu. Kartopu oynayan çocuklar kaçarak olay yerinden uzaklaştılar.</w:t>
      </w:r>
    </w:p>
    <w:p w:rsidR="00A64553" w:rsidRPr="00EA640B" w:rsidRDefault="00A64553" w:rsidP="00EA640B">
      <w:pPr>
        <w:framePr w:w="9673" w:h="5566" w:hRule="exact" w:hSpace="141" w:wrap="auto" w:vAnchor="text" w:hAnchor="page" w:x="1210" w:y="339"/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sz w:val="22"/>
          <w:szCs w:val="22"/>
        </w:rPr>
      </w:pPr>
      <w:r w:rsidRPr="00EA640B">
        <w:rPr>
          <w:b/>
          <w:bCs/>
          <w:sz w:val="22"/>
          <w:szCs w:val="22"/>
        </w:rPr>
        <w:t>1.2. 3.ve4  soruları metne göre cevaplandırın.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</w:pPr>
      <w:r w:rsidRPr="00BD313C">
        <w:rPr>
          <w:b/>
          <w:bCs/>
        </w:rPr>
        <w:t>1-</w:t>
      </w:r>
      <w:r w:rsidRPr="00BD313C">
        <w:t xml:space="preserve"> Çocuklar uyarılara rağmen </w:t>
      </w:r>
      <w:r w:rsidRPr="00BD313C">
        <w:rPr>
          <w:b/>
          <w:bCs/>
        </w:rPr>
        <w:t>ne</w:t>
      </w:r>
      <w:r w:rsidRPr="00BD313C">
        <w:t xml:space="preserve"> oynuyorlar? 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326" w:lineRule="exact"/>
        <w:ind w:left="417"/>
      </w:pPr>
      <w:r w:rsidRPr="00BD313C">
        <w:rPr>
          <w:b/>
          <w:bCs/>
        </w:rPr>
        <w:t>A</w:t>
      </w:r>
      <w:r w:rsidRPr="00BD313C">
        <w:t xml:space="preserve">. körebe     </w:t>
      </w:r>
      <w:r w:rsidRPr="00BD313C">
        <w:rPr>
          <w:b/>
          <w:bCs/>
        </w:rPr>
        <w:t xml:space="preserve"> B. </w:t>
      </w:r>
      <w:r w:rsidRPr="00BD313C">
        <w:t xml:space="preserve">saklambaç </w:t>
      </w:r>
      <w:r w:rsidRPr="00BD313C">
        <w:tab/>
      </w:r>
      <w:r w:rsidRPr="00BD313C">
        <w:rPr>
          <w:b/>
          <w:bCs/>
        </w:rPr>
        <w:t>C.</w:t>
      </w:r>
      <w:r w:rsidRPr="00BD313C">
        <w:t xml:space="preserve"> köşe kapmaca </w:t>
      </w:r>
      <w:r w:rsidRPr="00BD313C">
        <w:tab/>
      </w:r>
      <w:r w:rsidRPr="00BD313C">
        <w:rPr>
          <w:b/>
          <w:bCs/>
        </w:rPr>
        <w:t>D.</w:t>
      </w:r>
      <w:r w:rsidRPr="00BD313C">
        <w:t xml:space="preserve"> kartopu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</w:pPr>
      <w:r w:rsidRPr="00BD313C">
        <w:rPr>
          <w:b/>
          <w:bCs/>
        </w:rPr>
        <w:t>2-</w:t>
      </w:r>
      <w:r w:rsidRPr="00BD313C">
        <w:t xml:space="preserve"> Kar </w:t>
      </w:r>
      <w:r w:rsidRPr="00BD313C">
        <w:rPr>
          <w:b/>
          <w:bCs/>
        </w:rPr>
        <w:t>ne zaman</w:t>
      </w:r>
      <w:r w:rsidRPr="00BD313C">
        <w:t xml:space="preserve"> yağmaya başlamış? 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336" w:lineRule="exact"/>
        <w:ind w:left="427" w:right="-55"/>
      </w:pPr>
      <w:r w:rsidRPr="00BD313C">
        <w:rPr>
          <w:b/>
          <w:bCs/>
        </w:rPr>
        <w:t>A.</w:t>
      </w:r>
      <w:r w:rsidRPr="00BD313C">
        <w:t xml:space="preserve"> Bir hafta aradan sonra  </w:t>
      </w:r>
      <w:r w:rsidRPr="00BD313C">
        <w:rPr>
          <w:b/>
          <w:bCs/>
        </w:rPr>
        <w:t>B.</w:t>
      </w:r>
      <w:r w:rsidRPr="00BD313C">
        <w:t xml:space="preserve"> İki gün aradan sonra    </w:t>
      </w:r>
      <w:r w:rsidRPr="00BD313C">
        <w:rPr>
          <w:b/>
          <w:bCs/>
        </w:rPr>
        <w:t>C</w:t>
      </w:r>
      <w:r w:rsidRPr="00BD313C">
        <w:t>. Bir kış sabahı</w:t>
      </w:r>
      <w:r w:rsidRPr="00BD313C">
        <w:tab/>
      </w:r>
      <w:r w:rsidRPr="00BD313C">
        <w:rPr>
          <w:b/>
          <w:bCs/>
        </w:rPr>
        <w:t>D.</w:t>
      </w:r>
      <w:r w:rsidRPr="00BD313C">
        <w:t xml:space="preserve"> Akşama doğru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  <w:widowControl w:val="0"/>
        <w:autoSpaceDE w:val="0"/>
        <w:autoSpaceDN w:val="0"/>
        <w:adjustRightInd w:val="0"/>
        <w:spacing w:line="326" w:lineRule="exact"/>
      </w:pPr>
      <w:r w:rsidRPr="00BD313C">
        <w:rPr>
          <w:b/>
          <w:bCs/>
        </w:rPr>
        <w:t>3-</w:t>
      </w:r>
      <w:r w:rsidRPr="00BD313C">
        <w:t xml:space="preserve"> Kartopu oynayan çocuklar olay yerin</w:t>
      </w:r>
      <w:r w:rsidRPr="00BD313C">
        <w:softHyphen/>
        <w:t xml:space="preserve">den </w:t>
      </w:r>
      <w:r w:rsidRPr="00BD313C">
        <w:rPr>
          <w:b/>
          <w:bCs/>
        </w:rPr>
        <w:t>nasıl</w:t>
      </w:r>
      <w:r w:rsidRPr="00BD313C">
        <w:t xml:space="preserve"> uzaklaştılar? </w:t>
      </w:r>
    </w:p>
    <w:p w:rsidR="00A64553" w:rsidRDefault="00A64553" w:rsidP="00EA640B">
      <w:pPr>
        <w:framePr w:w="9673" w:h="5566" w:hRule="exact" w:hSpace="141" w:wrap="auto" w:vAnchor="text" w:hAnchor="page" w:x="1210" w:y="339"/>
        <w:ind w:firstLine="427"/>
      </w:pPr>
      <w:r w:rsidRPr="00BD313C">
        <w:rPr>
          <w:b/>
          <w:bCs/>
        </w:rPr>
        <w:t>A.</w:t>
      </w:r>
      <w:r w:rsidRPr="00BD313C">
        <w:t xml:space="preserve"> sevinçle</w:t>
      </w:r>
      <w:r w:rsidRPr="00BD313C">
        <w:tab/>
      </w:r>
      <w:r w:rsidRPr="00BD313C">
        <w:rPr>
          <w:b/>
          <w:bCs/>
        </w:rPr>
        <w:t>B.</w:t>
      </w:r>
      <w:r w:rsidRPr="00BD313C">
        <w:t xml:space="preserve"> yürüyerek</w:t>
      </w:r>
      <w:r w:rsidRPr="00BD313C">
        <w:tab/>
      </w:r>
      <w:r w:rsidRPr="00BD313C">
        <w:tab/>
      </w:r>
      <w:r w:rsidRPr="00BD313C">
        <w:rPr>
          <w:b/>
          <w:bCs/>
        </w:rPr>
        <w:t>C.</w:t>
      </w:r>
      <w:r w:rsidRPr="00BD313C">
        <w:t xml:space="preserve"> kaçarak</w:t>
      </w:r>
      <w:r w:rsidRPr="00BD313C">
        <w:tab/>
      </w:r>
      <w:r w:rsidRPr="00BD313C">
        <w:tab/>
      </w:r>
      <w:r w:rsidRPr="00BD313C">
        <w:rPr>
          <w:b/>
          <w:bCs/>
        </w:rPr>
        <w:t>D</w:t>
      </w:r>
      <w:r w:rsidRPr="00BD313C">
        <w:t>. Sürünerek</w:t>
      </w:r>
    </w:p>
    <w:p w:rsidR="00A64553" w:rsidRDefault="00A64553" w:rsidP="00EA640B">
      <w:pPr>
        <w:framePr w:w="9673" w:h="5566" w:hRule="exact" w:hSpace="141" w:wrap="auto" w:vAnchor="text" w:hAnchor="page" w:x="1210" w:y="339"/>
      </w:pPr>
      <w:r>
        <w:t>4-Metin ve başlık arasında bir ilişki var mıdır? Açıklayınız.</w:t>
      </w:r>
    </w:p>
    <w:p w:rsidR="00A64553" w:rsidRDefault="00A64553" w:rsidP="00EA640B">
      <w:pPr>
        <w:framePr w:w="9673" w:h="5566" w:hRule="exact" w:hSpace="141" w:wrap="auto" w:vAnchor="text" w:hAnchor="page" w:x="1210" w:y="339"/>
        <w:ind w:firstLine="427"/>
      </w:pPr>
      <w:r>
        <w:t>……………………………………………………………………………………………………</w:t>
      </w:r>
    </w:p>
    <w:p w:rsidR="00A64553" w:rsidRPr="00BD313C" w:rsidRDefault="00A64553" w:rsidP="00EA640B">
      <w:pPr>
        <w:framePr w:w="9673" w:h="5566" w:hRule="exact" w:hSpace="141" w:wrap="auto" w:vAnchor="text" w:hAnchor="page" w:x="1210" w:y="339"/>
        <w:ind w:firstLine="427"/>
      </w:pPr>
    </w:p>
    <w:p w:rsidR="00A64553" w:rsidRPr="00615078" w:rsidRDefault="00A64553">
      <w:pPr>
        <w:rPr>
          <w:b/>
          <w:bCs/>
          <w:sz w:val="20"/>
          <w:szCs w:val="20"/>
        </w:rPr>
      </w:pPr>
      <w:r w:rsidRPr="00615078">
        <w:rPr>
          <w:b/>
          <w:bCs/>
          <w:sz w:val="20"/>
          <w:szCs w:val="20"/>
        </w:rPr>
        <w:t>N</w:t>
      </w:r>
      <w:r>
        <w:rPr>
          <w:b/>
          <w:bCs/>
          <w:sz w:val="20"/>
          <w:szCs w:val="20"/>
        </w:rPr>
        <w:t>OT: 17.Soru 20 puan</w:t>
      </w:r>
      <w:r w:rsidRPr="00615078">
        <w:rPr>
          <w:b/>
          <w:bCs/>
          <w:sz w:val="20"/>
          <w:szCs w:val="20"/>
        </w:rPr>
        <w:t>dır.Diğer sorular 5’er puandır.SINAV SÜRESİ 40 dk.</w:t>
      </w:r>
    </w:p>
    <w:p w:rsidR="00A64553" w:rsidRDefault="00A64553"/>
    <w:p w:rsidR="00A64553" w:rsidRPr="006C1F72" w:rsidRDefault="00A64553" w:rsidP="006C1F72">
      <w:r>
        <w:t>5</w:t>
      </w:r>
      <w:r w:rsidRPr="006C1F72">
        <w:t xml:space="preserve"> - “Bardak ağzına kadar </w:t>
      </w:r>
      <w:r w:rsidRPr="006C1F72">
        <w:rPr>
          <w:b/>
          <w:bCs/>
        </w:rPr>
        <w:t>dolu</w:t>
      </w:r>
      <w:r w:rsidRPr="006C1F72">
        <w:t xml:space="preserve">.” ve “Bugün </w:t>
      </w:r>
      <w:r w:rsidRPr="006C1F72">
        <w:rPr>
          <w:b/>
          <w:bCs/>
        </w:rPr>
        <w:t>dolu</w:t>
      </w:r>
      <w:r w:rsidRPr="006C1F72">
        <w:t xml:space="preserve"> yağdı.”  tümcelerindeki “</w:t>
      </w:r>
      <w:r w:rsidRPr="006C1F72">
        <w:rPr>
          <w:b/>
          <w:bCs/>
        </w:rPr>
        <w:t>dolu</w:t>
      </w:r>
      <w:r w:rsidRPr="006C1F72">
        <w:t>” sözcükleri aşağıdakilerden hangisi için bir örnek oluşturmaktadır?</w:t>
      </w:r>
    </w:p>
    <w:p w:rsidR="00A64553" w:rsidRPr="006C1F72" w:rsidRDefault="00A64553" w:rsidP="006C1F72">
      <w:r w:rsidRPr="006C1F72">
        <w:t>A ) Karşıt anlamlı sözcükler</w:t>
      </w:r>
      <w:r w:rsidRPr="006C1F72">
        <w:tab/>
      </w:r>
      <w:r w:rsidRPr="006C1F72">
        <w:tab/>
        <w:t xml:space="preserve">B ) Eş anlamlı sözcükler </w:t>
      </w:r>
    </w:p>
    <w:p w:rsidR="00A64553" w:rsidRDefault="00A64553" w:rsidP="006C1F72">
      <w:r w:rsidRPr="006C1F72">
        <w:t>C ) Eş sesli sözcükler</w:t>
      </w:r>
      <w:r w:rsidRPr="006C1F72">
        <w:tab/>
      </w:r>
      <w:r w:rsidRPr="006C1F72">
        <w:tab/>
      </w:r>
      <w:r w:rsidRPr="006C1F72">
        <w:tab/>
        <w:t>D ) Yakın anlamlı sözcükler</w:t>
      </w:r>
    </w:p>
    <w:p w:rsidR="00A64553" w:rsidRDefault="00A64553" w:rsidP="00511860">
      <w:pPr>
        <w:rPr>
          <w:b/>
          <w:bCs/>
          <w:i/>
          <w:iCs/>
        </w:rPr>
      </w:pPr>
    </w:p>
    <w:p w:rsidR="00A64553" w:rsidRPr="00511860" w:rsidRDefault="00A64553" w:rsidP="00511860">
      <w:pPr>
        <w:rPr>
          <w:b/>
          <w:bCs/>
          <w:i/>
          <w:iCs/>
        </w:rPr>
      </w:pPr>
      <w:r>
        <w:rPr>
          <w:b/>
          <w:bCs/>
          <w:i/>
          <w:iCs/>
        </w:rPr>
        <w:t>6</w:t>
      </w:r>
      <w:r w:rsidRPr="00511860">
        <w:rPr>
          <w:b/>
          <w:bCs/>
          <w:i/>
          <w:iCs/>
        </w:rPr>
        <w:t xml:space="preserve">-Aşağıdakilerin hangisinde “yakmak” kelimesi </w:t>
      </w:r>
      <w:r w:rsidRPr="00511860">
        <w:rPr>
          <w:b/>
          <w:bCs/>
          <w:i/>
          <w:iCs/>
          <w:u w:val="single"/>
        </w:rPr>
        <w:t>gerçek anlamı dışında</w:t>
      </w:r>
      <w:r w:rsidRPr="00511860">
        <w:rPr>
          <w:b/>
          <w:bCs/>
          <w:i/>
          <w:iCs/>
        </w:rPr>
        <w:t xml:space="preserve"> kullanılmıştır? </w:t>
      </w:r>
    </w:p>
    <w:p w:rsidR="00A64553" w:rsidRPr="00511860" w:rsidRDefault="00A64553" w:rsidP="00511860">
      <w:r w:rsidRPr="00511860">
        <w:t xml:space="preserve">        A) Ayrılık yüreğimi yaktı    </w:t>
      </w:r>
      <w:r w:rsidRPr="00511860">
        <w:tab/>
      </w:r>
      <w:r w:rsidRPr="00511860">
        <w:tab/>
      </w:r>
      <w:r w:rsidRPr="00511860">
        <w:tab/>
        <w:t xml:space="preserve">      B) Çoban, üşüyünce ateş yaktı       </w:t>
      </w:r>
    </w:p>
    <w:p w:rsidR="00A64553" w:rsidRPr="00511860" w:rsidRDefault="00A64553" w:rsidP="00511860">
      <w:r w:rsidRPr="00511860">
        <w:t xml:space="preserve">         C) Havalar soğuyunca ateş yaktı.                        D) Yemek pişirmek için ocağı yaktı.</w:t>
      </w:r>
    </w:p>
    <w:p w:rsidR="00A64553" w:rsidRPr="00ED52FE" w:rsidRDefault="00A64553" w:rsidP="00ED52FE">
      <w:pPr>
        <w:rPr>
          <w:b/>
          <w:bCs/>
          <w:i/>
          <w:iCs/>
        </w:rPr>
      </w:pPr>
      <w:r>
        <w:rPr>
          <w:b/>
          <w:bCs/>
          <w:i/>
          <w:iCs/>
        </w:rPr>
        <w:t>7</w:t>
      </w:r>
      <w:r w:rsidRPr="00ED52FE">
        <w:rPr>
          <w:b/>
          <w:bCs/>
          <w:i/>
          <w:iCs/>
        </w:rPr>
        <w:t xml:space="preserve">- Aşağıdaki cümlelerin hangisinde </w:t>
      </w:r>
      <w:r w:rsidRPr="00ED52FE">
        <w:rPr>
          <w:b/>
          <w:bCs/>
          <w:i/>
          <w:iCs/>
          <w:u w:val="single"/>
        </w:rPr>
        <w:t>nesnel</w:t>
      </w:r>
      <w:r w:rsidRPr="00ED52FE">
        <w:rPr>
          <w:b/>
          <w:bCs/>
          <w:i/>
          <w:iCs/>
        </w:rPr>
        <w:t xml:space="preserve"> bir yargı vardır?</w:t>
      </w:r>
    </w:p>
    <w:p w:rsidR="00A64553" w:rsidRPr="00ED52FE" w:rsidRDefault="00A64553" w:rsidP="00ED52FE">
      <w:r w:rsidRPr="00ED52FE">
        <w:t xml:space="preserve">       A) En güzel ay Aralıktır.         B) Hayatımın en güzel dönemleri okullarda geçti.</w:t>
      </w:r>
    </w:p>
    <w:p w:rsidR="00A64553" w:rsidRPr="006C1F72" w:rsidRDefault="00A64553" w:rsidP="00ED52FE">
      <w:r w:rsidRPr="00ED52FE">
        <w:t xml:space="preserve">       C) Havalar çok sıcak olduğunda, keyfim yerine gelir.     D) Hava sıcaklığı 22  </w:t>
      </w:r>
      <w:r w:rsidRPr="00ED52FE">
        <w:rPr>
          <w:vertAlign w:val="superscript"/>
        </w:rPr>
        <w:t>0</w:t>
      </w:r>
      <w:r w:rsidRPr="00ED52FE">
        <w:t xml:space="preserve">C’dir.                                                                    </w:t>
      </w:r>
    </w:p>
    <w:p w:rsidR="00A64553" w:rsidRPr="006C1F72" w:rsidRDefault="00A64553" w:rsidP="005A25B7"/>
    <w:p w:rsidR="00A64553" w:rsidRPr="00BD313C" w:rsidRDefault="00A64553" w:rsidP="00B3112E">
      <w:pPr>
        <w:rPr>
          <w:b/>
          <w:bCs/>
        </w:rPr>
      </w:pPr>
      <w:r>
        <w:rPr>
          <w:b/>
          <w:bCs/>
        </w:rPr>
        <w:t>8-</w:t>
      </w:r>
      <w:r w:rsidRPr="00BD313C">
        <w:rPr>
          <w:b/>
          <w:bCs/>
        </w:rPr>
        <w:t>Aşağıdaki cümlelerde abartılı mı ,yoksa duygusal anlatım mı yapıldığını belirtiniz?</w:t>
      </w:r>
    </w:p>
    <w:p w:rsidR="00A64553" w:rsidRDefault="00A64553" w:rsidP="00B3112E">
      <w:r>
        <w:t>Zavallı çocuk yağmurda üşümüştür.(……………..………….)</w:t>
      </w:r>
    </w:p>
    <w:p w:rsidR="00A64553" w:rsidRDefault="00A64553" w:rsidP="00B3112E">
      <w:r>
        <w:t>Yeni evimizin salonu futbol sahası kadar.(…………………………)</w:t>
      </w:r>
    </w:p>
    <w:p w:rsidR="00A64553" w:rsidRDefault="00A64553" w:rsidP="00B3112E">
      <w:r>
        <w:t>Annemi seviyorum(………………………………)</w:t>
      </w:r>
    </w:p>
    <w:p w:rsidR="00A64553" w:rsidRDefault="00A64553" w:rsidP="00B3112E">
      <w:r>
        <w:t>Dünyalar kadar işim var.(………………………………)</w:t>
      </w:r>
    </w:p>
    <w:p w:rsidR="00A64553" w:rsidRDefault="00A64553" w:rsidP="005A25B7">
      <w:r>
        <w:t>Yaşlı kadın çocuklarını görünce gözleri doldu.(……………………………</w:t>
      </w:r>
    </w:p>
    <w:p w:rsidR="00A64553" w:rsidRDefault="00A64553" w:rsidP="00BD313C">
      <w:pPr>
        <w:framePr w:hSpace="141" w:wrap="auto" w:vAnchor="text" w:hAnchor="page" w:x="1270" w:y="150"/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9- Aşağıdaki cümlelerin hangisinde, birbiriyle zıt anlamlı sözcükler yoktur?</w:t>
      </w:r>
    </w:p>
    <w:p w:rsidR="00A64553" w:rsidRDefault="00A64553" w:rsidP="00BD313C">
      <w:pPr>
        <w:framePr w:hSpace="141" w:wrap="auto" w:vAnchor="text" w:hAnchor="page" w:x="1270" w:y="15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A) Aç doymam, tok acıkmam.                                            B) Her çok azdan olur.</w:t>
      </w:r>
    </w:p>
    <w:p w:rsidR="00A64553" w:rsidRDefault="00A64553" w:rsidP="00BD313C">
      <w:pPr>
        <w:framePr w:hSpace="141" w:wrap="auto" w:vAnchor="text" w:hAnchor="page" w:x="1270" w:y="15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C) Her inişin bir çıkışı vardır.                                             D) Sütten ağzı yanan, yoğurdu üfleyerek yer.</w:t>
      </w:r>
    </w:p>
    <w:p w:rsidR="00A64553" w:rsidRDefault="00A64553" w:rsidP="00BD313C">
      <w:r>
        <w:rPr>
          <w:b/>
          <w:bCs/>
        </w:rPr>
        <w:t>10</w:t>
      </w:r>
      <w:r w:rsidRPr="00CF2D56">
        <w:rPr>
          <w:b/>
          <w:bCs/>
        </w:rPr>
        <w:t>-Aşağıda dağınık halde verilen kelimelerden anlamlı ve kurallı bir cümle oluşturunuz</w:t>
      </w:r>
      <w:r>
        <w:t>.</w:t>
      </w:r>
    </w:p>
    <w:p w:rsidR="00A64553" w:rsidRDefault="00A64553" w:rsidP="007A2282">
      <w:r>
        <w:t>( kadar ,annemi ,seviyorum, dünyalar</w:t>
      </w:r>
      <w:r w:rsidRPr="00CF2D56">
        <w:t>)</w:t>
      </w:r>
      <w:r>
        <w:t>……………………………………………………………………………………………….</w:t>
      </w:r>
    </w:p>
    <w:p w:rsidR="00A64553" w:rsidRDefault="00A64553" w:rsidP="007A2282">
      <w:r>
        <w:t>11</w:t>
      </w:r>
      <w:r w:rsidRPr="007A2282">
        <w:t xml:space="preserve"> “</w:t>
      </w:r>
      <w:r w:rsidRPr="007A2282">
        <w:rPr>
          <w:b/>
          <w:bCs/>
        </w:rPr>
        <w:t>Okumak”</w:t>
      </w:r>
      <w:r w:rsidRPr="007A2282">
        <w:t xml:space="preserve"> sözcüğü, aşağıdaki cümlelerin hangisinde “</w:t>
      </w:r>
      <w:r w:rsidRPr="007A2282">
        <w:rPr>
          <w:b/>
          <w:bCs/>
        </w:rPr>
        <w:t>öğrenim görmek”</w:t>
      </w:r>
      <w:r w:rsidRPr="007A2282">
        <w:t xml:space="preserve"> anlamında kullanılmıştır? </w:t>
      </w:r>
    </w:p>
    <w:p w:rsidR="00A64553" w:rsidRPr="007A2282" w:rsidRDefault="00A64553" w:rsidP="007A2282">
      <w:r>
        <w:t xml:space="preserve">  A- Ali kitap okuyor.       </w:t>
      </w:r>
      <w:r w:rsidRPr="007A2282">
        <w:t>B-Ablam iki yıl başka bir bölümde okudu</w:t>
      </w:r>
    </w:p>
    <w:p w:rsidR="00A64553" w:rsidRPr="007A2282" w:rsidRDefault="00A64553" w:rsidP="007A2282">
      <w:r w:rsidRPr="007A2282">
        <w:t>.</w:t>
      </w:r>
      <w:r>
        <w:t>C-G</w:t>
      </w:r>
      <w:r w:rsidRPr="007A2282">
        <w:t>üzel şiir okuduğunu bilmiyordum.D- Dertli olduğu yüzünden okunuyordu.</w:t>
      </w:r>
    </w:p>
    <w:p w:rsidR="00A64553" w:rsidRDefault="00A64553" w:rsidP="005A25B7">
      <w:r>
        <w:rPr>
          <w:noProof/>
        </w:rPr>
        <w:pict>
          <v:rect id="Dikdörtgen 3" o:spid="_x0000_s1026" style="position:absolute;margin-left:13.9pt;margin-top:9.7pt;width:97.5pt;height:60.75pt;z-index:251658240;visibility:visible;v-text-anchor:middle" strokecolor="#243f60" strokeweight="2pt">
            <v:fill r:id="rId4" o:title="" recolor="t" rotate="t" type="frame"/>
          </v:rect>
        </w:pict>
      </w:r>
    </w:p>
    <w:p w:rsidR="00A64553" w:rsidRDefault="00A64553" w:rsidP="005A25B7">
      <w:r>
        <w:t xml:space="preserve">12-                                           Yandaki görseli yorumlayınız.        </w:t>
      </w:r>
    </w:p>
    <w:p w:rsidR="00A64553" w:rsidRPr="005A25B7" w:rsidRDefault="00A64553" w:rsidP="005A25B7">
      <w: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A64553" w:rsidRDefault="00A64553" w:rsidP="005A25B7"/>
    <w:p w:rsidR="00A64553" w:rsidRPr="0049796D" w:rsidRDefault="00A64553" w:rsidP="0049796D">
      <w:r>
        <w:t>13</w:t>
      </w:r>
      <w:r w:rsidRPr="0049796D">
        <w:t xml:space="preserve">- Aşağıdaki altı çizili sözcüklerden hangisi </w:t>
      </w:r>
      <w:r w:rsidRPr="0049796D">
        <w:rPr>
          <w:b/>
          <w:bCs/>
        </w:rPr>
        <w:t>terim anlamlı</w:t>
      </w:r>
      <w:r w:rsidRPr="0049796D">
        <w:rPr>
          <w:b/>
          <w:bCs/>
          <w:u w:val="single"/>
        </w:rPr>
        <w:t>değildir</w:t>
      </w:r>
      <w:r w:rsidRPr="0049796D">
        <w:rPr>
          <w:b/>
          <w:bCs/>
        </w:rPr>
        <w:t>?</w:t>
      </w:r>
    </w:p>
    <w:p w:rsidR="00A64553" w:rsidRPr="0049796D" w:rsidRDefault="00A64553" w:rsidP="0049796D">
      <w:pPr>
        <w:rPr>
          <w:sz w:val="22"/>
          <w:szCs w:val="22"/>
        </w:rPr>
      </w:pPr>
      <w:r w:rsidRPr="0049796D">
        <w:rPr>
          <w:sz w:val="22"/>
          <w:szCs w:val="22"/>
        </w:rPr>
        <w:t xml:space="preserve">A- </w:t>
      </w:r>
      <w:r w:rsidRPr="0049796D">
        <w:rPr>
          <w:sz w:val="22"/>
          <w:szCs w:val="22"/>
          <w:u w:val="single"/>
        </w:rPr>
        <w:t xml:space="preserve">Türkçede </w:t>
      </w:r>
      <w:r w:rsidRPr="0049796D">
        <w:rPr>
          <w:sz w:val="22"/>
          <w:szCs w:val="22"/>
        </w:rPr>
        <w:t xml:space="preserve">bağlaç olan “de” ayrı yazılır.           B- Ay, </w:t>
      </w:r>
      <w:r w:rsidRPr="0049796D">
        <w:rPr>
          <w:sz w:val="22"/>
          <w:szCs w:val="22"/>
          <w:u w:val="single"/>
        </w:rPr>
        <w:t>Dünya</w:t>
      </w:r>
      <w:r w:rsidRPr="0049796D">
        <w:rPr>
          <w:sz w:val="22"/>
          <w:szCs w:val="22"/>
        </w:rPr>
        <w:t xml:space="preserve"> gezegeninin uydusudur.</w:t>
      </w:r>
    </w:p>
    <w:p w:rsidR="00A64553" w:rsidRDefault="00A64553" w:rsidP="0049796D">
      <w:pPr>
        <w:rPr>
          <w:sz w:val="22"/>
          <w:szCs w:val="22"/>
        </w:rPr>
      </w:pPr>
      <w:r w:rsidRPr="0049796D">
        <w:rPr>
          <w:sz w:val="22"/>
          <w:szCs w:val="22"/>
        </w:rPr>
        <w:t xml:space="preserve">C- Benim eğlenceli </w:t>
      </w:r>
      <w:r w:rsidRPr="0049796D">
        <w:rPr>
          <w:sz w:val="22"/>
          <w:szCs w:val="22"/>
          <w:u w:val="single"/>
        </w:rPr>
        <w:t>dünyama</w:t>
      </w:r>
      <w:r w:rsidRPr="0049796D">
        <w:rPr>
          <w:sz w:val="22"/>
          <w:szCs w:val="22"/>
        </w:rPr>
        <w:t xml:space="preserve"> dokunmayın.  D- Matematik dersinde </w:t>
      </w:r>
      <w:r w:rsidRPr="0049796D">
        <w:rPr>
          <w:sz w:val="22"/>
          <w:szCs w:val="22"/>
          <w:u w:val="single"/>
        </w:rPr>
        <w:t xml:space="preserve">üçgen </w:t>
      </w:r>
      <w:r w:rsidRPr="0049796D">
        <w:rPr>
          <w:sz w:val="22"/>
          <w:szCs w:val="22"/>
        </w:rPr>
        <w:t>konus</w:t>
      </w:r>
      <w:r>
        <w:rPr>
          <w:sz w:val="22"/>
          <w:szCs w:val="22"/>
        </w:rPr>
        <w:t>u</w:t>
      </w:r>
      <w:r w:rsidRPr="0049796D">
        <w:rPr>
          <w:sz w:val="22"/>
          <w:szCs w:val="22"/>
        </w:rPr>
        <w:t>nu işledik.</w:t>
      </w:r>
    </w:p>
    <w:p w:rsidR="00A64553" w:rsidRPr="00164BF6" w:rsidRDefault="00A64553" w:rsidP="0049796D">
      <w:pPr>
        <w:rPr>
          <w:b/>
          <w:bCs/>
          <w:sz w:val="22"/>
          <w:szCs w:val="22"/>
        </w:rPr>
      </w:pPr>
      <w:r w:rsidRPr="00164BF6">
        <w:rPr>
          <w:b/>
          <w:bCs/>
          <w:sz w:val="22"/>
          <w:szCs w:val="22"/>
        </w:rPr>
        <w:t>14-Aşağıdakilerden hangisi noktanın kullanıldığı yerlerden değildir?</w:t>
      </w:r>
    </w:p>
    <w:p w:rsidR="00A64553" w:rsidRDefault="00A64553" w:rsidP="0049796D">
      <w:pPr>
        <w:rPr>
          <w:sz w:val="22"/>
          <w:szCs w:val="22"/>
        </w:rPr>
      </w:pPr>
      <w:r>
        <w:rPr>
          <w:sz w:val="22"/>
          <w:szCs w:val="22"/>
        </w:rPr>
        <w:t>A-Kısaltmalardan sonra.                                         B)Saat ve dakika arasına.</w:t>
      </w:r>
    </w:p>
    <w:p w:rsidR="00A64553" w:rsidRDefault="00A64553" w:rsidP="0049796D">
      <w:pPr>
        <w:rPr>
          <w:sz w:val="22"/>
          <w:szCs w:val="22"/>
        </w:rPr>
      </w:pPr>
      <w:r>
        <w:rPr>
          <w:sz w:val="22"/>
          <w:szCs w:val="22"/>
        </w:rPr>
        <w:t>C)Tamamlanmamış cümlelerin sonuna.                  D)Gün ,ay ve yılı gösteren sayıları ayırmada</w:t>
      </w:r>
    </w:p>
    <w:p w:rsidR="00A64553" w:rsidRPr="00164BF6" w:rsidRDefault="00A64553" w:rsidP="00164BF6">
      <w:pPr>
        <w:rPr>
          <w:sz w:val="22"/>
          <w:szCs w:val="22"/>
        </w:rPr>
      </w:pPr>
      <w:r w:rsidRPr="00AA52C9">
        <w:rPr>
          <w:b/>
          <w:bCs/>
          <w:sz w:val="22"/>
          <w:szCs w:val="22"/>
        </w:rPr>
        <w:t>15</w:t>
      </w:r>
      <w:r>
        <w:rPr>
          <w:sz w:val="22"/>
          <w:szCs w:val="22"/>
        </w:rPr>
        <w:t>-</w:t>
      </w:r>
      <w:r w:rsidRPr="00164BF6">
        <w:rPr>
          <w:b/>
          <w:bCs/>
          <w:sz w:val="22"/>
          <w:szCs w:val="22"/>
        </w:rPr>
        <w:t>“Göz ile görmek arasında bir ilişki vardır.” Aynı ilişki “kulak” ile aşağıdakilerden hangisi arasında vardır?</w:t>
      </w:r>
    </w:p>
    <w:p w:rsidR="00A64553" w:rsidRPr="00164BF6" w:rsidRDefault="00A64553" w:rsidP="00164BF6">
      <w:pPr>
        <w:rPr>
          <w:sz w:val="22"/>
          <w:szCs w:val="22"/>
        </w:rPr>
      </w:pPr>
      <w:r w:rsidRPr="00164BF6">
        <w:rPr>
          <w:sz w:val="22"/>
          <w:szCs w:val="22"/>
        </w:rPr>
        <w:t>   A. ses                       B. işitmek               C. kabartmak                    D. Kepçe</w:t>
      </w:r>
    </w:p>
    <w:p w:rsidR="00A64553" w:rsidRPr="002821DF" w:rsidRDefault="00A64553" w:rsidP="002821DF">
      <w:pPr>
        <w:rPr>
          <w:sz w:val="22"/>
          <w:szCs w:val="22"/>
        </w:rPr>
      </w:pPr>
      <w:r w:rsidRPr="00164BF6">
        <w:rPr>
          <w:sz w:val="22"/>
          <w:szCs w:val="22"/>
        </w:rPr>
        <w:t> </w:t>
      </w:r>
      <w:r>
        <w:rPr>
          <w:b/>
          <w:bCs/>
          <w:sz w:val="22"/>
          <w:szCs w:val="22"/>
        </w:rPr>
        <w:t>16</w:t>
      </w:r>
      <w:r w:rsidRPr="002821DF">
        <w:rPr>
          <w:b/>
          <w:bCs/>
          <w:sz w:val="22"/>
          <w:szCs w:val="22"/>
        </w:rPr>
        <w:t xml:space="preserve">- Aşağıdakilerden hangisi eş anlamlıdır? </w:t>
      </w:r>
    </w:p>
    <w:p w:rsidR="00A64553" w:rsidRPr="002821DF" w:rsidRDefault="00A64553" w:rsidP="002821DF">
      <w:pPr>
        <w:rPr>
          <w:b/>
          <w:bCs/>
          <w:sz w:val="22"/>
          <w:szCs w:val="22"/>
        </w:rPr>
      </w:pPr>
      <w:r w:rsidRPr="002821DF"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öğrenci -talebe</w:t>
      </w:r>
      <w:r w:rsidRPr="002821DF">
        <w:rPr>
          <w:b/>
          <w:bCs/>
          <w:sz w:val="22"/>
          <w:szCs w:val="22"/>
        </w:rPr>
        <w:t>B)</w:t>
      </w:r>
      <w:r w:rsidRPr="002821DF">
        <w:rPr>
          <w:sz w:val="22"/>
          <w:szCs w:val="22"/>
        </w:rPr>
        <w:t xml:space="preserve"> ihtiyar - genç </w:t>
      </w:r>
    </w:p>
    <w:p w:rsidR="00A64553" w:rsidRDefault="00A64553" w:rsidP="002821DF">
      <w:pPr>
        <w:rPr>
          <w:sz w:val="22"/>
          <w:szCs w:val="22"/>
        </w:rPr>
      </w:pPr>
      <w:r w:rsidRPr="002821DF">
        <w:rPr>
          <w:b/>
          <w:bCs/>
          <w:sz w:val="22"/>
          <w:szCs w:val="22"/>
        </w:rPr>
        <w:t xml:space="preserve">   C)</w:t>
      </w:r>
      <w:r w:rsidRPr="002821DF">
        <w:rPr>
          <w:sz w:val="22"/>
          <w:szCs w:val="22"/>
        </w:rPr>
        <w:t xml:space="preserve"> yoksul - zengin     </w:t>
      </w:r>
      <w:r w:rsidRPr="002821DF">
        <w:rPr>
          <w:b/>
          <w:bCs/>
          <w:sz w:val="22"/>
          <w:szCs w:val="22"/>
        </w:rPr>
        <w:t xml:space="preserve">D) </w:t>
      </w:r>
      <w:r w:rsidRPr="002821DF">
        <w:rPr>
          <w:sz w:val="22"/>
          <w:szCs w:val="22"/>
        </w:rPr>
        <w:t xml:space="preserve">sıcak </w:t>
      </w:r>
      <w:r>
        <w:rPr>
          <w:sz w:val="22"/>
          <w:szCs w:val="22"/>
        </w:rPr>
        <w:t>–soğuk</w:t>
      </w:r>
    </w:p>
    <w:p w:rsidR="00A64553" w:rsidRPr="00A9205B" w:rsidRDefault="00A64553" w:rsidP="002821DF">
      <w:pPr>
        <w:rPr>
          <w:b/>
          <w:bCs/>
          <w:sz w:val="22"/>
          <w:szCs w:val="22"/>
        </w:rPr>
      </w:pPr>
      <w:r w:rsidRPr="00A9205B">
        <w:rPr>
          <w:b/>
          <w:bCs/>
          <w:sz w:val="22"/>
          <w:szCs w:val="22"/>
        </w:rPr>
        <w:t>17-Aşağıdaki hikayenin devamını</w:t>
      </w:r>
      <w:r w:rsidRPr="00404FE9">
        <w:rPr>
          <w:b/>
          <w:bCs/>
          <w:sz w:val="22"/>
          <w:szCs w:val="22"/>
          <w:u w:val="single"/>
        </w:rPr>
        <w:t>kendi düşüncenize</w:t>
      </w:r>
      <w:r>
        <w:rPr>
          <w:b/>
          <w:bCs/>
          <w:sz w:val="22"/>
          <w:szCs w:val="22"/>
        </w:rPr>
        <w:t xml:space="preserve"> göre</w:t>
      </w:r>
      <w:r w:rsidRPr="00A9205B">
        <w:rPr>
          <w:b/>
          <w:bCs/>
          <w:sz w:val="22"/>
          <w:szCs w:val="22"/>
        </w:rPr>
        <w:t xml:space="preserve"> tamamlayınız.</w:t>
      </w:r>
    </w:p>
    <w:p w:rsidR="00A64553" w:rsidRDefault="00A64553" w:rsidP="002821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DENİZ YILDIZI</w:t>
      </w:r>
    </w:p>
    <w:p w:rsidR="00A64553" w:rsidRDefault="00A64553" w:rsidP="002821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</w:t>
      </w:r>
      <w:r w:rsidRPr="00A9205B">
        <w:rPr>
          <w:sz w:val="22"/>
          <w:szCs w:val="22"/>
        </w:rPr>
        <w:t>Günaydın. Ne yapıyorsun öyle?</w:t>
      </w:r>
    </w:p>
    <w:p w:rsidR="00A64553" w:rsidRDefault="00A64553" w:rsidP="002821DF">
      <w:pPr>
        <w:rPr>
          <w:sz w:val="22"/>
          <w:szCs w:val="22"/>
        </w:rPr>
      </w:pPr>
      <w:r>
        <w:rPr>
          <w:b/>
          <w:bCs/>
          <w:sz w:val="22"/>
          <w:szCs w:val="22"/>
        </w:rPr>
        <w:t>-</w:t>
      </w:r>
      <w:r w:rsidRPr="00A9205B">
        <w:rPr>
          <w:sz w:val="22"/>
          <w:szCs w:val="22"/>
        </w:rPr>
        <w:t>Okyanusa</w:t>
      </w:r>
      <w:r>
        <w:rPr>
          <w:sz w:val="22"/>
          <w:szCs w:val="22"/>
        </w:rPr>
        <w:t>denizyıldızı atıyorum.</w:t>
      </w:r>
    </w:p>
    <w:p w:rsidR="00A64553" w:rsidRDefault="00A64553" w:rsidP="002821DF">
      <w:pPr>
        <w:rPr>
          <w:sz w:val="22"/>
          <w:szCs w:val="22"/>
        </w:rPr>
      </w:pPr>
      <w:r>
        <w:rPr>
          <w:sz w:val="22"/>
          <w:szCs w:val="22"/>
        </w:rPr>
        <w:t>-Neden?</w:t>
      </w:r>
    </w:p>
    <w:p w:rsidR="00A64553" w:rsidRDefault="00A64553" w:rsidP="002821DF">
      <w:pPr>
        <w:rPr>
          <w:sz w:val="22"/>
          <w:szCs w:val="22"/>
        </w:rPr>
      </w:pPr>
      <w:r>
        <w:rPr>
          <w:sz w:val="22"/>
          <w:szCs w:val="22"/>
        </w:rPr>
        <w:t>-Güneş yükseldi,sular çekiliyor.Eğer onları suya atmazsam ölecekler.</w:t>
      </w:r>
    </w:p>
    <w:p w:rsidR="00A64553" w:rsidRDefault="00A64553" w:rsidP="002821DF">
      <w:pPr>
        <w:rPr>
          <w:sz w:val="22"/>
          <w:szCs w:val="22"/>
        </w:rPr>
      </w:pPr>
      <w:r>
        <w:rPr>
          <w:sz w:val="22"/>
          <w:szCs w:val="22"/>
        </w:rPr>
        <w:t>-Fakat… Kilometrelerce sahil var ve baştan başa deniz yıldızı…Sen atsan atsan kaç tanesini atabilirsin    ki. Bu da devede kulak kalır, hiçbir şey fark etmez.</w:t>
      </w:r>
    </w:p>
    <w:p w:rsidR="00A64553" w:rsidRDefault="00A64553" w:rsidP="002821DF">
      <w:pPr>
        <w:rPr>
          <w:sz w:val="22"/>
          <w:szCs w:val="22"/>
        </w:rPr>
      </w:pPr>
      <w:r>
        <w:rPr>
          <w:sz w:val="22"/>
          <w:szCs w:val="22"/>
        </w:rPr>
        <w:t>-Genç adam eğilerek yerden bir deniz yıldızı daha aldı ve dalgalanan denize attı.</w:t>
      </w:r>
    </w:p>
    <w:p w:rsidR="00A64553" w:rsidRDefault="00A64553" w:rsidP="002821DF">
      <w:pPr>
        <w:rPr>
          <w:sz w:val="22"/>
          <w:szCs w:val="22"/>
        </w:rPr>
      </w:pPr>
    </w:p>
    <w:p w:rsidR="00A64553" w:rsidRDefault="00A64553" w:rsidP="002821D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64553" w:rsidRDefault="00A64553" w:rsidP="00404FE9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A64553" w:rsidRPr="00404FE9" w:rsidRDefault="00A64553" w:rsidP="00404FE9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iyi" style="position:absolute;margin-left:274.45pt;margin-top:3.65pt;width:65.25pt;height:52.5pt;z-index:251659264;visibility:visible">
            <v:imagedata r:id="rId5" o:title=""/>
            <w10:wrap type="square"/>
          </v:shape>
        </w:pict>
      </w:r>
      <w:r w:rsidRPr="00404FE9">
        <w:rPr>
          <w:i/>
          <w:iCs/>
        </w:rPr>
        <w:t>(Noktalama ve yazım kurallarına dikkat ediniz!)</w:t>
      </w:r>
    </w:p>
    <w:p w:rsidR="00A64553" w:rsidRPr="00404FE9" w:rsidRDefault="00A64553" w:rsidP="00404FE9">
      <w:pPr>
        <w:rPr>
          <w:u w:val="single"/>
        </w:rPr>
      </w:pPr>
      <w:r w:rsidRPr="00404FE9">
        <w:rPr>
          <w:u w:val="single"/>
        </w:rPr>
        <w:t>Kompozisyonun Değerlendirmesi:</w:t>
      </w:r>
    </w:p>
    <w:p w:rsidR="00A64553" w:rsidRPr="00404FE9" w:rsidRDefault="00A64553" w:rsidP="00404FE9">
      <w:r w:rsidRPr="00404FE9">
        <w:t>a) Plan, Başlık                        ( 5  puan )            :</w:t>
      </w:r>
    </w:p>
    <w:p w:rsidR="00A64553" w:rsidRPr="00404FE9" w:rsidRDefault="00A64553" w:rsidP="00404FE9">
      <w:r>
        <w:t xml:space="preserve">b)Anlatım, Konu Bütünlüğü  ( 10 puan )           </w:t>
      </w:r>
    </w:p>
    <w:p w:rsidR="00A64553" w:rsidRPr="00404FE9" w:rsidRDefault="00A64553" w:rsidP="00404FE9">
      <w:r w:rsidRPr="00404FE9">
        <w:t xml:space="preserve">c)Noktalama, İmla </w:t>
      </w:r>
      <w:r>
        <w:t xml:space="preserve">Yazı ( 5   puan )           </w:t>
      </w:r>
    </w:p>
    <w:p w:rsidR="00A64553" w:rsidRDefault="00A64553" w:rsidP="00404FE9">
      <w:r>
        <w:t xml:space="preserve"> RUKİYE CİHANGİROĞLU</w:t>
      </w:r>
    </w:p>
    <w:p w:rsidR="00A64553" w:rsidRPr="005A25B7" w:rsidRDefault="00A64553" w:rsidP="00404FE9">
      <w:r>
        <w:t xml:space="preserve">                                                                                   TÜRKÇE ÖĞRT.</w:t>
      </w:r>
    </w:p>
    <w:p w:rsidR="00A64553" w:rsidRDefault="00A64553" w:rsidP="002531BC">
      <w:r w:rsidRPr="002E51F9">
        <w:t xml:space="preserve">                                                                                               BAŞARILAR…….</w:t>
      </w:r>
      <w:r>
        <w:br/>
      </w:r>
      <w:bookmarkStart w:id="0" w:name="_GoBack"/>
      <w:bookmarkEnd w:id="0"/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A64553" w:rsidRPr="005A25B7" w:rsidRDefault="00A64553" w:rsidP="005A25B7"/>
    <w:sectPr w:rsidR="00A64553" w:rsidRPr="005A25B7" w:rsidSect="009C4E98">
      <w:pgSz w:w="11906" w:h="16838"/>
      <w:pgMar w:top="1417" w:right="1417" w:bottom="1417" w:left="1417" w:header="708" w:footer="708" w:gutter="0"/>
      <w:pgBorders w:offsetFrom="page">
        <w:top w:val="flowersRoses" w:sz="30" w:space="24" w:color="auto"/>
        <w:left w:val="flowersRoses" w:sz="30" w:space="24" w:color="auto"/>
        <w:bottom w:val="flowersRoses" w:sz="30" w:space="24" w:color="auto"/>
        <w:right w:val="flowersRose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E23"/>
    <w:rsid w:val="00016489"/>
    <w:rsid w:val="00164BF6"/>
    <w:rsid w:val="0016620C"/>
    <w:rsid w:val="002531BC"/>
    <w:rsid w:val="002821DF"/>
    <w:rsid w:val="002E51F9"/>
    <w:rsid w:val="002F55EE"/>
    <w:rsid w:val="00330D6F"/>
    <w:rsid w:val="003F022A"/>
    <w:rsid w:val="00404FE9"/>
    <w:rsid w:val="0049796D"/>
    <w:rsid w:val="005051E2"/>
    <w:rsid w:val="00511860"/>
    <w:rsid w:val="005361D7"/>
    <w:rsid w:val="005A25B7"/>
    <w:rsid w:val="005B67F8"/>
    <w:rsid w:val="005E230D"/>
    <w:rsid w:val="00615078"/>
    <w:rsid w:val="00640175"/>
    <w:rsid w:val="006A0E23"/>
    <w:rsid w:val="006C1F72"/>
    <w:rsid w:val="007A2282"/>
    <w:rsid w:val="007F04CE"/>
    <w:rsid w:val="007F79F6"/>
    <w:rsid w:val="00897CFC"/>
    <w:rsid w:val="0092274E"/>
    <w:rsid w:val="009C4E98"/>
    <w:rsid w:val="00A64553"/>
    <w:rsid w:val="00A9205B"/>
    <w:rsid w:val="00AA52C9"/>
    <w:rsid w:val="00B3112E"/>
    <w:rsid w:val="00B521A8"/>
    <w:rsid w:val="00B92A2C"/>
    <w:rsid w:val="00BD313C"/>
    <w:rsid w:val="00BE24D6"/>
    <w:rsid w:val="00CF2D56"/>
    <w:rsid w:val="00E90754"/>
    <w:rsid w:val="00EA640B"/>
    <w:rsid w:val="00ED475E"/>
    <w:rsid w:val="00ED5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361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61D7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2821DF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2531B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7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3</Pages>
  <Words>839</Words>
  <Characters>4786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edanur</cp:lastModifiedBy>
  <cp:revision>2</cp:revision>
  <dcterms:created xsi:type="dcterms:W3CDTF">2013-10-28T07:10:00Z</dcterms:created>
  <dcterms:modified xsi:type="dcterms:W3CDTF">2013-10-30T20:23:00Z</dcterms:modified>
</cp:coreProperties>
</file>