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30"/>
        <w:gridCol w:w="2910"/>
        <w:gridCol w:w="3360"/>
        <w:gridCol w:w="1740"/>
      </w:tblGrid>
      <w:tr w:rsidR="003025E3" w:rsidRPr="00FA67D0">
        <w:trPr>
          <w:trHeight w:val="720"/>
        </w:trPr>
        <w:tc>
          <w:tcPr>
            <w:tcW w:w="2430" w:type="dxa"/>
            <w:shd w:val="clear" w:color="auto" w:fill="FFFF99"/>
          </w:tcPr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ADI: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6270" w:type="dxa"/>
            <w:gridSpan w:val="2"/>
            <w:shd w:val="clear" w:color="auto" w:fill="FFFF99"/>
          </w:tcPr>
          <w:p w:rsidR="003025E3" w:rsidRPr="00FA67D0" w:rsidRDefault="003025E3" w:rsidP="00F54AD5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2013-2014 EĞİTİM ÖĞRETİM YILI ATATÜRK ORTAOKULU</w:t>
            </w:r>
          </w:p>
          <w:p w:rsidR="003025E3" w:rsidRPr="00FA67D0" w:rsidRDefault="003025E3" w:rsidP="00F54AD5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5.SINIF SOSYAL BİLGİLER 1.DÖNEM 1. DEĞERLENDİRME SINAVI</w:t>
            </w:r>
          </w:p>
        </w:tc>
        <w:tc>
          <w:tcPr>
            <w:tcW w:w="1740" w:type="dxa"/>
            <w:shd w:val="clear" w:color="auto" w:fill="FFFF99"/>
          </w:tcPr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SINIFI: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NO:</w:t>
            </w:r>
          </w:p>
        </w:tc>
      </w:tr>
      <w:tr w:rsidR="003025E3" w:rsidRPr="00FA67D0">
        <w:trPr>
          <w:trHeight w:val="3465"/>
        </w:trPr>
        <w:tc>
          <w:tcPr>
            <w:tcW w:w="10440" w:type="dxa"/>
            <w:gridSpan w:val="4"/>
          </w:tcPr>
          <w:p w:rsidR="003025E3" w:rsidRPr="00FA67D0" w:rsidRDefault="003025E3" w:rsidP="006C4494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Bu bölümdeki sorular 3 puandır.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809"/>
            </w:tblGrid>
            <w:tr w:rsidR="003025E3" w:rsidRPr="00FA67D0">
              <w:trPr>
                <w:trHeight w:val="450"/>
              </w:trPr>
              <w:tc>
                <w:tcPr>
                  <w:tcW w:w="6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66FF99"/>
                </w:tcPr>
                <w:p w:rsidR="003025E3" w:rsidRPr="00FA67D0" w:rsidRDefault="003025E3" w:rsidP="00F54AD5">
                  <w:pPr>
                    <w:pStyle w:val="NoSpacing"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FA67D0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Kalabalık – Grup – Kurum – Rol – Kültür – Doğal Varlık – Tarihi Mekan</w:t>
                  </w:r>
                </w:p>
              </w:tc>
            </w:tr>
          </w:tbl>
          <w:p w:rsidR="003025E3" w:rsidRPr="00FA67D0" w:rsidRDefault="003025E3" w:rsidP="00F54AD5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  <w:t xml:space="preserve">Yukarıda verilen kavramlardan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sadece uygun olanları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 boşluklara doğru bir biçimde yerleştiriniz.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Doğada insan eli değmeden doğal yollarla oluşan varlıklara ……………………………. denir.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Belli bir amacı gerçekleştirmek için  yasalara ve kurallara göre kurulan uzun süreli gruplara …………… denir.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3-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………………….. bir toplumda nesilden nesile aktarılan, yaşatılan; gelenek, görenek, inanış, düşünce ve sanat varlıklarının tümüne denir.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4-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Bireylerin bulundukları grup içinde üstlendikleri görevlere …………….. denir.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5-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……………………. birbirlerini tanımayan, tesadüfen ve kısa bir süre için bir arada bulanan insanlara denir.</w:t>
            </w:r>
          </w:p>
        </w:tc>
      </w:tr>
      <w:tr w:rsidR="003025E3" w:rsidRPr="00FA67D0">
        <w:trPr>
          <w:trHeight w:val="4110"/>
        </w:trPr>
        <w:tc>
          <w:tcPr>
            <w:tcW w:w="10440" w:type="dxa"/>
            <w:gridSpan w:val="4"/>
          </w:tcPr>
          <w:p w:rsidR="003025E3" w:rsidRPr="00FA67D0" w:rsidRDefault="003025E3" w:rsidP="00F54AD5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Bu bölümdeki sorular 4 puandır.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  <w:t>Aşağıda verilen rolleri, uygun özellik içeren grup ile eşleştiriniz.</w:t>
            </w:r>
          </w:p>
          <w:p w:rsidR="003025E3" w:rsidRPr="00FA67D0" w:rsidRDefault="003025E3" w:rsidP="00F54AD5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26" style="position:absolute;left:0;text-align:left;margin-left:221.5pt;margin-top:15.45pt;width:198.75pt;height:21.75pt;z-index:251664896" arcsize="10923f">
                  <v:textbox>
                    <w:txbxContent>
                      <w:p w:rsidR="003025E3" w:rsidRPr="005F4694" w:rsidRDefault="003025E3" w:rsidP="00572637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>Özellik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7" style="position:absolute;left:0;text-align:left;margin-left:44.5pt;margin-top:15.45pt;width:59.25pt;height:21.75pt;z-index:251663872" arcsize="10923f">
                  <v:textbox>
                    <w:txbxContent>
                      <w:p w:rsidR="003025E3" w:rsidRPr="005F4694" w:rsidRDefault="003025E3" w:rsidP="00572637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>Rol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</w:p>
          <w:p w:rsidR="003025E3" w:rsidRPr="00FA67D0" w:rsidRDefault="003025E3" w:rsidP="00F54AD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28" style="position:absolute;margin-left:14.5pt;margin-top:10.6pt;width:20.25pt;height:21.75pt;z-index:251653632" arcsize="10923f">
                  <v:textbox>
                    <w:txbxContent>
                      <w:p w:rsidR="003025E3" w:rsidRDefault="003025E3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9" style="position:absolute;margin-left:34.75pt;margin-top:10.6pt;width:113.25pt;height:21.75pt;z-index:251643392" arcsize="10923f">
                  <v:textbox>
                    <w:txbxContent>
                      <w:p w:rsidR="003025E3" w:rsidRPr="00C16831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Öğrenci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0" style="position:absolute;margin-left:469pt;margin-top:10.6pt;width:20.25pt;height:21.75pt;z-index:251658752" arcsize="10923f">
                  <v:textbox>
                    <w:txbxContent>
                      <w:p w:rsidR="003025E3" w:rsidRDefault="003025E3">
                        <w: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1" style="position:absolute;margin-left:154pt;margin-top:10.6pt;width:315pt;height:21.75pt;z-index:251644416" arcsize="10923f">
                  <v:textbox>
                    <w:txbxContent>
                      <w:p w:rsidR="003025E3" w:rsidRPr="008E0892" w:rsidRDefault="003025E3" w:rsidP="006F323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Bu yıl bizim takımda en çok golü ben attım.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6-        </w:t>
            </w:r>
          </w:p>
          <w:p w:rsidR="003025E3" w:rsidRPr="00FA67D0" w:rsidRDefault="003025E3" w:rsidP="00F54AD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32" style="position:absolute;margin-left:14.5pt;margin-top:10.65pt;width:20.25pt;height:21.75pt;z-index:251654656" arcsize="10923f"/>
              </w:pict>
            </w:r>
            <w:r>
              <w:rPr>
                <w:noProof/>
                <w:lang w:eastAsia="tr-TR"/>
              </w:rPr>
              <w:pict>
                <v:roundrect id="_x0000_s1033" style="position:absolute;margin-left:34.75pt;margin-top:10.65pt;width:113.25pt;height:21.75pt;z-index:251645440" arcsize="10923f">
                  <v:textbox>
                    <w:txbxContent>
                      <w:p w:rsidR="003025E3" w:rsidRPr="00C16831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Öğretmen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4" style="position:absolute;margin-left:469pt;margin-top:10.65pt;width:20.25pt;height:21.75pt;z-index:251659776" arcsize="10923f">
                  <v:textbox>
                    <w:txbxContent>
                      <w:p w:rsidR="003025E3" w:rsidRDefault="003025E3">
                        <w: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5" style="position:absolute;margin-left:154pt;margin-top:10.65pt;width:315pt;height:21.75pt;z-index:251649536" arcsize="10923f">
                  <v:textbox>
                    <w:txbxContent>
                      <w:p w:rsidR="003025E3" w:rsidRPr="00785F83" w:rsidRDefault="003025E3" w:rsidP="00785F8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785F8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Vatanımızı düşmanlara karşı savunmakla görevliyim.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:rsidR="003025E3" w:rsidRPr="00FA67D0" w:rsidRDefault="003025E3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14.5pt;margin-top:11.5pt;width:20.25pt;height:21.75pt;z-index:251655680" arcsize="10923f"/>
              </w:pict>
            </w:r>
            <w:r>
              <w:rPr>
                <w:noProof/>
                <w:lang w:eastAsia="tr-TR"/>
              </w:rPr>
              <w:pict>
                <v:roundrect id="_x0000_s1037" style="position:absolute;margin-left:34.75pt;margin-top:11.5pt;width:113.25pt;height:21.75pt;z-index:251646464" arcsize="10923f">
                  <v:textbox>
                    <w:txbxContent>
                      <w:p w:rsidR="003025E3" w:rsidRPr="00C16831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Futbolcu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8" style="position:absolute;margin-left:469pt;margin-top:11.5pt;width:20.25pt;height:21.75pt;z-index:251660800" arcsize="10923f">
                  <v:textbox>
                    <w:txbxContent>
                      <w:p w:rsidR="003025E3" w:rsidRDefault="003025E3">
                        <w: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9" style="position:absolute;margin-left:469pt;margin-top:39.25pt;width:20.25pt;height:21.75pt;z-index:251661824" arcsize="10923f">
                  <v:textbox>
                    <w:txbxContent>
                      <w:p w:rsidR="003025E3" w:rsidRDefault="003025E3">
                        <w: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0" style="position:absolute;margin-left:469pt;margin-top:65.5pt;width:20.25pt;height:21.75pt;z-index:251662848" arcsize="10923f">
                  <v:textbox>
                    <w:txbxContent>
                      <w:p w:rsidR="003025E3" w:rsidRDefault="003025E3">
                        <w: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1" style="position:absolute;margin-left:154pt;margin-top:65.5pt;width:315pt;height:21.75pt;z-index:251652608" arcsize="10923f">
                  <v:textbox>
                    <w:txbxContent>
                      <w:p w:rsidR="003025E3" w:rsidRPr="008E0892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Biz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,</w:t>
                        </w: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çocukların daha iyi bir eğitim alması için çalışıyoruz.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2" style="position:absolute;margin-left:154pt;margin-top:39.25pt;width:315pt;height:21.75pt;z-index:251651584" arcsize="10923f">
                  <v:textbox>
                    <w:txbxContent>
                      <w:p w:rsidR="003025E3" w:rsidRPr="006F3234" w:rsidRDefault="003025E3" w:rsidP="006F323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6F3234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Derslerime çalışıp, başarılı olmak için eğitim alıyorum.</w:t>
                        </w:r>
                      </w:p>
                      <w:p w:rsidR="003025E3" w:rsidRDefault="003025E3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43" style="position:absolute;margin-left:154pt;margin-top:11.5pt;width:315pt;height:21.75pt;z-index:251650560" arcsize="10923f">
                  <v:textbox>
                    <w:txbxContent>
                      <w:p w:rsidR="003025E3" w:rsidRPr="00785F83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785F8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Toplumun en küçük birimi olan ailenin bir bireyiyim.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ab/>
            </w:r>
          </w:p>
          <w:p w:rsidR="003025E3" w:rsidRPr="00FA67D0" w:rsidRDefault="003025E3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44" style="position:absolute;margin-left:14.5pt;margin-top:13.8pt;width:20.25pt;height:21.75pt;z-index:251656704" arcsize="10923f"/>
              </w:pict>
            </w:r>
            <w:r>
              <w:rPr>
                <w:noProof/>
                <w:lang w:eastAsia="tr-TR"/>
              </w:rPr>
              <w:pict>
                <v:roundrect id="_x0000_s1045" style="position:absolute;margin-left:34.75pt;margin-top:13.8pt;width:113.25pt;height:21.75pt;z-index:251647488" arcsize="10923f">
                  <v:textbox>
                    <w:txbxContent>
                      <w:p w:rsidR="003025E3" w:rsidRPr="00C16831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Asker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</w:p>
          <w:p w:rsidR="003025E3" w:rsidRPr="00FA67D0" w:rsidRDefault="003025E3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46" style="position:absolute;margin-left:14.5pt;margin-top:14.65pt;width:20.25pt;height:21.75pt;z-index:251657728" arcsize="10923f"/>
              </w:pict>
            </w:r>
            <w:r>
              <w:rPr>
                <w:noProof/>
                <w:lang w:eastAsia="tr-TR"/>
              </w:rPr>
              <w:pict>
                <v:roundrect id="_x0000_s1047" style="position:absolute;margin-left:34.75pt;margin-top:14.65pt;width:113.25pt;height:21.75pt;z-index:251648512" arcsize="10923f">
                  <v:textbox>
                    <w:txbxContent>
                      <w:p w:rsidR="003025E3" w:rsidRPr="005F4694" w:rsidRDefault="003025E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Çocuk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</w:p>
          <w:p w:rsidR="003025E3" w:rsidRPr="00FA67D0" w:rsidRDefault="003025E3" w:rsidP="00F54AD5">
            <w:pPr>
              <w:tabs>
                <w:tab w:val="left" w:pos="9525"/>
              </w:tabs>
            </w:pPr>
          </w:p>
        </w:tc>
      </w:tr>
      <w:tr w:rsidR="003025E3" w:rsidRPr="00FA67D0">
        <w:trPr>
          <w:trHeight w:val="314"/>
        </w:trPr>
        <w:tc>
          <w:tcPr>
            <w:tcW w:w="10440" w:type="dxa"/>
            <w:gridSpan w:val="4"/>
            <w:shd w:val="clear" w:color="auto" w:fill="66FFFF"/>
          </w:tcPr>
          <w:p w:rsidR="003025E3" w:rsidRPr="00FA67D0" w:rsidRDefault="003025E3" w:rsidP="006C4494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Aşağıda verilen çoktan seçmeli soruları doğru olarak cevaplayınız. Bu bölümdeki sorular 5 puandır.</w:t>
            </w:r>
          </w:p>
        </w:tc>
      </w:tr>
      <w:tr w:rsidR="003025E3" w:rsidRPr="00FA67D0">
        <w:trPr>
          <w:trHeight w:val="6705"/>
        </w:trPr>
        <w:tc>
          <w:tcPr>
            <w:tcW w:w="5340" w:type="dxa"/>
            <w:gridSpan w:val="2"/>
          </w:tcPr>
          <w:p w:rsidR="003025E3" w:rsidRPr="00FA67D0" w:rsidRDefault="003025E3" w:rsidP="00F54AD5">
            <w:pPr>
              <w:pStyle w:val="NoSpacing"/>
              <w:jc w:val="center"/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48" type="#_x0000_t75" style="position:absolute;margin-left:2.5pt;margin-top:.1pt;width:141.75pt;height:112.5pt;z-index:-251650560;visibility:visible" wrapcoords="-114 0 -114 21456 21600 21456 21600 0 -114 0">
                  <v:imagedata r:id="rId5" o:title=""/>
                  <w10:wrap type="tight"/>
                </v:shape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11-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Zeynep 5.sınıfa gitmektedir ve okulundaki Kitaplık Kulübüne üyedir. Kardeşi de 1.sınıfa başlamıştır.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  <w:t xml:space="preserve">Buna göre aşağıdakilerden hangisi Zeynep’in katıldığı gruplardan biri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Öğrenci    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B) Üye 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Öğretmen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D) Abla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12-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Yerlere çöp atmamak çevreye ve topluma karşı ………………………………………… biridir.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boş bırakılan yere aşağıdakilerden hangisi gelmelidir?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haklarımızdan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ilkelerimizden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sorumluluklarımızdan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duygularımızdan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15-Tarihi eserlerle ilgili aşağıdakilerden hangisi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doğrudur?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A) Tarihi eserler eskiden yapılmıştır.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Yurdumuzda tarihi eser yoktur.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C) Tarihi eserler fabrikalarda üretilir.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Tarihi eserler alınıp satılabilir.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49" style="position:absolute;margin-left:17.5pt;margin-top:7.1pt;width:101.25pt;height:30pt;z-index:251666944" arcsize="10923f">
                  <v:textbox>
                    <w:txbxContent>
                      <w:p w:rsidR="003025E3" w:rsidRPr="002809C7" w:rsidRDefault="003025E3" w:rsidP="00FA67D0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Manavgat Şelalesi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50" style="position:absolute;margin-left:149.5pt;margin-top:7.1pt;width:102pt;height:30pt;z-index:251667968" arcsize="10923f">
                  <v:textbox>
                    <w:txbxContent>
                      <w:p w:rsidR="003025E3" w:rsidRPr="002809C7" w:rsidRDefault="003025E3" w:rsidP="00FA67D0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Uludağ</w:t>
                        </w:r>
                      </w:p>
                    </w:txbxContent>
                  </v:textbox>
                </v:roundrect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16-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şemada </w:t>
            </w:r>
            <w:r>
              <w:rPr>
                <w:noProof/>
                <w:lang w:eastAsia="tr-TR"/>
              </w:rPr>
              <w:pict>
                <v:roundrect id="_x0000_s1051" style="position:absolute;margin-left:149.5pt;margin-top:21.75pt;width:102pt;height:30pt;z-index:251670016;mso-position-horizontal-relative:text;mso-position-vertical-relative:text" arcsize="10923f">
                  <v:textbox>
                    <w:txbxContent>
                      <w:p w:rsidR="003025E3" w:rsidRPr="002809C7" w:rsidRDefault="003025E3" w:rsidP="00FA67D0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Peribacaları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52" style="position:absolute;margin-left:17.5pt;margin-top:21.75pt;width:101.25pt;height:30pt;z-index:251668992;mso-position-horizontal-relative:text;mso-position-vertical-relative:text" arcsize="10923f">
                  <v:textbox>
                    <w:txbxContent>
                      <w:p w:rsidR="003025E3" w:rsidRPr="002809C7" w:rsidRDefault="003025E3" w:rsidP="00FA67D0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Abant Gölü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oval id="_x0000_s1053" style="position:absolute;margin-left:105.25pt;margin-top:-.9pt;width:56.25pt;height:42pt;z-index:251671040;mso-position-horizontal-relative:text;mso-position-vertical-relative:text">
                  <v:textbox>
                    <w:txbxContent>
                      <w:p w:rsidR="003025E3" w:rsidRPr="00121EBC" w:rsidRDefault="003025E3" w:rsidP="00572637">
                        <w:pPr>
                          <w:shd w:val="clear" w:color="auto" w:fill="FFCCFF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121EBC"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? olan yere başlık olarak aşağıdakilerden hangisi yazılmalıdır?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Tarihi mekanlarımız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Doğal varlıklarımız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Tarihi nesnelerimiz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Kültürel öğelerimiz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17-Aşağıda verilen bilgilerden hangisi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Yurdumuzda her yörenin kendine ait gelenek ve görenekleri vardır.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Yörelerin yemeklerinde hatta türkülerinde bile farklılıklar görülür.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Bir yöredeki gelenekler başka yöreye kesinlikle taşınamaz.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D) Misafirperverlik ve yardımseverlik ortak değerlerimizdendir.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100" w:type="dxa"/>
            <w:gridSpan w:val="2"/>
          </w:tcPr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br/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13-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grupların sahip olduğu özellikler arasında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bulunmaz?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A) Aralarında bir ilişki ve alışveriş vardır.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Rastlantı sonucu bir araya gelmişlerdir ve birbirlerini tanımazlar.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Bazı gruplar amaçları gerçekleştiğinde dağılırlar.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Grubu oluşturanların ortak bir amacı vardır.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3025E3" w:rsidRPr="00FA67D0" w:rsidRDefault="003025E3" w:rsidP="00F54AD5">
            <w:pPr>
              <w:pStyle w:val="NoSpacing"/>
              <w:rPr>
                <w:b/>
                <w:bCs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14-</w:t>
            </w:r>
          </w:p>
          <w:p w:rsidR="003025E3" w:rsidRPr="00FA67D0" w:rsidRDefault="003025E3" w:rsidP="00F54AD5">
            <w:pPr>
              <w:pStyle w:val="NoSpacing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Muhittin çok istediği halde yeterli gıda alamamaktadır.</w:t>
            </w:r>
          </w:p>
          <w:p w:rsidR="003025E3" w:rsidRPr="00FA67D0" w:rsidRDefault="003025E3" w:rsidP="00F54AD5">
            <w:pPr>
              <w:pStyle w:val="NoSpacing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Elif maddi imkansızlıklardan ötürü okuldan ayrılmak zorunda kalmıştır.</w:t>
            </w:r>
          </w:p>
          <w:p w:rsidR="003025E3" w:rsidRPr="00FA67D0" w:rsidRDefault="003025E3" w:rsidP="00F54AD5">
            <w:pPr>
              <w:pStyle w:val="NoSpacing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Mehmet ailesini geçindirmek için çok ağır bir işte çalışmaktadır.</w:t>
            </w:r>
          </w:p>
          <w:p w:rsidR="003025E3" w:rsidRPr="00FA67D0" w:rsidRDefault="003025E3" w:rsidP="00F54AD5">
            <w:pPr>
              <w:pStyle w:val="NoSpacing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Hakan hastalığını tedavi ettirememektedir.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haklarla yukarıdaki olumsuz örnekler eşleştirildiğinde hangisi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dışta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kalır?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Eğitim hakkı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Seyahat hakkı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Sağlık hakkı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Beslenme hakkı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18-Aşağıdakilerden hangisi kültürü oluşturan öğelerden biri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Gelenekler     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B) El Sanatları</w:t>
            </w:r>
          </w:p>
          <w:p w:rsidR="003025E3" w:rsidRPr="00FA67D0" w:rsidRDefault="003025E3" w:rsidP="00F54AD5">
            <w:pPr>
              <w:pStyle w:val="NoSpacing"/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Halk Oyunları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D) Yılbaşı kutlamaları</w:t>
            </w:r>
          </w:p>
          <w:p w:rsidR="003025E3" w:rsidRPr="00FA67D0" w:rsidRDefault="003025E3" w:rsidP="00F54AD5">
            <w:pPr>
              <w:pStyle w:val="NoSpacing"/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</w:pPr>
            <w:r>
              <w:rPr>
                <w:noProof/>
                <w:lang w:eastAsia="tr-TR"/>
              </w:rPr>
              <w:pict>
                <v:shape id="Resim 1" o:spid="_x0000_s1054" type="#_x0000_t75" style="position:absolute;margin-left:115.75pt;margin-top:.3pt;width:126.75pt;height:120pt;z-index:-251644416;visibility:visible" wrapcoords="-128 0 -128 21465 21600 21465 21600 0 -128 0">
                  <v:imagedata r:id="rId6" o:title=""/>
                  <w10:wrap type="tight"/>
                </v:shape>
              </w:pic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19-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Bizim oralarda eğer bir yolcu uzun bir yolculuğa çıkıyorsa arkasından yere su dökülür. Bu, yolculuğu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>“ su gibi akıcı hale gelmesi” için yapılır.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  <w:t xml:space="preserve">Fatma Nine aşağıdaki kültürel öğelerden hangisine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örnek vermiştir?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El sanatı       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B) Gelenek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Giyim                 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br/>
              <w:t xml:space="preserve"> D) Din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20- Aşağıda verilen bölge - oyun eşleştirmelerinden hangisi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doğrudur?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A) Ege bölgesi – Zeybek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B) Karadeniz bölgesi – Karşılama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C) Marmara bölgesi – Kaşık oyunu</w:t>
            </w:r>
          </w:p>
          <w:p w:rsidR="003025E3" w:rsidRPr="00FA67D0" w:rsidRDefault="003025E3" w:rsidP="00F54AD5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D) Güneydoğu Anadolu bölgesi Kafkas oyunu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025E3" w:rsidRPr="00FA67D0">
        <w:trPr>
          <w:trHeight w:val="270"/>
        </w:trPr>
        <w:tc>
          <w:tcPr>
            <w:tcW w:w="10440" w:type="dxa"/>
            <w:gridSpan w:val="4"/>
            <w:shd w:val="clear" w:color="auto" w:fill="66FFFF"/>
          </w:tcPr>
          <w:p w:rsidR="003025E3" w:rsidRPr="00FA67D0" w:rsidRDefault="003025E3" w:rsidP="005F1C46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Bu bölümdeki sorular 3 puandır.</w:t>
            </w:r>
          </w:p>
          <w:p w:rsidR="003025E3" w:rsidRPr="00FA67D0" w:rsidRDefault="003025E3" w:rsidP="00C449E5">
            <w:pPr>
              <w:pStyle w:val="NoSpacing"/>
              <w:shd w:val="clear" w:color="auto" w:fill="66FFFF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 verilen cümlelerin yanına doğru ise (D), yanlış ise (Y) yazınız. </w:t>
            </w:r>
          </w:p>
        </w:tc>
      </w:tr>
      <w:tr w:rsidR="003025E3" w:rsidRPr="00FA67D0">
        <w:trPr>
          <w:trHeight w:val="2728"/>
        </w:trPr>
        <w:tc>
          <w:tcPr>
            <w:tcW w:w="10440" w:type="dxa"/>
            <w:gridSpan w:val="4"/>
          </w:tcPr>
          <w:p w:rsidR="003025E3" w:rsidRPr="00FA67D0" w:rsidRDefault="003025E3" w:rsidP="00D32D6E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</w:p>
          <w:p w:rsidR="003025E3" w:rsidRPr="00FA67D0" w:rsidRDefault="003025E3" w:rsidP="00D32D6E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21-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Sorumluluk duygusuna sahip bir öğrenci, ailesinden izin almadan sokağa çıkar.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(     )</w:t>
            </w:r>
          </w:p>
          <w:p w:rsidR="003025E3" w:rsidRPr="00FA67D0" w:rsidRDefault="003025E3" w:rsidP="00D32D6E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22-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Karadeniz bölgesinde doğal özelliklerden ve iklim şartlarından ötürü, ahşap evler yaygındır.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(     )</w:t>
            </w:r>
          </w:p>
          <w:p w:rsidR="003025E3" w:rsidRPr="00FA67D0" w:rsidRDefault="003025E3" w:rsidP="00D32D6E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23-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Emniyet Müdürlüğü, Belediye, Atatürk Ortaokulu gibi yerler resmi kurumlardandır.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(     )</w:t>
            </w:r>
          </w:p>
          <w:p w:rsidR="003025E3" w:rsidRPr="00FA67D0" w:rsidRDefault="003025E3" w:rsidP="00D32D6E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24-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Van Gölü ve İshak Paşa Sarayı Marmara bölgesinde yer alır.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(     )</w:t>
            </w:r>
          </w:p>
          <w:p w:rsidR="003025E3" w:rsidRPr="00FA67D0" w:rsidRDefault="003025E3" w:rsidP="00D32D6E">
            <w:pPr>
              <w:pStyle w:val="NoSpacing"/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25-</w:t>
            </w:r>
            <w:r w:rsidRPr="00FA67D0">
              <w:rPr>
                <w:rFonts w:ascii="Segoe UI" w:hAnsi="Segoe UI" w:cs="Segoe UI"/>
                <w:sz w:val="20"/>
                <w:szCs w:val="20"/>
              </w:rPr>
              <w:t xml:space="preserve"> Otobüs durağında bekleyen insanlar, kalabalık olarak adlandırılır. </w:t>
            </w: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(     )</w:t>
            </w:r>
          </w:p>
        </w:tc>
      </w:tr>
      <w:tr w:rsidR="003025E3" w:rsidRPr="00FA67D0">
        <w:trPr>
          <w:trHeight w:val="1710"/>
        </w:trPr>
        <w:tc>
          <w:tcPr>
            <w:tcW w:w="10440" w:type="dxa"/>
            <w:gridSpan w:val="4"/>
            <w:shd w:val="clear" w:color="auto" w:fill="FFFF99"/>
          </w:tcPr>
          <w:p w:rsidR="003025E3" w:rsidRPr="00FA67D0" w:rsidRDefault="003025E3" w:rsidP="0050624A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Süre 40 dakikadır.</w:t>
            </w:r>
          </w:p>
          <w:p w:rsidR="003025E3" w:rsidRPr="00FA67D0" w:rsidRDefault="003025E3" w:rsidP="0050624A">
            <w:pPr>
              <w:pStyle w:val="NoSpacing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Başarılar dilerim.</w:t>
            </w:r>
          </w:p>
          <w:p w:rsidR="003025E3" w:rsidRPr="00FA67D0" w:rsidRDefault="003025E3" w:rsidP="0050624A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b/>
                <w:bCs/>
                <w:sz w:val="20"/>
                <w:szCs w:val="20"/>
              </w:rPr>
              <w:t>Zeki DOĞAN</w:t>
            </w:r>
          </w:p>
          <w:p w:rsidR="003025E3" w:rsidRPr="00FA67D0" w:rsidRDefault="003025E3" w:rsidP="0050624A">
            <w:pPr>
              <w:pStyle w:val="NoSpacing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A67D0">
              <w:rPr>
                <w:rFonts w:ascii="Segoe UI" w:hAnsi="Segoe UI" w:cs="Segoe UI"/>
                <w:sz w:val="20"/>
                <w:szCs w:val="20"/>
              </w:rPr>
              <w:t>Sosyal Bilgiler Öğretmeni</w:t>
            </w:r>
          </w:p>
          <w:p w:rsidR="003025E3" w:rsidRPr="00FA67D0" w:rsidRDefault="003025E3" w:rsidP="0050624A">
            <w:pPr>
              <w:pStyle w:val="NoSpacing"/>
              <w:jc w:val="center"/>
            </w:pPr>
            <w:hyperlink r:id="rId7" w:history="1">
              <w:r w:rsidRPr="00FA67D0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http://doganzeki.wordpress.com</w:t>
              </w:r>
            </w:hyperlink>
          </w:p>
        </w:tc>
      </w:tr>
    </w:tbl>
    <w:p w:rsidR="003025E3" w:rsidRDefault="003025E3" w:rsidP="00EF2F52">
      <w:pPr>
        <w:pStyle w:val="NormalWeb"/>
        <w:rPr>
          <w:sz w:val="15"/>
          <w:szCs w:val="15"/>
        </w:rPr>
      </w:pPr>
      <w:r>
        <w:rPr>
          <w:sz w:val="15"/>
          <w:szCs w:val="15"/>
        </w:rPr>
        <w:t>CEVAPLAR</w:t>
      </w:r>
    </w:p>
    <w:p w:rsidR="003025E3" w:rsidRDefault="003025E3" w:rsidP="00EF2F52">
      <w:pPr>
        <w:pStyle w:val="NormalWeb"/>
        <w:rPr>
          <w:sz w:val="15"/>
          <w:szCs w:val="15"/>
        </w:rPr>
      </w:pPr>
      <w:r>
        <w:rPr>
          <w:sz w:val="15"/>
          <w:szCs w:val="15"/>
        </w:rPr>
        <w:t>1-DOĞAL VARLIK</w:t>
      </w:r>
      <w:r>
        <w:rPr>
          <w:sz w:val="15"/>
          <w:szCs w:val="15"/>
        </w:rPr>
        <w:br/>
        <w:t>2-KURUM</w:t>
      </w:r>
      <w:r>
        <w:rPr>
          <w:sz w:val="15"/>
          <w:szCs w:val="15"/>
        </w:rPr>
        <w:br/>
        <w:t>3-KÜLTÜR</w:t>
      </w:r>
      <w:r>
        <w:rPr>
          <w:sz w:val="15"/>
          <w:szCs w:val="15"/>
        </w:rPr>
        <w:br/>
        <w:t>4-ROL</w:t>
      </w:r>
      <w:r>
        <w:rPr>
          <w:sz w:val="15"/>
          <w:szCs w:val="15"/>
        </w:rPr>
        <w:br/>
        <w:t>5-KALABALIK</w:t>
      </w:r>
      <w:r>
        <w:rPr>
          <w:sz w:val="15"/>
          <w:szCs w:val="15"/>
        </w:rPr>
        <w:br/>
        <w:t>6-ÖĞRENCİ=4</w:t>
      </w:r>
      <w:r>
        <w:rPr>
          <w:sz w:val="15"/>
          <w:szCs w:val="15"/>
        </w:rPr>
        <w:br/>
        <w:t>7-ÖĞRETMEN=5</w:t>
      </w:r>
      <w:r>
        <w:rPr>
          <w:sz w:val="15"/>
          <w:szCs w:val="15"/>
        </w:rPr>
        <w:br/>
        <w:t>8-FUTBOLCU=1</w:t>
      </w:r>
      <w:r>
        <w:rPr>
          <w:sz w:val="15"/>
          <w:szCs w:val="15"/>
        </w:rPr>
        <w:br/>
        <w:t>9-ASKER=2</w:t>
      </w:r>
      <w:r>
        <w:rPr>
          <w:sz w:val="15"/>
          <w:szCs w:val="15"/>
        </w:rPr>
        <w:br/>
        <w:t>10-ÇOCUK=3</w:t>
      </w:r>
      <w:r>
        <w:rPr>
          <w:sz w:val="15"/>
          <w:szCs w:val="15"/>
        </w:rPr>
        <w:br/>
        <w:t>11-C</w:t>
      </w:r>
      <w:r>
        <w:rPr>
          <w:sz w:val="15"/>
          <w:szCs w:val="15"/>
        </w:rPr>
        <w:br/>
        <w:t>12-C</w:t>
      </w:r>
      <w:r>
        <w:rPr>
          <w:sz w:val="15"/>
          <w:szCs w:val="15"/>
        </w:rPr>
        <w:br/>
        <w:t>13-B</w:t>
      </w:r>
      <w:r>
        <w:rPr>
          <w:sz w:val="15"/>
          <w:szCs w:val="15"/>
        </w:rPr>
        <w:br/>
        <w:t>14-B</w:t>
      </w:r>
      <w:r>
        <w:rPr>
          <w:sz w:val="15"/>
          <w:szCs w:val="15"/>
        </w:rPr>
        <w:br/>
        <w:t>15-A</w:t>
      </w:r>
      <w:r>
        <w:rPr>
          <w:sz w:val="15"/>
          <w:szCs w:val="15"/>
        </w:rPr>
        <w:br/>
        <w:t>16-B</w:t>
      </w:r>
      <w:r>
        <w:rPr>
          <w:sz w:val="15"/>
          <w:szCs w:val="15"/>
        </w:rPr>
        <w:br/>
        <w:t>17-C</w:t>
      </w:r>
      <w:r>
        <w:rPr>
          <w:sz w:val="15"/>
          <w:szCs w:val="15"/>
        </w:rPr>
        <w:br/>
        <w:t>18-D</w:t>
      </w:r>
      <w:r>
        <w:rPr>
          <w:sz w:val="15"/>
          <w:szCs w:val="15"/>
        </w:rPr>
        <w:br/>
        <w:t>19-B</w:t>
      </w:r>
      <w:r>
        <w:rPr>
          <w:sz w:val="15"/>
          <w:szCs w:val="15"/>
        </w:rPr>
        <w:br/>
        <w:t>20-A</w:t>
      </w:r>
      <w:r>
        <w:rPr>
          <w:sz w:val="15"/>
          <w:szCs w:val="15"/>
        </w:rPr>
        <w:br/>
        <w:t>21-YANLIŞ</w:t>
      </w:r>
      <w:r>
        <w:rPr>
          <w:sz w:val="15"/>
          <w:szCs w:val="15"/>
        </w:rPr>
        <w:br/>
        <w:t>22-DOĞRU</w:t>
      </w:r>
      <w:r>
        <w:rPr>
          <w:sz w:val="15"/>
          <w:szCs w:val="15"/>
        </w:rPr>
        <w:br/>
        <w:t>23-DOĞRU</w:t>
      </w:r>
      <w:r>
        <w:rPr>
          <w:sz w:val="15"/>
          <w:szCs w:val="15"/>
        </w:rPr>
        <w:br/>
        <w:t>24-YANLIŞ</w:t>
      </w:r>
      <w:r>
        <w:rPr>
          <w:sz w:val="15"/>
          <w:szCs w:val="15"/>
        </w:rPr>
        <w:br/>
        <w:t>25-DOĞRU</w:t>
      </w:r>
    </w:p>
    <w:p w:rsidR="003025E3" w:rsidRDefault="003025E3"/>
    <w:sectPr w:rsidR="003025E3" w:rsidSect="006B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9F1"/>
    <w:multiLevelType w:val="hybridMultilevel"/>
    <w:tmpl w:val="D8B88B16"/>
    <w:lvl w:ilvl="0" w:tplc="35AC4F98">
      <w:start w:val="1"/>
      <w:numFmt w:val="upperLetter"/>
      <w:lvlText w:val="%1)"/>
      <w:lvlJc w:val="left"/>
      <w:pPr>
        <w:ind w:left="720" w:hanging="360"/>
      </w:pPr>
      <w:rPr>
        <w:rFonts w:ascii="Segoe UI" w:eastAsia="Times New Roman" w:hAnsi="Segoe U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B64"/>
    <w:rsid w:val="00050FF9"/>
    <w:rsid w:val="00053FC6"/>
    <w:rsid w:val="00057546"/>
    <w:rsid w:val="000649A4"/>
    <w:rsid w:val="000C4513"/>
    <w:rsid w:val="00112A17"/>
    <w:rsid w:val="0011306F"/>
    <w:rsid w:val="00121EBC"/>
    <w:rsid w:val="00161BA5"/>
    <w:rsid w:val="001A08BE"/>
    <w:rsid w:val="002369C2"/>
    <w:rsid w:val="0027024F"/>
    <w:rsid w:val="002809C7"/>
    <w:rsid w:val="002C6BDB"/>
    <w:rsid w:val="003025A9"/>
    <w:rsid w:val="003025E3"/>
    <w:rsid w:val="00302E9C"/>
    <w:rsid w:val="00334A4D"/>
    <w:rsid w:val="00362320"/>
    <w:rsid w:val="0036785F"/>
    <w:rsid w:val="00390734"/>
    <w:rsid w:val="004647D8"/>
    <w:rsid w:val="0050624A"/>
    <w:rsid w:val="0054287F"/>
    <w:rsid w:val="00572637"/>
    <w:rsid w:val="005F1C46"/>
    <w:rsid w:val="005F4694"/>
    <w:rsid w:val="005F4D68"/>
    <w:rsid w:val="00663083"/>
    <w:rsid w:val="006868BA"/>
    <w:rsid w:val="006910E3"/>
    <w:rsid w:val="00693CA7"/>
    <w:rsid w:val="006B1539"/>
    <w:rsid w:val="006B5A52"/>
    <w:rsid w:val="006B5B64"/>
    <w:rsid w:val="006C4494"/>
    <w:rsid w:val="006F0F2F"/>
    <w:rsid w:val="006F3234"/>
    <w:rsid w:val="00765E1A"/>
    <w:rsid w:val="00767736"/>
    <w:rsid w:val="00785F83"/>
    <w:rsid w:val="00881216"/>
    <w:rsid w:val="008E0892"/>
    <w:rsid w:val="009200D6"/>
    <w:rsid w:val="009369AC"/>
    <w:rsid w:val="009D5730"/>
    <w:rsid w:val="009E1DC0"/>
    <w:rsid w:val="00A26288"/>
    <w:rsid w:val="00A7168D"/>
    <w:rsid w:val="00AA7877"/>
    <w:rsid w:val="00AB39F2"/>
    <w:rsid w:val="00AD619B"/>
    <w:rsid w:val="00B47651"/>
    <w:rsid w:val="00B667D8"/>
    <w:rsid w:val="00BB7BE2"/>
    <w:rsid w:val="00C16831"/>
    <w:rsid w:val="00C449E5"/>
    <w:rsid w:val="00C66C69"/>
    <w:rsid w:val="00C765ED"/>
    <w:rsid w:val="00C94D19"/>
    <w:rsid w:val="00C96074"/>
    <w:rsid w:val="00CB02D8"/>
    <w:rsid w:val="00D32D6E"/>
    <w:rsid w:val="00D41FF0"/>
    <w:rsid w:val="00D77164"/>
    <w:rsid w:val="00DD5DB7"/>
    <w:rsid w:val="00DE6832"/>
    <w:rsid w:val="00E66229"/>
    <w:rsid w:val="00E8571A"/>
    <w:rsid w:val="00ED0584"/>
    <w:rsid w:val="00EE11BA"/>
    <w:rsid w:val="00EF2F52"/>
    <w:rsid w:val="00F11724"/>
    <w:rsid w:val="00F176A8"/>
    <w:rsid w:val="00F47695"/>
    <w:rsid w:val="00F54AD5"/>
    <w:rsid w:val="00F64509"/>
    <w:rsid w:val="00F65939"/>
    <w:rsid w:val="00F934A9"/>
    <w:rsid w:val="00FA67D0"/>
    <w:rsid w:val="00FC5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BA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B5B64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F176A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D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7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E6832"/>
    <w:rPr>
      <w:color w:val="0000FF"/>
      <w:u w:val="single"/>
    </w:rPr>
  </w:style>
  <w:style w:type="paragraph" w:styleId="NormalWeb">
    <w:name w:val="Normal (Web)"/>
    <w:basedOn w:val="Normal"/>
    <w:uiPriority w:val="99"/>
    <w:rsid w:val="00EF2F52"/>
    <w:pPr>
      <w:spacing w:before="100" w:beforeAutospacing="1" w:after="360" w:line="240" w:lineRule="auto"/>
    </w:pPr>
    <w:rPr>
      <w:rFonts w:cs="Arial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576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5764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7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ganzeki.wordpres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685</Words>
  <Characters>3907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Zeki</dc:creator>
  <cp:keywords>www.sorubak.com</cp:keywords>
  <dc:description>www.sorubak.com</dc:description>
  <cp:lastModifiedBy>edanur</cp:lastModifiedBy>
  <cp:revision>5</cp:revision>
  <dcterms:created xsi:type="dcterms:W3CDTF">2013-10-25T15:40:00Z</dcterms:created>
  <dcterms:modified xsi:type="dcterms:W3CDTF">2013-11-10T14:11:00Z</dcterms:modified>
  <cp:category>www.sorubak.com</cp:category>
</cp:coreProperties>
</file>