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C45A71" w:rsidRPr="00B77AB3">
        <w:tc>
          <w:tcPr>
            <w:tcW w:w="3070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ADI SOYADI</w:t>
            </w: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C45A71" w:rsidRPr="00B77AB3" w:rsidRDefault="00C45A71" w:rsidP="00B77AB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I- KANAAT DÖNEMİ-1-YAZILISI</w:t>
            </w:r>
          </w:p>
        </w:tc>
        <w:tc>
          <w:tcPr>
            <w:tcW w:w="3071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OKULU:</w:t>
            </w:r>
          </w:p>
        </w:tc>
      </w:tr>
      <w:tr w:rsidR="00C45A71" w:rsidRPr="00B77AB3">
        <w:tc>
          <w:tcPr>
            <w:tcW w:w="3070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OKUL NO:</w:t>
            </w:r>
          </w:p>
        </w:tc>
        <w:tc>
          <w:tcPr>
            <w:tcW w:w="3071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32"/>
                <w:szCs w:val="32"/>
              </w:rPr>
              <w:t>SOSYAL BİLGİLER-</w:t>
            </w:r>
            <w:r w:rsidRPr="00B77AB3">
              <w:rPr>
                <w:b/>
                <w:bCs/>
                <w:sz w:val="44"/>
                <w:szCs w:val="44"/>
              </w:rPr>
              <w:t>5</w:t>
            </w:r>
          </w:p>
        </w:tc>
        <w:tc>
          <w:tcPr>
            <w:tcW w:w="3071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44"/>
                <w:szCs w:val="44"/>
              </w:rPr>
              <w:t>A. GRUBU</w:t>
            </w:r>
          </w:p>
        </w:tc>
      </w:tr>
    </w:tbl>
    <w:p w:rsidR="00C45A71" w:rsidRPr="0092049E" w:rsidRDefault="00C45A71">
      <w:pPr>
        <w:rPr>
          <w:b/>
          <w:bCs/>
          <w:sz w:val="24"/>
          <w:szCs w:val="24"/>
        </w:rPr>
      </w:pPr>
    </w:p>
    <w:p w:rsidR="00C45A71" w:rsidRPr="0092049E" w:rsidRDefault="00C45A71" w:rsidP="0092049E">
      <w:pPr>
        <w:jc w:val="center"/>
        <w:rPr>
          <w:b/>
          <w:bCs/>
          <w:sz w:val="24"/>
          <w:szCs w:val="24"/>
        </w:rPr>
      </w:pPr>
      <w:r w:rsidRPr="0092049E">
        <w:rPr>
          <w:b/>
          <w:bCs/>
          <w:sz w:val="24"/>
          <w:szCs w:val="24"/>
        </w:rPr>
        <w:t>ÇOKTAN SEÇMELİ SORULAR</w:t>
      </w:r>
      <w:r>
        <w:rPr>
          <w:b/>
          <w:bCs/>
          <w:sz w:val="24"/>
          <w:szCs w:val="24"/>
        </w:rPr>
        <w:t>. Her  soru  4 puan.</w:t>
      </w:r>
    </w:p>
    <w:p w:rsidR="00C45A71" w:rsidRPr="0092049E" w:rsidRDefault="00C45A71" w:rsidP="0092049E">
      <w:pPr>
        <w:rPr>
          <w:b/>
          <w:bCs/>
          <w:sz w:val="24"/>
          <w:szCs w:val="24"/>
        </w:rPr>
      </w:pPr>
      <w:r w:rsidRPr="0092049E">
        <w:rPr>
          <w:b/>
          <w:bCs/>
          <w:sz w:val="24"/>
          <w:szCs w:val="24"/>
        </w:rPr>
        <w:t>1- Bir grupta ,grubun üyelerine düşen göreve rol denir.</w:t>
      </w:r>
    </w:p>
    <w:p w:rsidR="00C45A71" w:rsidRPr="0092049E" w:rsidRDefault="00C45A71" w:rsidP="0092049E">
      <w:pPr>
        <w:rPr>
          <w:b/>
          <w:bCs/>
          <w:sz w:val="24"/>
          <w:szCs w:val="24"/>
          <w:u w:val="single"/>
        </w:rPr>
      </w:pPr>
      <w:r w:rsidRPr="0092049E">
        <w:rPr>
          <w:b/>
          <w:bCs/>
          <w:sz w:val="24"/>
          <w:szCs w:val="24"/>
        </w:rPr>
        <w:t xml:space="preserve">   Buna gö</w:t>
      </w:r>
      <w:r>
        <w:rPr>
          <w:b/>
          <w:bCs/>
          <w:sz w:val="24"/>
          <w:szCs w:val="24"/>
        </w:rPr>
        <w:t>re  aşağıdakilerden hangisi roldür.</w:t>
      </w:r>
    </w:p>
    <w:p w:rsidR="00C45A71" w:rsidRDefault="00C45A71" w:rsidP="0092049E">
      <w:pPr>
        <w:rPr>
          <w:b/>
          <w:bCs/>
          <w:sz w:val="24"/>
          <w:szCs w:val="24"/>
        </w:rPr>
      </w:pPr>
      <w:r w:rsidRPr="0092049E">
        <w:rPr>
          <w:b/>
          <w:bCs/>
          <w:sz w:val="24"/>
          <w:szCs w:val="24"/>
        </w:rPr>
        <w:t>A- Resim yapmak          B-Sınıf  başkanı olmak         C-Piknik  yapmak           D- Temiz  olmak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   Dünyaya gelen her insan bir grubun içinde yer alır .Aile ,komşuluk arkadaşlık bireylerin içinde yer aldığı gruplardandır. Bazı gruplara doğduğumuz anda katılmış olurken ,bazı gruplara yaş,bilgi ve yeteneklerimize göre katılırız.</w:t>
      </w:r>
    </w:p>
    <w:p w:rsidR="00C45A71" w:rsidRDefault="00C45A71" w:rsidP="0092049E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Aşağıdakilerden hangisi bu bilgilerden </w:t>
      </w:r>
      <w:r w:rsidRPr="00537B98">
        <w:rPr>
          <w:b/>
          <w:bCs/>
          <w:sz w:val="24"/>
          <w:szCs w:val="24"/>
          <w:u w:val="single"/>
        </w:rPr>
        <w:t>çıkarılamaz?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A- Her insan bir grubun üyesidir.  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B- Bilgi, yaş, ve yeteneklerimiz gruplara katılmamızda etkili olur.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C- Hiçbir  gruba kendi isteğimizle seçemeyiz.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D-İnsanlar birden fazla grubun içinde yer alabilir.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2268"/>
      </w:tblGrid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226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ROLLER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40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MAHALLE</w:t>
            </w:r>
          </w:p>
        </w:tc>
        <w:tc>
          <w:tcPr>
            <w:tcW w:w="226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KOMŞU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40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AİLE</w:t>
            </w:r>
          </w:p>
        </w:tc>
        <w:tc>
          <w:tcPr>
            <w:tcW w:w="226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ÇOCUK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40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FUTBOL TAKIMI</w:t>
            </w:r>
          </w:p>
        </w:tc>
        <w:tc>
          <w:tcPr>
            <w:tcW w:w="226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KARDEŞ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40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MÜZİK KULÜBÜ</w:t>
            </w:r>
          </w:p>
        </w:tc>
        <w:tc>
          <w:tcPr>
            <w:tcW w:w="226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SOLİST</w:t>
            </w:r>
          </w:p>
        </w:tc>
      </w:tr>
    </w:tbl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   Hangi seçenekteki eşleştirme  yanlıştır.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II            B-I              C- IV                  D-III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 Aşağıdakilerden hangisi topluma  karşı sorumluluklarımızdan biridir?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Yasalara ve kurallara  uymak                         B- Okul ve hastane  yaptırmak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C-Aile bütçesine  katkıda bulunmak                  D- İhtiyacımızda fazla para kazanmak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    Aşağıdakilerden hangisi  çocuğun ailedeki sorumluluklarından  biri değildir?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 Evin  kurallarına uymak                          B-Çalışarak   para  kazanmak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 Eşyalarını  düzenli  kullanmak                D-Odasını  düzenli  tutmak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 I- Abant Gölü     II- Topkapı surları   III- Damlataş  Mağarası   IV- Uludağ Milli  Parkı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Yukarıdaki verilenlerden hangisi tarihsel mekana  örnektir?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I                            B- III                                 C- II                                D- IV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7-  Atatürk İlköğretim Okulunda okuyan Selma, okulun düzenlediği bir geziye katılmıştır .Gezi sonunda peribacaların ve yer altı şehirlerini gezdiğini söylemiştir.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Buna  göre   SELMA  aşağıdaki illerden hangisine  gitmiştir?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 Nevşehir                   B- Denizli                     C-İstanbul                    D-Antalya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 Pamukkale travertenleri  ülkemizin…………………………….zenginliklerinden biridir.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Cümledeki boş bırakılan yere hangi sözcük  gelmelidir?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Kültürel               B- Doğal                C- Tarihi              D- Sosyal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9- Yörelerin  kendine has kültürel özellikleri de vardır.Bu farklılıklar kültürümüzün zenginliğidir.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Aşağıdakilerden  hangisi yöreler göre farklılık gösteren  kültürel  özelliklerinden  biri değildir?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Yemekler            B- Türküler                 C- Halk oyunları             D-Milli bayramlar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10-    Bir toplumun duygu, düşünce ve yaşayışını yansıtan maddi ve manevi değerlerin tümüne kültür denir.Veya insanın  yaratığı herşeye kültür denir.</w:t>
      </w:r>
    </w:p>
    <w:p w:rsidR="00C45A71" w:rsidRDefault="00C45A71" w:rsidP="0092049E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Buna  göre  aşağıdakilerden hangisi  kültürel değerlerden </w:t>
      </w:r>
      <w:r w:rsidRPr="00345815">
        <w:rPr>
          <w:b/>
          <w:bCs/>
          <w:sz w:val="24"/>
          <w:szCs w:val="24"/>
          <w:u w:val="single"/>
        </w:rPr>
        <w:t>biri olamaz?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Dil                B- Din (inanç)          C- Huy(davranış)             D- Ahlak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  Aşağıdakilerden hanisi bir grup  değildir?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A-Durakta otobüs  bekleyenler                                     B- Akrabalar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C- Oyun arkadaşları                                                           D-Sınıf arkadaşları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12-  Efes Antik  tiyatrosu hangi ilimizdedir?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Antalya         B-İzmir                C –Aydın          D- İstanbul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13- Aşağıdakilerden hangisinde kültürel öğe ile bölge  doğru  eşleştirilmiştir?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A- Kemençe- Akdeniz                                B- Horon- Karadeniz   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C-Kaşık- Doğu Anadolu                             D- Zeybek- İç Anadolu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14- Aşağıdakilerden hangisi insanların bir arada yaşamasında etkisi olan bir öğe değildir?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Bayramlar                 B. Düğünler              C- Şenlikler              D- Seyahatler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15- Aşağıdakilerden hangisi geleneksel el sanatlarımızdan biri değildir?</w:t>
      </w: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Dokumacılık                      B- Bastonculuk           C-Bakırcılık          D- Fotoğrafçılık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B- Aşağıdaki  cümlelerde boş bırakılan  yerleri uygun kelimelerle tamamlayınız?Her  soru 2 puandır.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C45A71" w:rsidRPr="00B77AB3">
        <w:tc>
          <w:tcPr>
            <w:tcW w:w="921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Beslenme    grup okul      aile        muhtarlık    hala   yaşama</w:t>
            </w:r>
          </w:p>
        </w:tc>
      </w:tr>
    </w:tbl>
    <w:p w:rsidR="00C45A71" w:rsidRDefault="00C45A71" w:rsidP="0092049E">
      <w:pPr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678"/>
      </w:tblGrid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…………………………üyelerinin ortak bir amacı  vardır.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……………………………….yaşamımız boyunca çok yakın ilişkide olduğumuz tek kurumdur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İkametgah belgesi…………………………………kurumu ile olan bağımızı sağlar.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Ben doğunca   babamın kız kardeşi…………………….rolünü üstlendi.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………………………öğrenci rolünü  en çok üstlendiğim  yerdir.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En temel çocuk hakkı………………………………..hakkıdır.</w:t>
            </w:r>
          </w:p>
        </w:tc>
      </w:tr>
      <w:tr w:rsidR="00C45A71" w:rsidRPr="00B77AB3">
        <w:tc>
          <w:tcPr>
            <w:tcW w:w="534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78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77AB3">
              <w:rPr>
                <w:b/>
                <w:bCs/>
                <w:sz w:val="28"/>
                <w:szCs w:val="28"/>
              </w:rPr>
              <w:t>Barınma, giyinme……………………………..zorunlu ihtiyaçlardan doğan temel  haklarımızdır.</w:t>
            </w:r>
          </w:p>
        </w:tc>
      </w:tr>
    </w:tbl>
    <w:p w:rsidR="00C45A71" w:rsidRDefault="00C45A71" w:rsidP="0092049E">
      <w:pPr>
        <w:rPr>
          <w:b/>
          <w:bCs/>
          <w:sz w:val="28"/>
          <w:szCs w:val="28"/>
        </w:rPr>
      </w:pPr>
    </w:p>
    <w:p w:rsidR="00C45A71" w:rsidRPr="00411339" w:rsidRDefault="00C45A71" w:rsidP="0092049E">
      <w:pPr>
        <w:rPr>
          <w:b/>
          <w:bCs/>
          <w:sz w:val="28"/>
          <w:szCs w:val="28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 Aşağıdaki   cümlelerden doğru olanların önüne “ D” , yanlış olanların önüne” Y “ harfi koyunuz.Her soru 2 puan dır.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6"/>
        <w:gridCol w:w="567"/>
        <w:gridCol w:w="599"/>
      </w:tblGrid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SORULAR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Y</w:t>
            </w: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1- Topkapı Sarayı Edirne ilimizdedir.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2- Düğünler insanların bir raya gelmesini engelleyen  kültürel öğelerdir.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3- Grup elemanları birbirini yakından tanır.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4. Pamukkale  tarihsel değerlerimizden biridir.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5.Annelik ve babalık bir rol değildir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6. Ülkemiz  ilk çağlardan günümüze kadar bir çok uygarlığa ev sahipliği yapmıştır.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7.Eskişehir ilimiz   oltu   taşı işlemeciliği ile ün salmıştır.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8046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8-Edirne , tarihi Kırkpınar yağlı güreşleriyle ünlüdür.</w:t>
            </w:r>
          </w:p>
        </w:tc>
        <w:tc>
          <w:tcPr>
            <w:tcW w:w="56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C45A71" w:rsidRDefault="00C45A71" w:rsidP="0092049E">
      <w:pPr>
        <w:rPr>
          <w:b/>
          <w:bCs/>
          <w:sz w:val="24"/>
          <w:szCs w:val="24"/>
        </w:rPr>
      </w:pPr>
    </w:p>
    <w:p w:rsidR="00C45A71" w:rsidRDefault="00C45A71" w:rsidP="00A1342E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TANIMLARIN  ÖNÜNDEKİ RAKAMLARI  UYGUN SÖZCÜKLERLERİN ÖNÜNE KOYARAK  EŞLEŞTİRİNİZ. Her soru 2 puan dır.</w:t>
      </w:r>
    </w:p>
    <w:p w:rsidR="00C45A71" w:rsidRDefault="00C45A71" w:rsidP="00A1342E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  <w:lang w:val="en-US"/>
        </w:rPr>
      </w:pPr>
    </w:p>
    <w:p w:rsidR="00C45A71" w:rsidRDefault="00C45A71" w:rsidP="009204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KURUM   HAK   SORUMLULUK   ROL   ÖZGÜRLÜK</w:t>
      </w:r>
    </w:p>
    <w:p w:rsidR="00C45A71" w:rsidRDefault="00C45A71" w:rsidP="0092049E">
      <w:pPr>
        <w:rPr>
          <w:b/>
          <w:bCs/>
          <w:sz w:val="24"/>
          <w:szCs w:val="24"/>
        </w:rPr>
      </w:pPr>
    </w:p>
    <w:tbl>
      <w:tblPr>
        <w:tblW w:w="90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2"/>
        <w:gridCol w:w="1707"/>
        <w:gridCol w:w="693"/>
        <w:gridCol w:w="6237"/>
      </w:tblGrid>
      <w:tr w:rsidR="00C45A71" w:rsidRPr="00B77AB3">
        <w:tc>
          <w:tcPr>
            <w:tcW w:w="40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SORUMLULUK</w:t>
            </w:r>
          </w:p>
        </w:tc>
        <w:tc>
          <w:tcPr>
            <w:tcW w:w="693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A-Uzun süreli olarak kurulan, çalışmaları kanunla düzenlenen</w:t>
            </w: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Gruplara denir.</w:t>
            </w:r>
          </w:p>
        </w:tc>
      </w:tr>
      <w:tr w:rsidR="00C45A71" w:rsidRPr="00B77AB3">
        <w:tc>
          <w:tcPr>
            <w:tcW w:w="40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ROL</w:t>
            </w:r>
          </w:p>
        </w:tc>
        <w:tc>
          <w:tcPr>
            <w:tcW w:w="693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B-Başkalarına zarar vermeden her şeyi yapabilmektir.</w:t>
            </w: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40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ÖZGÜRLÜK</w:t>
            </w:r>
          </w:p>
        </w:tc>
        <w:tc>
          <w:tcPr>
            <w:tcW w:w="693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C-Yasaların kişilere verdiği yetki  veya bir şeyden yararlanma.</w:t>
            </w: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40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KURUM</w:t>
            </w:r>
          </w:p>
        </w:tc>
        <w:tc>
          <w:tcPr>
            <w:tcW w:w="693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D-Bir işte bir kişiye düşen görev.</w:t>
            </w:r>
          </w:p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45A71" w:rsidRPr="00B77AB3">
        <w:tc>
          <w:tcPr>
            <w:tcW w:w="402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HAK</w:t>
            </w:r>
          </w:p>
        </w:tc>
        <w:tc>
          <w:tcPr>
            <w:tcW w:w="693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C45A71" w:rsidRPr="00B77AB3" w:rsidRDefault="00C45A71" w:rsidP="00B77AB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7AB3">
              <w:rPr>
                <w:b/>
                <w:bCs/>
                <w:sz w:val="24"/>
                <w:szCs w:val="24"/>
              </w:rPr>
              <w:t>E-Kişinin kendi davranışlarını veye kendi alanına giren herhangi bir olayın sonuçlarını üstlenmesine  denir.</w:t>
            </w:r>
          </w:p>
        </w:tc>
      </w:tr>
    </w:tbl>
    <w:p w:rsidR="00C45A71" w:rsidRDefault="00C45A71" w:rsidP="0092049E">
      <w:pPr>
        <w:rPr>
          <w:b/>
          <w:bCs/>
          <w:sz w:val="24"/>
          <w:szCs w:val="24"/>
        </w:rPr>
      </w:pPr>
    </w:p>
    <w:bookmarkStart w:id="0" w:name="_GoBack"/>
    <w:bookmarkEnd w:id="0"/>
    <w:p w:rsidR="00C45A71" w:rsidRDefault="00C45A71" w:rsidP="00FB5D24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C45A71" w:rsidRPr="00537B98" w:rsidRDefault="00C45A71" w:rsidP="00FB5D24">
      <w:r>
        <w:t xml:space="preserve"> </w:t>
      </w:r>
    </w:p>
    <w:sectPr w:rsidR="00C45A71" w:rsidRPr="00537B98" w:rsidSect="00DC7B7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A71" w:rsidRDefault="00C45A71" w:rsidP="0061639F">
      <w:pPr>
        <w:spacing w:after="0" w:line="240" w:lineRule="auto"/>
      </w:pPr>
      <w:r>
        <w:separator/>
      </w:r>
    </w:p>
  </w:endnote>
  <w:endnote w:type="continuationSeparator" w:id="1">
    <w:p w:rsidR="00C45A71" w:rsidRDefault="00C45A71" w:rsidP="00616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71" w:rsidRDefault="00C45A71">
    <w:pPr>
      <w:pStyle w:val="Footer"/>
      <w:jc w:val="center"/>
    </w:pPr>
    <w:fldSimple w:instr="PAGE   \* MERGEFORMAT">
      <w:r>
        <w:rPr>
          <w:noProof/>
        </w:rPr>
        <w:t>4</w:t>
      </w:r>
    </w:fldSimple>
  </w:p>
  <w:p w:rsidR="00C45A71" w:rsidRDefault="00C45A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A71" w:rsidRDefault="00C45A71" w:rsidP="0061639F">
      <w:pPr>
        <w:spacing w:after="0" w:line="240" w:lineRule="auto"/>
      </w:pPr>
      <w:r>
        <w:separator/>
      </w:r>
    </w:p>
  </w:footnote>
  <w:footnote w:type="continuationSeparator" w:id="1">
    <w:p w:rsidR="00C45A71" w:rsidRDefault="00C45A71" w:rsidP="00616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AC3"/>
    <w:rsid w:val="000C3D65"/>
    <w:rsid w:val="000C7647"/>
    <w:rsid w:val="000F6A23"/>
    <w:rsid w:val="001D0EA7"/>
    <w:rsid w:val="001D4084"/>
    <w:rsid w:val="002B09BC"/>
    <w:rsid w:val="00304B9F"/>
    <w:rsid w:val="00345815"/>
    <w:rsid w:val="003555B8"/>
    <w:rsid w:val="0040465B"/>
    <w:rsid w:val="00411339"/>
    <w:rsid w:val="00487F86"/>
    <w:rsid w:val="004D5D1B"/>
    <w:rsid w:val="00521AC3"/>
    <w:rsid w:val="00537B98"/>
    <w:rsid w:val="00550D22"/>
    <w:rsid w:val="005D2823"/>
    <w:rsid w:val="0061639F"/>
    <w:rsid w:val="006C2385"/>
    <w:rsid w:val="00753624"/>
    <w:rsid w:val="00803B99"/>
    <w:rsid w:val="00834EC3"/>
    <w:rsid w:val="00850DA9"/>
    <w:rsid w:val="00867CDA"/>
    <w:rsid w:val="008923CA"/>
    <w:rsid w:val="008E06B4"/>
    <w:rsid w:val="0092049E"/>
    <w:rsid w:val="00962F36"/>
    <w:rsid w:val="009A78AE"/>
    <w:rsid w:val="00A04371"/>
    <w:rsid w:val="00A1342E"/>
    <w:rsid w:val="00A82902"/>
    <w:rsid w:val="00A848DD"/>
    <w:rsid w:val="00B111D2"/>
    <w:rsid w:val="00B77AB3"/>
    <w:rsid w:val="00BC1772"/>
    <w:rsid w:val="00C45A71"/>
    <w:rsid w:val="00CD2BF8"/>
    <w:rsid w:val="00CF0A75"/>
    <w:rsid w:val="00D93484"/>
    <w:rsid w:val="00DA19A8"/>
    <w:rsid w:val="00DC7B75"/>
    <w:rsid w:val="00FB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04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16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639F"/>
  </w:style>
  <w:style w:type="paragraph" w:styleId="Footer">
    <w:name w:val="footer"/>
    <w:basedOn w:val="Normal"/>
    <w:link w:val="FooterChar"/>
    <w:uiPriority w:val="99"/>
    <w:rsid w:val="00616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639F"/>
  </w:style>
  <w:style w:type="character" w:styleId="Hyperlink">
    <w:name w:val="Hyperlink"/>
    <w:basedOn w:val="DefaultParagraphFont"/>
    <w:uiPriority w:val="99"/>
    <w:semiHidden/>
    <w:rsid w:val="00850D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98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4</Pages>
  <Words>850</Words>
  <Characters>4845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2</cp:revision>
  <dcterms:created xsi:type="dcterms:W3CDTF">2012-10-30T19:12:00Z</dcterms:created>
  <dcterms:modified xsi:type="dcterms:W3CDTF">2013-10-30T20:22:00Z</dcterms:modified>
</cp:coreProperties>
</file>