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8A" w:rsidRDefault="000D668A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1pt;margin-top:-20.25pt;width:540pt;height:51pt;z-index:-251665920;visibility:visible" filled="f" fillcolor="yellow" strokecolor="red" strokeweight="6pt">
            <v:stroke dashstyle="1 1" linestyle="thickBetweenThin"/>
            <v:textbox>
              <w:txbxContent>
                <w:p w:rsidR="000D668A" w:rsidRPr="0030418A" w:rsidRDefault="000D668A" w:rsidP="0030418A">
                  <w:pPr>
                    <w:spacing w:after="120"/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</w:pP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>ADI-SOYADI:</w:t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  <w:u w:val="single"/>
                    </w:rPr>
                    <w:t xml:space="preserve">2013-2014 EĞİTİM ÖĞRETİM YILI </w:t>
                  </w:r>
                  <w:r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  <w:u w:val="single"/>
                    </w:rPr>
                    <w:t>………..</w:t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  <w:u w:val="single"/>
                    </w:rPr>
                    <w:t xml:space="preserve"> ORTAOKULU</w:t>
                  </w:r>
                </w:p>
                <w:p w:rsidR="000D668A" w:rsidRPr="0030418A" w:rsidRDefault="000D668A" w:rsidP="0030418A">
                  <w:pPr>
                    <w:spacing w:after="120"/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</w:pP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>NO:</w:t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</w:rPr>
                    <w:tab/>
                  </w:r>
                  <w:r w:rsidRPr="0030418A">
                    <w:rPr>
                      <w:rFonts w:ascii="Arial Black" w:hAnsi="Arial Black" w:cs="Arial Black"/>
                      <w:b/>
                      <w:bCs/>
                      <w:sz w:val="18"/>
                      <w:szCs w:val="18"/>
                      <w:u w:val="single"/>
                    </w:rPr>
                    <w:t>5.SINIF MATEMATİK DERSİ 1. DÖNEM 1. YAZILI SINAVI</w:t>
                  </w:r>
                </w:p>
              </w:txbxContent>
            </v:textbox>
          </v:shape>
        </w:pict>
      </w:r>
    </w:p>
    <w:p w:rsidR="000D668A" w:rsidRDefault="000D668A" w:rsidP="0030418A">
      <w:pPr>
        <w:rPr>
          <w:rFonts w:cs="Times New Roman"/>
        </w:rPr>
      </w:pPr>
    </w:p>
    <w:p w:rsidR="000D668A" w:rsidRDefault="000D668A" w:rsidP="0030418A">
      <w:pPr>
        <w:rPr>
          <w:rFonts w:cs="Times New Roman"/>
        </w:rPr>
        <w:sectPr w:rsidR="000D668A" w:rsidSect="003041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D668A" w:rsidRDefault="000D668A" w:rsidP="0030418A">
      <w:pPr>
        <w:spacing w:after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27" type="#_x0000_t75" style="position:absolute;margin-left:21.75pt;margin-top:10.6pt;width:216.75pt;height:92.25pt;z-index:251653632;visibility:visible">
            <v:imagedata r:id="rId6" o:title=""/>
          </v:shape>
        </w:pict>
      </w:r>
      <w:r>
        <w:t>1)(8PUAN)</w:t>
      </w: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  <w:r>
        <w:rPr>
          <w:noProof/>
        </w:rPr>
        <w:pict>
          <v:shape id="Resim 9" o:spid="_x0000_s1028" type="#_x0000_t75" style="position:absolute;margin-left:21.75pt;margin-top:10.2pt;width:216.75pt;height:109.5pt;z-index:251654656;visibility:visible">
            <v:imagedata r:id="rId7" o:title=""/>
          </v:shape>
        </w:pict>
      </w: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rFonts w:cs="Times New Roman"/>
          <w:noProof/>
        </w:rPr>
      </w:pPr>
    </w:p>
    <w:p w:rsidR="000D668A" w:rsidRDefault="000D668A" w:rsidP="0030418A">
      <w:pPr>
        <w:spacing w:after="0"/>
        <w:rPr>
          <w:noProof/>
        </w:rPr>
      </w:pPr>
      <w:r>
        <w:rPr>
          <w:noProof/>
        </w:rPr>
        <w:t>2)(4 PUAN)</w:t>
      </w:r>
    </w:p>
    <w:p w:rsidR="000D668A" w:rsidRDefault="000D668A" w:rsidP="0030418A">
      <w:pPr>
        <w:spacing w:after="0"/>
        <w:rPr>
          <w:noProof/>
        </w:rPr>
      </w:pPr>
    </w:p>
    <w:p w:rsidR="000D668A" w:rsidRDefault="000D668A" w:rsidP="0030418A">
      <w:pPr>
        <w:spacing w:after="0"/>
        <w:rPr>
          <w:rFonts w:cs="Times New Roman"/>
        </w:rPr>
      </w:pPr>
      <w:r w:rsidRPr="00670B96">
        <w:rPr>
          <w:rFonts w:cs="Times New Roman"/>
          <w:noProof/>
        </w:rPr>
        <w:pict>
          <v:shape id="Resim 3" o:spid="_x0000_i1025" type="#_x0000_t75" alt="http://www.damlasinav.com/PYBS/PYBS2/2/soru/25.jpg" style="width:214.5pt;height:352.5pt;visibility:visible">
            <v:imagedata r:id="rId8" r:href="rId9" croptop="1606f" cropbottom="1044f" cropleft="4762f" cropright="-745f" gain="109227f" blacklevel="-3277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Pr="00CA723D" w:rsidRDefault="000D668A" w:rsidP="0030418A">
      <w:pPr>
        <w:spacing w:after="0"/>
        <w:rPr>
          <w:rFonts w:cs="Times New Roman"/>
        </w:rPr>
      </w:pPr>
      <w:r>
        <w:t>3)(4 PUAN)</w:t>
      </w:r>
    </w:p>
    <w:p w:rsidR="000D668A" w:rsidRDefault="000D668A" w:rsidP="0030418A">
      <w:pPr>
        <w:spacing w:after="0"/>
        <w:rPr>
          <w:rFonts w:cs="Times New Roman"/>
        </w:rPr>
      </w:pPr>
      <w:r w:rsidRPr="00452E49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Resim 4" o:spid="_x0000_i1026" type="#_x0000_t75" alt="2013-10-13_170608" style="width:228.75pt;height:1in;visibility:visible" o:bordertopcolor="black" o:borderleftcolor="black" o:borderbottomcolor="black" o:borderrightcolor="black" filled="t">
            <v:fill color2="#767676" rotate="t" focus="100%" type="gradientRadial">
              <o:fill v:ext="view" type="gradientCenter"/>
            </v:fill>
            <v:imagedata r:id="rId10" o:title=""/>
            <w10:bordertop type="single" width="24"/>
            <w10:borderleft type="single" width="24"/>
            <w10:borderbottom type="single" width="24"/>
            <w10:borderright type="single" width="24"/>
          </v:shape>
        </w:pict>
      </w:r>
    </w:p>
    <w:p w:rsidR="000D668A" w:rsidRDefault="000D668A" w:rsidP="0030418A">
      <w:pPr>
        <w:spacing w:after="0"/>
      </w:pPr>
      <w:r>
        <w:t>4) (4 PUAN)</w:t>
      </w:r>
    </w:p>
    <w:p w:rsidR="000D668A" w:rsidRPr="00F96A93" w:rsidRDefault="000D668A" w:rsidP="0030418A">
      <w:pPr>
        <w:spacing w:after="0"/>
        <w:rPr>
          <w:rFonts w:cs="Times New Roman"/>
        </w:rPr>
      </w:pPr>
      <w:r w:rsidRPr="0004619C">
        <w:rPr>
          <w:rFonts w:ascii="Comic Sans MS" w:hAnsi="Comic Sans MS" w:cs="Comic Sans MS"/>
          <w:b/>
          <w:bCs/>
          <w:sz w:val="20"/>
          <w:szCs w:val="20"/>
        </w:rPr>
        <w:t xml:space="preserve">8,2,4,9 rakamlarını ve gerektiği miktarda sıfır kullanılarak yazılabilecek 8 basamaklı en küçük ve en büyük doğal sayıyı </w:t>
      </w:r>
      <w:r>
        <w:rPr>
          <w:rFonts w:ascii="Comic Sans MS" w:hAnsi="Comic Sans MS" w:cs="Comic Sans MS"/>
          <w:b/>
          <w:bCs/>
          <w:sz w:val="20"/>
          <w:szCs w:val="20"/>
        </w:rPr>
        <w:t>aşağıdaki dalgalara</w:t>
      </w:r>
      <w:r w:rsidRPr="0004619C">
        <w:rPr>
          <w:rFonts w:ascii="Comic Sans MS" w:hAnsi="Comic Sans MS" w:cs="Comic Sans MS"/>
          <w:b/>
          <w:bCs/>
          <w:sz w:val="20"/>
          <w:szCs w:val="20"/>
        </w:rPr>
        <w:t xml:space="preserve"> yazınız.</w:t>
      </w:r>
    </w:p>
    <w:p w:rsidR="000D668A" w:rsidRPr="00C17DBE" w:rsidRDefault="000D668A" w:rsidP="0030418A">
      <w:pPr>
        <w:spacing w:after="0"/>
        <w:rPr>
          <w:rFonts w:ascii="Comic Sans MS" w:hAnsi="Comic Sans MS" w:cs="Comic Sans MS"/>
          <w:sz w:val="20"/>
          <w:szCs w:val="20"/>
          <w:u w:val="single"/>
        </w:rPr>
      </w:pPr>
      <w:r w:rsidRPr="00C17DBE">
        <w:rPr>
          <w:rFonts w:ascii="Comic Sans MS" w:hAnsi="Comic Sans MS" w:cs="Comic Sans MS"/>
          <w:sz w:val="20"/>
          <w:szCs w:val="20"/>
          <w:u w:val="single"/>
        </w:rPr>
        <w:t>En büyük sayı:</w:t>
      </w: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5" o:spid="_x0000_s1029" type="#_x0000_t64" style="position:absolute;margin-left:7.85pt;margin-top:7.8pt;width:231.75pt;height:63.75pt;z-index:251651584;visibility:visible;v-text-anchor:middle" adj="2700" fillcolor="#e5dfec" strokecolor="#243f60" strokeweight="2pt">
            <v:textbox>
              <w:txbxContent>
                <w:p w:rsidR="000D668A" w:rsidRDefault="000D668A" w:rsidP="00C17DBE">
                  <w:pPr>
                    <w:jc w:val="center"/>
                    <w:rPr>
                      <w:rFonts w:cs="Times New Roman"/>
                    </w:rPr>
                  </w:pPr>
                </w:p>
                <w:p w:rsidR="000D668A" w:rsidRDefault="000D668A" w:rsidP="00C17DBE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Pr="00C17DBE" w:rsidRDefault="000D668A" w:rsidP="0030418A">
      <w:pPr>
        <w:spacing w:after="0"/>
        <w:rPr>
          <w:rFonts w:ascii="Comic Sans MS" w:hAnsi="Comic Sans MS" w:cs="Comic Sans MS"/>
          <w:sz w:val="20"/>
          <w:szCs w:val="20"/>
          <w:u w:val="single"/>
        </w:rPr>
      </w:pPr>
      <w:r w:rsidRPr="00C17DBE">
        <w:rPr>
          <w:rFonts w:ascii="Comic Sans MS" w:hAnsi="Comic Sans MS" w:cs="Comic Sans MS"/>
          <w:sz w:val="20"/>
          <w:szCs w:val="20"/>
          <w:u w:val="single"/>
        </w:rPr>
        <w:t>En küçük sayı:</w:t>
      </w: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shape id="Dalga 6" o:spid="_x0000_s1030" type="#_x0000_t64" style="position:absolute;margin-left:7.85pt;margin-top:6.65pt;width:239.25pt;height:63.75pt;z-index:251652608;visibility:visible;v-text-anchor:middle" adj="2700" fillcolor="#d6e3bc" strokecolor="#243f60" strokeweight="2pt"/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</w:pPr>
      <w:r>
        <w:t>5)(4 PUAN)</w:t>
      </w:r>
    </w:p>
    <w:p w:rsidR="000D668A" w:rsidRDefault="000D668A" w:rsidP="0030418A">
      <w:pPr>
        <w:spacing w:after="0"/>
        <w:rPr>
          <w:rFonts w:cs="Times New Roman"/>
        </w:rPr>
      </w:pPr>
      <w:r w:rsidRPr="00670B96">
        <w:rPr>
          <w:rFonts w:cs="Times New Roman"/>
          <w:noProof/>
        </w:rPr>
        <w:pict>
          <v:shape id="Resim 2" o:spid="_x0000_i1027" type="#_x0000_t75" alt="http://www.damlasinav.com/PYBS/PYBS2/2/soru/4.jpg" style="width:233.25pt;height:168.75pt;visibility:visible">
            <v:imagedata r:id="rId11" r:href="rId12" cropleft="3239f" cropright="-1252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</w:pPr>
      <w:r>
        <w:rPr>
          <w:noProof/>
        </w:rPr>
        <w:pict>
          <v:shape id="Resim 10" o:spid="_x0000_s1031" type="#_x0000_t75" style="position:absolute;margin-left:13.9pt;margin-top:10.15pt;width:225.75pt;height:111pt;z-index:251655680;visibility:visible">
            <v:imagedata r:id="rId13" o:title="" gain="1.25"/>
          </v:shape>
        </w:pict>
      </w:r>
      <w:r>
        <w:t>6)( 4 PUAN)</w:t>
      </w: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Resim 11" o:spid="_x0000_s1032" type="#_x0000_t75" style="position:absolute;margin-left:17.65pt;margin-top:14.9pt;width:222pt;height:116.25pt;z-index:251656704;visibility:visible">
            <v:imagedata r:id="rId14" o:title=""/>
          </v:shape>
        </w:pict>
      </w:r>
      <w:r>
        <w:t>7)</w:t>
      </w:r>
      <w:r>
        <w:rPr>
          <w:rFonts w:ascii="Times New Roman" w:hAnsi="Times New Roman" w:cs="Times New Roman"/>
          <w:sz w:val="24"/>
          <w:szCs w:val="24"/>
        </w:rPr>
        <w:t>(4 PUAN)</w: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  <w:sectPr w:rsidR="000D668A" w:rsidSect="00CA723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D668A" w:rsidRDefault="000D668A" w:rsidP="0030418A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8) (8 PUAN)</w: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2E49">
        <w:rPr>
          <w:rFonts w:ascii="Times New Roman" w:hAnsi="Times New Roman" w:cs="Times New Roman"/>
          <w:noProof/>
          <w:sz w:val="24"/>
          <w:szCs w:val="24"/>
        </w:rPr>
        <w:pict>
          <v:shape id="Resim 12" o:spid="_x0000_i1028" type="#_x0000_t75" style="width:470.25pt;height:118.5pt;visibility:visible">
            <v:imagedata r:id="rId15" o:title="" gain="172463f" blacklevel="-12452f" grayscale="t"/>
          </v:shape>
        </w:pic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(12 PUAN)</w: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2E49">
        <w:rPr>
          <w:rFonts w:ascii="Times New Roman" w:hAnsi="Times New Roman" w:cs="Times New Roman"/>
          <w:noProof/>
          <w:sz w:val="24"/>
          <w:szCs w:val="24"/>
        </w:rPr>
        <w:pict>
          <v:shape id="Resim 13" o:spid="_x0000_i1029" type="#_x0000_t75" style="width:500.25pt;height:108pt;visibility:visible">
            <v:imagedata r:id="rId16" o:title="" gain="121363f" blacklevel="-9175f" grayscale="t"/>
          </v:shape>
        </w:pic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10)Aşağıdaki işlemlerden sonucu 10 000 ‘den küçük olanları işlem yapmadan tahmin ederek işaretleyiniz.(hangi yolu kullandığınızı açıklayabilirsiniz.) ( 12 PUAN)</w: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Dikdörtgen 19" o:spid="_x0000_s1033" style="position:absolute;margin-left:-6.75pt;margin-top:61.15pt;width:547.5pt;height:58.5pt;z-index:251661824;visibility:visible;v-text-anchor:middle" fillcolor="#d8d8d8" strokecolor="#243f60" strokeweight="2pt">
            <v:textbox>
              <w:txbxContent>
                <w:p w:rsidR="000D668A" w:rsidRPr="00452E49" w:rsidRDefault="000D668A" w:rsidP="00DD6DFD">
                  <w:pPr>
                    <w:rPr>
                      <w:b/>
                      <w:bCs/>
                      <w:color w:val="000000"/>
                      <w:u w:val="single"/>
                    </w:rPr>
                  </w:pPr>
                  <w:r w:rsidRPr="00452E49">
                    <w:rPr>
                      <w:b/>
                      <w:bCs/>
                      <w:color w:val="000000"/>
                      <w:u w:val="single"/>
                    </w:rPr>
                    <w:t>AÇIKLAMA:</w:t>
                  </w:r>
                </w:p>
              </w:txbxContent>
            </v:textbox>
          </v:rect>
        </w:pict>
      </w:r>
      <w:r w:rsidRPr="00452E49">
        <w:rPr>
          <w:rFonts w:ascii="Times New Roman" w:hAnsi="Times New Roman" w:cs="Times New Roman"/>
          <w:noProof/>
          <w:sz w:val="24"/>
          <w:szCs w:val="24"/>
        </w:rPr>
        <w:pict>
          <v:shape id="Resim 14" o:spid="_x0000_i1030" type="#_x0000_t75" style="width:464.25pt;height:61.5pt;visibility:visible">
            <v:imagedata r:id="rId17" o:title="" gain="91022f" blacklevel="-3277f" grayscale="t"/>
          </v:shape>
        </w:pic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" o:spid="_x0000_s1034" type="#_x0000_t13" style="position:absolute;margin-left:324pt;margin-top:12.2pt;width:70.5pt;height:48pt;z-index:251659776;visibility:visible;v-text-anchor:middle" adj="14247" fillcolor="#fbd4b4" strokecolor="#243f60" strokeweight="2pt">
            <v:textbox>
              <w:txbxContent>
                <w:p w:rsidR="000D668A" w:rsidRPr="00452E49" w:rsidRDefault="000D668A" w:rsidP="008608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000000"/>
                    </w:rPr>
                  </w:pPr>
                  <w:r w:rsidRPr="00452E49">
                    <w:rPr>
                      <w:rFonts w:ascii="Comic Sans MS" w:hAnsi="Comic Sans MS" w:cs="Comic Sans MS"/>
                      <w:b/>
                      <w:bCs/>
                      <w:color w:val="000000"/>
                    </w:rPr>
                    <w:t>İŞLEM</w:t>
                  </w:r>
                </w:p>
              </w:txbxContent>
            </v:textbox>
          </v:shape>
        </w:pic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noProof/>
        </w:rPr>
        <w:pict>
          <v:shape id="Metin Kutusu 2" o:spid="_x0000_s1035" type="#_x0000_t202" style="position:absolute;margin-left:134.25pt;margin-top:5.35pt;width:176.25pt;height:152.75pt;z-index:251657728;visibility:visible;mso-position-horizontal-relative:text;mso-position-vertical-relative:text">
            <v:textbox style="mso-fit-shape-to-text:t">
              <w:txbxContent>
                <w:p w:rsidR="000D668A" w:rsidRPr="0086080F" w:rsidRDefault="000D668A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86080F">
                    <w:rPr>
                      <w:rFonts w:ascii="Comic Sans MS" w:hAnsi="Comic Sans MS" w:cs="Comic Sans MS"/>
                      <w:b/>
                      <w:bCs/>
                    </w:rPr>
                    <w:t>Meltem’in yandaki bilgisayarı almak için 825 TL’ye ihtiyacı vardır. Meltem ‘in 1775 TL’si olduğuna göre yandaki bilgisayarın fiyatı nedir?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)(6 PUAN)</w:t>
      </w: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668A" w:rsidRDefault="000D668A" w:rsidP="003041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0B96">
        <w:rPr>
          <w:rFonts w:cs="Times New Roman"/>
          <w:noProof/>
        </w:rPr>
        <w:pict>
          <v:shape id="Resim 15" o:spid="_x0000_i1031" type="#_x0000_t75" alt="http://www.atombilisim.com.tr/class/INNOVAEditor/assets/ucuz_bilgisayar.jpg" style="width:111.75pt;height:75.75pt;visibility:visible">
            <v:imagedata r:id="rId18" o:title="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6" o:spid="_x0000_s1036" type="#_x0000_t71" style="position:absolute;margin-left:-24pt;margin-top:2.45pt;width:297pt;height:74.25pt;z-index:251658752;visibility:visible;v-text-anchor:middle" fillcolor="#d6e3bc" strokecolor="#243f60" strokeweight="2pt">
            <v:textbox>
              <w:txbxContent>
                <w:p w:rsidR="000D668A" w:rsidRPr="00452E49" w:rsidRDefault="000D668A" w:rsidP="0086080F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52E49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FİYAT:</w:t>
                  </w:r>
                </w:p>
              </w:txbxContent>
            </v:textbox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</w:pPr>
      <w:r>
        <w:t>13)(12 PUAN)</w:t>
      </w: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shape id="Resim 18" o:spid="_x0000_s1037" type="#_x0000_t75" style="position:absolute;margin-left:-2.75pt;margin-top:4.8pt;width:530.8pt;height:130.5pt;z-index:251660800;visibility:visible">
            <v:imagedata r:id="rId19" o:title="" cropleft="2192f" cropright="-2192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</w:pPr>
      <w:r>
        <w:t>14) (6 PUAN)</w:t>
      </w:r>
    </w:p>
    <w:p w:rsidR="000D668A" w:rsidRDefault="000D668A" w:rsidP="0030418A">
      <w:pPr>
        <w:spacing w:after="0"/>
        <w:rPr>
          <w:rFonts w:cs="Times New Roman"/>
        </w:rPr>
      </w:pPr>
      <w:r w:rsidRPr="00670B96">
        <w:rPr>
          <w:rFonts w:cs="Times New Roman"/>
          <w:noProof/>
        </w:rPr>
        <w:pict>
          <v:shape id="Resim 20" o:spid="_x0000_i1032" type="#_x0000_t75" style="width:232.5pt;height:168.75pt;visibility:visible">
            <v:imagedata r:id="rId20" o:title="" cropleft="-125f" cropright="-334f"/>
            <o:lock v:ext="edit" aspectratio="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line id="Düz Bağlayıcı 24" o:spid="_x0000_s1038" style="position:absolute;z-index:251662848;visibility:visible" from="-34.5pt,3.55pt" to="561pt,3.55pt" strokecolor="#4579b8"/>
        </w:pict>
      </w:r>
    </w:p>
    <w:p w:rsidR="000D668A" w:rsidRDefault="000D668A" w:rsidP="0030418A">
      <w:pPr>
        <w:spacing w:after="0"/>
      </w:pPr>
      <w:r>
        <w:t>15) (6 PUAN)</w:t>
      </w:r>
    </w:p>
    <w:p w:rsidR="000D668A" w:rsidRDefault="000D668A" w:rsidP="0030418A">
      <w:pPr>
        <w:spacing w:after="0"/>
        <w:rPr>
          <w:rFonts w:cs="Times New Roman"/>
        </w:rPr>
      </w:pPr>
      <w:r w:rsidRPr="00670B96">
        <w:rPr>
          <w:rFonts w:cs="Times New Roman"/>
          <w:noProof/>
        </w:rPr>
        <w:pict>
          <v:shape id="Resim 22" o:spid="_x0000_i1033" type="#_x0000_t75" style="width:426pt;height:128.25pt;visibility:visible">
            <v:imagedata r:id="rId21" o:title="" gain="99297f" blacklevel="-3932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line id="Düz Bağlayıcı 25" o:spid="_x0000_s1039" style="position:absolute;z-index:251663872;visibility:visible" from="-34.5pt,11pt" to="561pt,11pt" strokecolor="#4579b8"/>
        </w:pict>
      </w:r>
    </w:p>
    <w:p w:rsidR="000D668A" w:rsidRDefault="000D668A" w:rsidP="0030418A">
      <w:pPr>
        <w:spacing w:after="0"/>
      </w:pPr>
      <w:r>
        <w:t>16) (6 PUAN)</w:t>
      </w:r>
    </w:p>
    <w:p w:rsidR="000D668A" w:rsidRDefault="000D668A" w:rsidP="0030418A">
      <w:pPr>
        <w:spacing w:after="0"/>
        <w:rPr>
          <w:rFonts w:cs="Times New Roman"/>
        </w:rPr>
      </w:pPr>
      <w:r w:rsidRPr="00670B96">
        <w:rPr>
          <w:rFonts w:cs="Times New Roman"/>
          <w:noProof/>
        </w:rPr>
        <w:pict>
          <v:shape id="Resim 23" o:spid="_x0000_i1034" type="#_x0000_t75" style="width:432.75pt;height:150pt;visibility:visible">
            <v:imagedata r:id="rId22" o:title="" gain="142470f" blacklevel="-7864f"/>
          </v:shape>
        </w:pict>
      </w: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  <w:hyperlink r:id="rId23" w:history="1">
        <w:r>
          <w:rPr>
            <w:rStyle w:val="Hyperlink"/>
            <w:rFonts w:ascii="Verdana" w:hAnsi="Verdana" w:cs="Verdana"/>
            <w:b/>
            <w:bCs/>
            <w:sz w:val="18"/>
            <w:szCs w:val="18"/>
          </w:rPr>
          <w:t>www.sorubak.com</w:t>
        </w:r>
      </w:hyperlink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</w:p>
    <w:p w:rsidR="000D668A" w:rsidRDefault="000D668A" w:rsidP="0030418A">
      <w:pPr>
        <w:spacing w:after="0"/>
        <w:rPr>
          <w:rFonts w:cs="Times New Roman"/>
        </w:rPr>
      </w:pPr>
      <w:r>
        <w:rPr>
          <w:noProof/>
        </w:rPr>
        <w:pict>
          <v:line id="Düz Bağlayıcı 26" o:spid="_x0000_s1040" style="position:absolute;z-index:251664896;visibility:visible" from="-34.5pt,3.2pt" to="561pt,3.2pt" strokecolor="#4579b8"/>
        </w:pi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="000D668A" w:rsidRPr="00F96A93" w:rsidRDefault="000D668A" w:rsidP="00F96A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F96A93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BAŞARILAR…  </w:t>
      </w:r>
      <w:bookmarkStart w:id="0" w:name="_GoBack"/>
      <w:bookmarkEnd w:id="0"/>
    </w:p>
    <w:p w:rsidR="000D668A" w:rsidRPr="00F96A93" w:rsidRDefault="000D668A" w:rsidP="00F96A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F96A93">
        <w:rPr>
          <w:rFonts w:ascii="Comic Sans MS" w:hAnsi="Comic Sans MS" w:cs="Comic Sans MS"/>
          <w:b/>
          <w:bCs/>
          <w:i/>
          <w:iCs/>
          <w:sz w:val="20"/>
          <w:szCs w:val="20"/>
        </w:rPr>
        <w:t>Sınav süresi  40 dakikadır. Her sorunun puan değeri yanında yazmaktadır.</w:t>
      </w:r>
    </w:p>
    <w:sectPr w:rsidR="000D668A" w:rsidRPr="00F96A93" w:rsidSect="00973A50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68A" w:rsidRDefault="000D668A" w:rsidP="007D4F6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D668A" w:rsidRDefault="000D668A" w:rsidP="007D4F6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68A" w:rsidRDefault="000D668A" w:rsidP="007D4F6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D668A" w:rsidRDefault="000D668A" w:rsidP="007D4F6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D9F"/>
    <w:rsid w:val="00017ACB"/>
    <w:rsid w:val="00024B6B"/>
    <w:rsid w:val="0004619C"/>
    <w:rsid w:val="000D668A"/>
    <w:rsid w:val="0030418A"/>
    <w:rsid w:val="00387D6B"/>
    <w:rsid w:val="003B62BF"/>
    <w:rsid w:val="00422D9F"/>
    <w:rsid w:val="00452E49"/>
    <w:rsid w:val="00470F3E"/>
    <w:rsid w:val="004D2973"/>
    <w:rsid w:val="00577EB4"/>
    <w:rsid w:val="00670B96"/>
    <w:rsid w:val="007D4F67"/>
    <w:rsid w:val="0086080F"/>
    <w:rsid w:val="00896D6E"/>
    <w:rsid w:val="0093005E"/>
    <w:rsid w:val="009415E0"/>
    <w:rsid w:val="00973A50"/>
    <w:rsid w:val="00AA75D6"/>
    <w:rsid w:val="00AE74B1"/>
    <w:rsid w:val="00B822CD"/>
    <w:rsid w:val="00B93EB1"/>
    <w:rsid w:val="00BA16DE"/>
    <w:rsid w:val="00BC0063"/>
    <w:rsid w:val="00C17DBE"/>
    <w:rsid w:val="00CA723D"/>
    <w:rsid w:val="00D651D2"/>
    <w:rsid w:val="00D81059"/>
    <w:rsid w:val="00DD052A"/>
    <w:rsid w:val="00DD6DFD"/>
    <w:rsid w:val="00E10E7E"/>
    <w:rsid w:val="00F876BB"/>
    <w:rsid w:val="00F96A93"/>
    <w:rsid w:val="00FC56A3"/>
    <w:rsid w:val="00FF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18A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41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5E0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4F67"/>
    <w:rPr>
      <w:rFonts w:eastAsia="Times New Roman"/>
      <w:lang w:eastAsia="tr-TR"/>
    </w:rPr>
  </w:style>
  <w:style w:type="paragraph" w:styleId="Footer">
    <w:name w:val="footer"/>
    <w:basedOn w:val="Normal"/>
    <w:link w:val="FooterChar"/>
    <w:uiPriority w:val="99"/>
    <w:rsid w:val="007D4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4F67"/>
    <w:rPr>
      <w:rFonts w:eastAsia="Times New Roman"/>
      <w:lang w:eastAsia="tr-TR"/>
    </w:rPr>
  </w:style>
  <w:style w:type="character" w:styleId="Hyperlink">
    <w:name w:val="Hyperlink"/>
    <w:basedOn w:val="DefaultParagraphFont"/>
    <w:uiPriority w:val="99"/>
    <w:rsid w:val="00017A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7" Type="http://schemas.openxmlformats.org/officeDocument/2006/relationships/image" Target="media/image2.png"/><Relationship Id="rId12" Type="http://schemas.openxmlformats.org/officeDocument/2006/relationships/image" Target="http://www.damlasinav.com/PYBS/PYBS2/2/soru/4.jpg" TargetMode="External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http://www.damlasinav.com/PYBS/PYBS2/2/soru/25.jpg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115</Words>
  <Characters>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edanur</cp:lastModifiedBy>
  <cp:revision>3</cp:revision>
  <dcterms:created xsi:type="dcterms:W3CDTF">2013-10-26T14:40:00Z</dcterms:created>
  <dcterms:modified xsi:type="dcterms:W3CDTF">2013-10-29T18:44:00Z</dcterms:modified>
  <cp:category>www.sorubak.com</cp:category>
</cp:coreProperties>
</file>