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279F0" w:rsidRDefault="00B279F0" w:rsidP="00C72FF5">
      <w:r>
        <w:rPr>
          <w:noProof/>
          <w:lang w:eastAsia="tr-TR"/>
        </w:rPr>
        <w:pict>
          <v:roundrect id="Yuvarlatılmış Dikdörtgen 14" o:spid="_x0000_s1026" style="position:absolute;margin-left:204pt;margin-top:-27.15pt;width:125.25pt;height:26.25pt;z-index:251658240;visibility:visible;v-text-anchor:middle" arcsize="10923f" filled="f" stroked="f" strokeweight="2pt">
            <v:textbox>
              <w:txbxContent>
                <w:p w:rsidR="00B279F0" w:rsidRDefault="00B279F0" w:rsidP="00735D04">
                  <w:pPr>
                    <w:jc w:val="center"/>
                  </w:pPr>
                </w:p>
              </w:txbxContent>
            </v:textbox>
          </v:roundrect>
        </w:pict>
      </w: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36" o:spid="_x0000_s1027" type="#_x0000_t202" style="position:absolute;margin-left:-32.8pt;margin-top:-43.65pt;width:569.25pt;height:29.25pt;z-index:251657216;visibility:visible" stroked="f" strokeweight=".5pt">
            <v:textbox>
              <w:txbxContent>
                <w:p w:rsidR="00B279F0" w:rsidRDefault="00B279F0" w:rsidP="00395DE5">
                  <w:pPr>
                    <w:jc w:val="center"/>
                  </w:pPr>
                  <w:r>
                    <w:t>6.SINIFLAR  SEVİYE</w:t>
                  </w:r>
                  <w:bookmarkStart w:id="0" w:name="_GoBack"/>
                  <w:r>
                    <w:t xml:space="preserve"> BELİRLEME   SINAVI</w:t>
                  </w:r>
                  <w:bookmarkEnd w:id="0"/>
                </w:p>
              </w:txbxContent>
            </v:textbox>
          </v:shape>
        </w:pict>
      </w:r>
      <w:r>
        <w:t>1)</w:t>
      </w:r>
    </w:p>
    <w:p w:rsidR="00B279F0" w:rsidRDefault="00B279F0" w:rsidP="00C72FF5">
      <w:r w:rsidRPr="001C6433"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1" o:spid="_x0000_i1025" type="#_x0000_t75" style="width:191.25pt;height:208.5pt;visibility:visible">
            <v:imagedata r:id="rId4" o:title=""/>
          </v:shape>
        </w:pict>
      </w:r>
    </w:p>
    <w:p w:rsidR="00B279F0" w:rsidRDefault="00B279F0" w:rsidP="00C72FF5">
      <w:r>
        <w:t>2)</w:t>
      </w:r>
    </w:p>
    <w:p w:rsidR="00B279F0" w:rsidRDefault="00B279F0" w:rsidP="00C72FF5">
      <w:r w:rsidRPr="001C6433">
        <w:rPr>
          <w:noProof/>
          <w:lang w:eastAsia="tr-TR"/>
        </w:rPr>
        <w:pict>
          <v:shape id="Resim 2" o:spid="_x0000_i1026" type="#_x0000_t75" style="width:183.75pt;height:192pt;visibility:visible">
            <v:imagedata r:id="rId5" o:title=""/>
          </v:shape>
        </w:pict>
      </w:r>
    </w:p>
    <w:p w:rsidR="00B279F0" w:rsidRDefault="00B279F0" w:rsidP="00C72FF5">
      <w:r>
        <w:t>3)</w:t>
      </w:r>
    </w:p>
    <w:p w:rsidR="00B279F0" w:rsidRDefault="00B279F0" w:rsidP="00C72FF5">
      <w:r w:rsidRPr="001C6433">
        <w:rPr>
          <w:noProof/>
          <w:lang w:eastAsia="tr-TR"/>
        </w:rPr>
        <w:pict>
          <v:shape id="Resim 3" o:spid="_x0000_i1027" type="#_x0000_t75" style="width:189pt;height:174.75pt;visibility:visible">
            <v:imagedata r:id="rId6" o:title=""/>
          </v:shape>
        </w:pict>
      </w:r>
    </w:p>
    <w:p w:rsidR="00B279F0" w:rsidRDefault="00B279F0" w:rsidP="00C72FF5"/>
    <w:p w:rsidR="00B279F0" w:rsidRDefault="00B279F0" w:rsidP="00C72FF5"/>
    <w:p w:rsidR="00B279F0" w:rsidRDefault="00B279F0" w:rsidP="00C72FF5"/>
    <w:p w:rsidR="00B279F0" w:rsidRDefault="00B279F0" w:rsidP="00C72FF5">
      <w:r>
        <w:t>4)</w:t>
      </w:r>
    </w:p>
    <w:p w:rsidR="00B279F0" w:rsidRDefault="00B279F0" w:rsidP="00C72FF5">
      <w:r w:rsidRPr="001C6433">
        <w:rPr>
          <w:noProof/>
          <w:lang w:eastAsia="tr-TR"/>
        </w:rPr>
        <w:pict>
          <v:shape id="Resim 4" o:spid="_x0000_i1028" type="#_x0000_t75" style="width:202.5pt;height:212.25pt;visibility:visible">
            <v:imagedata r:id="rId7" o:title=""/>
          </v:shape>
        </w:pict>
      </w:r>
    </w:p>
    <w:p w:rsidR="00B279F0" w:rsidRDefault="00B279F0" w:rsidP="00C72FF5">
      <w:r>
        <w:t>5)</w:t>
      </w:r>
    </w:p>
    <w:p w:rsidR="00B279F0" w:rsidRDefault="00B279F0" w:rsidP="00C72FF5">
      <w:r w:rsidRPr="001C6433">
        <w:rPr>
          <w:noProof/>
          <w:lang w:eastAsia="tr-TR"/>
        </w:rPr>
        <w:pict>
          <v:shape id="Resim 5" o:spid="_x0000_i1029" type="#_x0000_t75" style="width:194.25pt;height:193.5pt;visibility:visible">
            <v:imagedata r:id="rId8" o:title=""/>
          </v:shape>
        </w:pict>
      </w:r>
    </w:p>
    <w:p w:rsidR="00B279F0" w:rsidRDefault="00B279F0" w:rsidP="00C72FF5"/>
    <w:p w:rsidR="00B279F0" w:rsidRDefault="00B279F0" w:rsidP="00C72FF5">
      <w:r>
        <w:t>6)</w:t>
      </w:r>
    </w:p>
    <w:p w:rsidR="00B279F0" w:rsidRDefault="00B279F0" w:rsidP="00C72FF5">
      <w:r w:rsidRPr="001C6433">
        <w:rPr>
          <w:noProof/>
          <w:lang w:eastAsia="tr-TR"/>
        </w:rPr>
        <w:pict>
          <v:shape id="Resim 6" o:spid="_x0000_i1030" type="#_x0000_t75" style="width:204pt;height:111pt;visibility:visible">
            <v:imagedata r:id="rId9" o:title=""/>
          </v:shape>
        </w:pict>
      </w:r>
    </w:p>
    <w:p w:rsidR="00B279F0" w:rsidRDefault="00B279F0" w:rsidP="00C72FF5"/>
    <w:p w:rsidR="00B279F0" w:rsidRDefault="00B279F0" w:rsidP="00C72FF5"/>
    <w:p w:rsidR="00B279F0" w:rsidRDefault="00B279F0" w:rsidP="00C72FF5"/>
    <w:p w:rsidR="00B279F0" w:rsidRDefault="00B279F0" w:rsidP="00C72FF5"/>
    <w:p w:rsidR="00B279F0" w:rsidRDefault="00B279F0" w:rsidP="00C72FF5"/>
    <w:p w:rsidR="00B279F0" w:rsidRDefault="00B279F0" w:rsidP="00C72FF5">
      <w:r>
        <w:t>7)</w:t>
      </w:r>
    </w:p>
    <w:p w:rsidR="00B279F0" w:rsidRDefault="00B279F0" w:rsidP="00C72FF5">
      <w:r w:rsidRPr="001C6433">
        <w:rPr>
          <w:noProof/>
          <w:lang w:eastAsia="tr-TR"/>
        </w:rPr>
        <w:pict>
          <v:shape id="Resim 7" o:spid="_x0000_i1031" type="#_x0000_t75" style="width:223.5pt;height:123pt;visibility:visible">
            <v:imagedata r:id="rId10" o:title=""/>
          </v:shape>
        </w:pict>
      </w:r>
    </w:p>
    <w:p w:rsidR="00B279F0" w:rsidRDefault="00B279F0" w:rsidP="00C72FF5">
      <w:r>
        <w:t>8)</w:t>
      </w:r>
    </w:p>
    <w:p w:rsidR="00B279F0" w:rsidRDefault="00B279F0" w:rsidP="00C72FF5">
      <w:r w:rsidRPr="001C6433">
        <w:rPr>
          <w:noProof/>
          <w:lang w:eastAsia="tr-TR"/>
        </w:rPr>
        <w:pict>
          <v:shape id="Resim 8" o:spid="_x0000_i1032" type="#_x0000_t75" style="width:222pt;height:120pt;visibility:visible">
            <v:imagedata r:id="rId11" o:title=""/>
          </v:shape>
        </w:pict>
      </w:r>
    </w:p>
    <w:p w:rsidR="00B279F0" w:rsidRDefault="00B279F0" w:rsidP="00C72FF5">
      <w:pPr>
        <w:rPr>
          <w:noProof/>
          <w:lang w:eastAsia="tr-TR"/>
        </w:rPr>
      </w:pPr>
      <w:r>
        <w:t>9)</w:t>
      </w:r>
    </w:p>
    <w:p w:rsidR="00B279F0" w:rsidRDefault="00B279F0" w:rsidP="00C72FF5">
      <w:r w:rsidRPr="001C6433">
        <w:rPr>
          <w:noProof/>
          <w:lang w:eastAsia="tr-TR"/>
        </w:rPr>
        <w:pict>
          <v:shape id="Resim 9" o:spid="_x0000_i1033" type="#_x0000_t75" style="width:168.75pt;height:95.25pt;visibility:visible">
            <v:imagedata r:id="rId12" o:title=""/>
          </v:shape>
        </w:pict>
      </w:r>
    </w:p>
    <w:p w:rsidR="00B279F0" w:rsidRDefault="00B279F0" w:rsidP="00C72FF5">
      <w:r>
        <w:t>10)</w:t>
      </w:r>
    </w:p>
    <w:p w:rsidR="00B279F0" w:rsidRDefault="00B279F0" w:rsidP="00C72FF5">
      <w:r w:rsidRPr="001C6433">
        <w:rPr>
          <w:noProof/>
          <w:lang w:eastAsia="tr-TR"/>
        </w:rPr>
        <w:pict>
          <v:shape id="Resim 10" o:spid="_x0000_i1034" type="#_x0000_t75" style="width:199.5pt;height:269.25pt;visibility:visible">
            <v:imagedata r:id="rId13" o:title=""/>
          </v:shape>
        </w:pict>
      </w:r>
    </w:p>
    <w:p w:rsidR="00B279F0" w:rsidRDefault="00B279F0" w:rsidP="00C72FF5">
      <w:r>
        <w:t>11)</w:t>
      </w:r>
    </w:p>
    <w:p w:rsidR="00B279F0" w:rsidRDefault="00B279F0" w:rsidP="00C72FF5">
      <w:r w:rsidRPr="001C6433">
        <w:rPr>
          <w:noProof/>
          <w:lang w:eastAsia="tr-TR"/>
        </w:rPr>
        <w:pict>
          <v:shape id="Resim 11" o:spid="_x0000_i1035" type="#_x0000_t75" style="width:165pt;height:131.25pt;visibility:visible">
            <v:imagedata r:id="rId14" o:title=""/>
          </v:shape>
        </w:pict>
      </w:r>
    </w:p>
    <w:p w:rsidR="00B279F0" w:rsidRDefault="00B279F0" w:rsidP="00C72FF5">
      <w:r>
        <w:t>12)</w:t>
      </w:r>
    </w:p>
    <w:p w:rsidR="00B279F0" w:rsidRDefault="00B279F0" w:rsidP="00C72FF5">
      <w:r w:rsidRPr="001C6433">
        <w:rPr>
          <w:noProof/>
          <w:lang w:eastAsia="tr-TR"/>
        </w:rPr>
        <w:pict>
          <v:shape id="Resim 12" o:spid="_x0000_i1036" type="#_x0000_t75" style="width:172.5pt;height:2in;visibility:visible">
            <v:imagedata r:id="rId15" o:title=""/>
          </v:shape>
        </w:pict>
      </w:r>
    </w:p>
    <w:p w:rsidR="00B279F0" w:rsidRDefault="00B279F0" w:rsidP="00C72FF5">
      <w:r>
        <w:t>13)</w:t>
      </w:r>
    </w:p>
    <w:p w:rsidR="00B279F0" w:rsidRDefault="00B279F0" w:rsidP="00C72FF5">
      <w:r w:rsidRPr="001C6433">
        <w:rPr>
          <w:noProof/>
          <w:lang w:eastAsia="tr-TR"/>
        </w:rPr>
        <w:pict>
          <v:shape id="Resim 13" o:spid="_x0000_i1037" type="#_x0000_t75" style="width:172.5pt;height:100.5pt;visibility:visible">
            <v:imagedata r:id="rId16" o:title=""/>
          </v:shape>
        </w:pict>
      </w:r>
    </w:p>
    <w:p w:rsidR="00B279F0" w:rsidRDefault="00B279F0" w:rsidP="00C72FF5">
      <w:r>
        <w:t xml:space="preserve">14)  18 –( 0,256+9,5) işleminin sonucu  kaçtır? </w:t>
      </w:r>
    </w:p>
    <w:p w:rsidR="00B279F0" w:rsidRDefault="00B279F0" w:rsidP="00C72FF5">
      <w:r>
        <w:t>A) 8,354</w:t>
      </w:r>
      <w:r>
        <w:tab/>
        <w:t>B) 8,344</w:t>
      </w:r>
      <w:r>
        <w:tab/>
        <w:t>C) 8,34</w:t>
      </w:r>
      <w:r>
        <w:tab/>
      </w:r>
      <w:r>
        <w:tab/>
        <w:t>D)8,244</w:t>
      </w:r>
    </w:p>
    <w:p w:rsidR="00B279F0" w:rsidRDefault="00B279F0" w:rsidP="00C72FF5"/>
    <w:p w:rsidR="00B279F0" w:rsidRDefault="00B279F0" w:rsidP="00C72FF5">
      <w:r>
        <w:t>15)</w:t>
      </w:r>
    </w:p>
    <w:p w:rsidR="00B279F0" w:rsidRDefault="00B279F0" w:rsidP="00C72FF5">
      <w:r>
        <w:tab/>
      </w:r>
      <w:r>
        <w:object w:dxaOrig="1755" w:dyaOrig="1751">
          <v:shape id="_x0000_i1038" type="#_x0000_t75" style="width:87.75pt;height:87.75pt" o:ole="">
            <v:imagedata r:id="rId17" o:title=""/>
          </v:shape>
          <o:OLEObject Type="Embed" ProgID="Msxml2.SAXXMLReader.5.0" ShapeID="_x0000_i1038" DrawAspect="Content" ObjectID="_1440946681" r:id="rId18"/>
        </w:object>
      </w:r>
    </w:p>
    <w:p w:rsidR="00B279F0" w:rsidRPr="007F3623" w:rsidRDefault="00B279F0" w:rsidP="00C72FF5">
      <w:pPr>
        <w:rPr>
          <w:b/>
          <w:bCs/>
        </w:rPr>
      </w:pPr>
      <w:r w:rsidRPr="007F3623">
        <w:rPr>
          <w:b/>
          <w:bCs/>
        </w:rPr>
        <w:t>Yukarıda   verilen çemberin yarıçapı  8 cm ise  çevresi kaç  cm  dir? (π=3 alınacak)</w:t>
      </w:r>
    </w:p>
    <w:p w:rsidR="00B279F0" w:rsidRDefault="00B279F0" w:rsidP="00C72FF5">
      <w:r>
        <w:t>A) 36</w:t>
      </w:r>
      <w:r>
        <w:tab/>
        <w:t>B) 48</w:t>
      </w:r>
      <w:r>
        <w:tab/>
        <w:t>C) 54</w:t>
      </w:r>
      <w:r>
        <w:tab/>
        <w:t>D) 62</w:t>
      </w:r>
    </w:p>
    <w:p w:rsidR="00B279F0" w:rsidRDefault="00B279F0" w:rsidP="00C72FF5"/>
    <w:p w:rsidR="00B279F0" w:rsidRPr="007F3623" w:rsidRDefault="00B279F0" w:rsidP="00C72FF5">
      <w:pPr>
        <w:rPr>
          <w:b/>
          <w:bCs/>
        </w:rPr>
      </w:pPr>
      <w:r w:rsidRPr="00395DE5">
        <w:rPr>
          <w:b/>
          <w:bCs/>
        </w:rPr>
        <w:t>16)</w:t>
      </w:r>
      <w:r>
        <w:t xml:space="preserve">Bir  torbada  20  mavi  ve  15  turuncu  bilye  vardır.  </w:t>
      </w:r>
      <w:r w:rsidRPr="007F3623">
        <w:rPr>
          <w:b/>
          <w:bCs/>
        </w:rPr>
        <w:t>Buna göre,  turuncu  bilyelerin sayısının  mavi    bilyelerin sayısına oranı  kaçtır?</w:t>
      </w:r>
    </w:p>
    <w:p w:rsidR="00B279F0" w:rsidRDefault="00B279F0" w:rsidP="00C72FF5"/>
    <w:p w:rsidR="00B279F0" w:rsidRDefault="00B279F0" w:rsidP="00C72FF5">
      <w:r>
        <w:t>A)</w:t>
      </w:r>
      <w:r w:rsidRPr="007F3623">
        <w:rPr>
          <w:position w:val="-24"/>
        </w:rPr>
        <w:pict>
          <v:shape id="_x0000_i1039" type="#_x0000_t75" style="width:12pt;height:30.75pt">
            <v:imagedata r:id="rId19" o:title=""/>
          </v:shape>
        </w:pict>
      </w:r>
      <w:r w:rsidRPr="007F3623">
        <w:rPr>
          <w:position w:val="-24"/>
        </w:rPr>
        <w:pict>
          <v:shape id="_x0000_i1040" type="#_x0000_t75" style="width:12pt;height:30.75pt">
            <v:imagedata r:id="rId20" o:title=""/>
          </v:shape>
        </w:pict>
      </w:r>
      <w:r>
        <w:tab/>
      </w:r>
      <w:r>
        <w:tab/>
        <w:t xml:space="preserve">B) </w:t>
      </w:r>
      <w:r w:rsidRPr="007F3623">
        <w:rPr>
          <w:position w:val="-24"/>
        </w:rPr>
        <w:pict>
          <v:shape id="_x0000_i1041" type="#_x0000_t75" style="width:12pt;height:30.75pt">
            <v:imagedata r:id="rId21" o:title=""/>
          </v:shape>
        </w:pict>
      </w:r>
      <w:r>
        <w:tab/>
      </w:r>
      <w:r>
        <w:tab/>
        <w:t xml:space="preserve">C) </w:t>
      </w:r>
      <w:r w:rsidRPr="007F3623">
        <w:rPr>
          <w:position w:val="-24"/>
        </w:rPr>
        <w:pict>
          <v:shape id="_x0000_i1042" type="#_x0000_t75" style="width:12pt;height:30.75pt">
            <v:imagedata r:id="rId22" o:title=""/>
          </v:shape>
        </w:pict>
      </w:r>
      <w:r>
        <w:tab/>
      </w:r>
      <w:r>
        <w:tab/>
        <w:t xml:space="preserve">D) </w:t>
      </w:r>
      <w:r w:rsidRPr="007F3623">
        <w:rPr>
          <w:position w:val="-24"/>
        </w:rPr>
        <w:pict>
          <v:shape id="_x0000_i1043" type="#_x0000_t75" style="width:12pt;height:30.75pt">
            <v:imagedata r:id="rId23" o:title=""/>
          </v:shape>
        </w:pict>
      </w:r>
    </w:p>
    <w:p w:rsidR="00B279F0" w:rsidRDefault="00B279F0" w:rsidP="00C72FF5"/>
    <w:p w:rsidR="00B279F0" w:rsidRDefault="00B279F0" w:rsidP="00C72FF5">
      <w:r>
        <w:t>17)</w:t>
      </w:r>
    </w:p>
    <w:p w:rsidR="00B279F0" w:rsidRDefault="00B279F0" w:rsidP="00C72FF5">
      <w:r w:rsidRPr="001C6433">
        <w:rPr>
          <w:noProof/>
          <w:lang w:eastAsia="tr-TR"/>
        </w:rPr>
        <w:pict>
          <v:shape id="Resim 17" o:spid="_x0000_i1044" type="#_x0000_t75" style="width:171.75pt;height:176.25pt;visibility:visible">
            <v:imagedata r:id="rId24" o:title=""/>
          </v:shape>
        </w:pict>
      </w:r>
    </w:p>
    <w:p w:rsidR="00B279F0" w:rsidRDefault="00B279F0" w:rsidP="00C72FF5">
      <w:r>
        <w:t>18)</w:t>
      </w:r>
    </w:p>
    <w:p w:rsidR="00B279F0" w:rsidRDefault="00B279F0" w:rsidP="00C72FF5"/>
    <w:p w:rsidR="00B279F0" w:rsidRDefault="00B279F0" w:rsidP="00C72FF5">
      <w:r w:rsidRPr="001C6433">
        <w:rPr>
          <w:noProof/>
          <w:lang w:eastAsia="tr-TR"/>
        </w:rPr>
        <w:pict>
          <v:shape id="Resim 19" o:spid="_x0000_i1045" type="#_x0000_t75" style="width:189pt;height:179.25pt;visibility:visible">
            <v:imagedata r:id="rId25" o:title=""/>
          </v:shape>
        </w:pict>
      </w:r>
    </w:p>
    <w:p w:rsidR="00B279F0" w:rsidRDefault="00B279F0" w:rsidP="00C72FF5">
      <w:r>
        <w:t>19)</w:t>
      </w:r>
    </w:p>
    <w:p w:rsidR="00B279F0" w:rsidRDefault="00B279F0" w:rsidP="00C72FF5"/>
    <w:p w:rsidR="00B279F0" w:rsidRDefault="00B279F0" w:rsidP="00C72FF5">
      <w:r w:rsidRPr="001C6433">
        <w:rPr>
          <w:noProof/>
          <w:lang w:eastAsia="tr-TR"/>
        </w:rPr>
        <w:pict>
          <v:shape id="Resim 20" o:spid="_x0000_i1046" type="#_x0000_t75" style="width:183pt;height:81pt;visibility:visible">
            <v:imagedata r:id="rId26" o:title=""/>
          </v:shape>
        </w:pict>
      </w:r>
    </w:p>
    <w:p w:rsidR="00B279F0" w:rsidRDefault="00B279F0" w:rsidP="00C72FF5"/>
    <w:p w:rsidR="00B279F0" w:rsidRDefault="00B279F0" w:rsidP="00C72FF5">
      <w:r>
        <w:t xml:space="preserve">20) </w:t>
      </w:r>
    </w:p>
    <w:p w:rsidR="00B279F0" w:rsidRDefault="00B279F0" w:rsidP="00C72FF5">
      <w:r w:rsidRPr="001C6433">
        <w:rPr>
          <w:noProof/>
          <w:lang w:eastAsia="tr-TR"/>
        </w:rPr>
        <w:pict>
          <v:shape id="Resim 21" o:spid="_x0000_i1047" type="#_x0000_t75" style="width:168pt;height:136.5pt;visibility:visible">
            <v:imagedata r:id="rId27" o:title=""/>
          </v:shape>
        </w:pict>
      </w:r>
    </w:p>
    <w:p w:rsidR="00B279F0" w:rsidRDefault="00B279F0" w:rsidP="00C72FF5"/>
    <w:p w:rsidR="00B279F0" w:rsidRDefault="00B279F0" w:rsidP="00C72FF5">
      <w:r>
        <w:t xml:space="preserve">21) </w:t>
      </w:r>
    </w:p>
    <w:p w:rsidR="00B279F0" w:rsidRDefault="00B279F0" w:rsidP="00C72FF5">
      <w:r w:rsidRPr="001C6433">
        <w:rPr>
          <w:noProof/>
          <w:lang w:eastAsia="tr-TR"/>
        </w:rPr>
        <w:pict>
          <v:shape id="Resim 22" o:spid="_x0000_i1048" type="#_x0000_t75" style="width:171.75pt;height:118.5pt;visibility:visible">
            <v:imagedata r:id="rId28" o:title=""/>
          </v:shape>
        </w:pict>
      </w:r>
    </w:p>
    <w:p w:rsidR="00B279F0" w:rsidRDefault="00B279F0" w:rsidP="00C72FF5">
      <w:r>
        <w:t>22)</w:t>
      </w:r>
    </w:p>
    <w:p w:rsidR="00B279F0" w:rsidRDefault="00B279F0" w:rsidP="00C72FF5">
      <w:r w:rsidRPr="001C6433">
        <w:rPr>
          <w:noProof/>
          <w:lang w:eastAsia="tr-TR"/>
        </w:rPr>
        <w:pict>
          <v:shape id="Resim 23" o:spid="_x0000_i1049" type="#_x0000_t75" style="width:176.25pt;height:116.25pt;visibility:visible">
            <v:imagedata r:id="rId29" o:title=""/>
          </v:shape>
        </w:pict>
      </w:r>
    </w:p>
    <w:p w:rsidR="00B279F0" w:rsidRDefault="00B279F0" w:rsidP="00C72FF5"/>
    <w:p w:rsidR="00B279F0" w:rsidRDefault="00B279F0" w:rsidP="00C72FF5">
      <w:r>
        <w:t>23)Aşağıdaki   sayılardan  hangisinin   en yakın yüzlüğe yuvarlanmış  şekli 1600 dür?</w:t>
      </w:r>
    </w:p>
    <w:p w:rsidR="00B279F0" w:rsidRDefault="00B279F0" w:rsidP="00C72FF5">
      <w:r>
        <w:t>A) 1549</w:t>
      </w:r>
      <w:r>
        <w:tab/>
      </w:r>
      <w:r>
        <w:tab/>
        <w:t xml:space="preserve">B) 1551  </w:t>
      </w:r>
      <w:r>
        <w:tab/>
        <w:t>C) 1650</w:t>
      </w:r>
      <w:r>
        <w:tab/>
      </w:r>
      <w:r>
        <w:tab/>
        <w:t>D) 1668</w:t>
      </w:r>
    </w:p>
    <w:p w:rsidR="00B279F0" w:rsidRDefault="00B279F0" w:rsidP="00C72FF5"/>
    <w:p w:rsidR="00B279F0" w:rsidRDefault="00B279F0" w:rsidP="00C72FF5">
      <w:r>
        <w:t xml:space="preserve">24)23 ,  26 ,    32 ,  44,   A </w:t>
      </w:r>
    </w:p>
    <w:p w:rsidR="00B279F0" w:rsidRDefault="00B279F0" w:rsidP="00C72FF5">
      <w:r>
        <w:t>Yukarıdaki   sayı  örüntüsüne göre   A yerine  aşağıdaki  sayılardan   hangisi  gelmelidir?</w:t>
      </w:r>
    </w:p>
    <w:p w:rsidR="00B279F0" w:rsidRDefault="00B279F0" w:rsidP="00C72FF5">
      <w:r>
        <w:t xml:space="preserve">A) 60 </w:t>
      </w:r>
      <w:r>
        <w:tab/>
        <w:t>B) 62</w:t>
      </w:r>
      <w:r>
        <w:tab/>
      </w:r>
      <w:r>
        <w:tab/>
        <w:t>C)66</w:t>
      </w:r>
      <w:r>
        <w:tab/>
      </w:r>
      <w:r>
        <w:tab/>
        <w:t>D)68</w:t>
      </w:r>
    </w:p>
    <w:p w:rsidR="00B279F0" w:rsidRDefault="00B279F0" w:rsidP="00C72FF5">
      <w:pPr>
        <w:rPr>
          <w:noProof/>
          <w:lang w:eastAsia="tr-TR"/>
        </w:rPr>
      </w:pPr>
    </w:p>
    <w:p w:rsidR="00B279F0" w:rsidRDefault="00B279F0" w:rsidP="00C72FF5"/>
    <w:p w:rsidR="00B279F0" w:rsidRDefault="00B279F0" w:rsidP="00C72FF5">
      <w:r>
        <w:t>25)</w:t>
      </w:r>
    </w:p>
    <w:p w:rsidR="00B279F0" w:rsidRDefault="00B279F0" w:rsidP="00C72FF5">
      <w:r w:rsidRPr="001C6433">
        <w:rPr>
          <w:noProof/>
          <w:lang w:eastAsia="tr-TR"/>
        </w:rPr>
        <w:pict>
          <v:shape id="Resim 26" o:spid="_x0000_i1050" type="#_x0000_t75" style="width:170.25pt;height:98.25pt;visibility:visible">
            <v:imagedata r:id="rId30" o:title=""/>
          </v:shape>
        </w:pict>
      </w:r>
    </w:p>
    <w:p w:rsidR="00B279F0" w:rsidRDefault="00B279F0" w:rsidP="00C72FF5"/>
    <w:p w:rsidR="00B279F0" w:rsidRDefault="00B279F0" w:rsidP="00C72FF5">
      <w:r>
        <w:t>26)  85 X 42  verilen  çarpma  işleminin sonucu   kaçtır?</w:t>
      </w:r>
    </w:p>
    <w:p w:rsidR="00B279F0" w:rsidRDefault="00B279F0" w:rsidP="00C72FF5">
      <w:r>
        <w:t>A)3560</w:t>
      </w:r>
      <w:r>
        <w:tab/>
      </w:r>
      <w:r>
        <w:tab/>
        <w:t>B) 3570</w:t>
      </w:r>
      <w:r>
        <w:tab/>
      </w:r>
      <w:r>
        <w:tab/>
        <w:t>c) 3620</w:t>
      </w:r>
      <w:r>
        <w:tab/>
      </w:r>
      <w:r>
        <w:tab/>
        <w:t>D) 3670</w:t>
      </w:r>
    </w:p>
    <w:p w:rsidR="00B279F0" w:rsidRDefault="00B279F0" w:rsidP="00C72FF5"/>
    <w:p w:rsidR="00B279F0" w:rsidRDefault="00B279F0" w:rsidP="00C72FF5"/>
    <w:p w:rsidR="00B279F0" w:rsidRDefault="00B279F0" w:rsidP="00C72FF5">
      <w:r>
        <w:t>27)</w:t>
      </w:r>
    </w:p>
    <w:p w:rsidR="00B279F0" w:rsidRDefault="00B279F0" w:rsidP="00C72FF5">
      <w:r w:rsidRPr="001C6433">
        <w:rPr>
          <w:noProof/>
          <w:lang w:eastAsia="tr-TR"/>
        </w:rPr>
        <w:pict>
          <v:shape id="Resim 28" o:spid="_x0000_i1051" type="#_x0000_t75" style="width:171.75pt;height:103.5pt;visibility:visible">
            <v:imagedata r:id="rId31" o:title=""/>
          </v:shape>
        </w:pict>
      </w:r>
    </w:p>
    <w:p w:rsidR="00B279F0" w:rsidRDefault="00B279F0" w:rsidP="00C72FF5"/>
    <w:p w:rsidR="00B279F0" w:rsidRDefault="00B279F0" w:rsidP="00C72FF5">
      <w:r>
        <w:t>28)</w:t>
      </w:r>
    </w:p>
    <w:p w:rsidR="00B279F0" w:rsidRDefault="00B279F0" w:rsidP="00C72FF5">
      <w:r w:rsidRPr="001C6433">
        <w:rPr>
          <w:noProof/>
          <w:lang w:eastAsia="tr-TR"/>
        </w:rPr>
        <w:pict>
          <v:shape id="Resim 29" o:spid="_x0000_i1052" type="#_x0000_t75" style="width:172.5pt;height:99pt;visibility:visible">
            <v:imagedata r:id="rId32" o:title=""/>
          </v:shape>
        </w:pict>
      </w:r>
    </w:p>
    <w:p w:rsidR="00B279F0" w:rsidRDefault="00B279F0" w:rsidP="00C72FF5">
      <w:r>
        <w:t>29)</w:t>
      </w:r>
    </w:p>
    <w:p w:rsidR="00B279F0" w:rsidRDefault="00B279F0" w:rsidP="00C72FF5">
      <w:r w:rsidRPr="001C6433">
        <w:rPr>
          <w:noProof/>
          <w:lang w:eastAsia="tr-TR"/>
        </w:rPr>
        <w:pict>
          <v:shape id="Resim 30" o:spid="_x0000_i1053" type="#_x0000_t75" style="width:170.25pt;height:123.75pt;visibility:visible">
            <v:imagedata r:id="rId33" o:title=""/>
          </v:shape>
        </w:pict>
      </w:r>
    </w:p>
    <w:p w:rsidR="00B279F0" w:rsidRDefault="00B279F0" w:rsidP="00C72FF5">
      <w:r>
        <w:t>30)</w:t>
      </w:r>
    </w:p>
    <w:p w:rsidR="00B279F0" w:rsidRDefault="00B279F0" w:rsidP="00C72FF5">
      <w:r w:rsidRPr="001C6433">
        <w:rPr>
          <w:noProof/>
          <w:lang w:eastAsia="tr-TR"/>
        </w:rPr>
        <w:pict>
          <v:shape id="Resim 31" o:spid="_x0000_i1054" type="#_x0000_t75" style="width:173.25pt;height:102pt;visibility:visible">
            <v:imagedata r:id="rId34" o:title=""/>
          </v:shape>
        </w:pict>
      </w:r>
    </w:p>
    <w:p w:rsidR="00B279F0" w:rsidRDefault="00B279F0" w:rsidP="00C72FF5"/>
    <w:p w:rsidR="00B279F0" w:rsidRDefault="00B279F0" w:rsidP="00C72FF5">
      <w:r>
        <w:t xml:space="preserve">İlk on sorunun her  biri  3 puan </w:t>
      </w:r>
    </w:p>
    <w:p w:rsidR="00B279F0" w:rsidRDefault="00B279F0" w:rsidP="00C72FF5">
      <w:r>
        <w:t>Son yirmi  sorunun her  biri  3,5  puandır.</w:t>
      </w:r>
    </w:p>
    <w:p w:rsidR="00B279F0" w:rsidRDefault="00B279F0" w:rsidP="00C72FF5"/>
    <w:p w:rsidR="00B279F0" w:rsidRDefault="00B279F0" w:rsidP="00C72FF5">
      <w:hyperlink r:id="rId35" w:history="1">
        <w:r w:rsidRPr="000A3065">
          <w:rPr>
            <w:rStyle w:val="Hyperlink"/>
          </w:rPr>
          <w:t>www.sorubak.com</w:t>
        </w:r>
      </w:hyperlink>
      <w:r>
        <w:t xml:space="preserve"> </w:t>
      </w:r>
    </w:p>
    <w:sectPr w:rsidR="00B279F0" w:rsidSect="00275F4F">
      <w:pgSz w:w="11906" w:h="16838"/>
      <w:pgMar w:top="993" w:right="424" w:bottom="426" w:left="851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hyphenationZone w:val="425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72FF5"/>
    <w:rsid w:val="00025B74"/>
    <w:rsid w:val="000A3065"/>
    <w:rsid w:val="001C6433"/>
    <w:rsid w:val="00275F4F"/>
    <w:rsid w:val="0033166A"/>
    <w:rsid w:val="00395DE5"/>
    <w:rsid w:val="003A5AD4"/>
    <w:rsid w:val="003E622E"/>
    <w:rsid w:val="00735D04"/>
    <w:rsid w:val="007F3623"/>
    <w:rsid w:val="0082628D"/>
    <w:rsid w:val="00A01BF4"/>
    <w:rsid w:val="00A43712"/>
    <w:rsid w:val="00B279F0"/>
    <w:rsid w:val="00C72FF5"/>
    <w:rsid w:val="00D930B3"/>
    <w:rsid w:val="00E30025"/>
    <w:rsid w:val="00EC057A"/>
    <w:rsid w:val="00FA3B3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3166A"/>
    <w:pPr>
      <w:spacing w:after="200" w:line="276" w:lineRule="auto"/>
    </w:pPr>
    <w:rPr>
      <w:rFonts w:cs="Calibri"/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C72FF5"/>
    <w:pPr>
      <w:ind w:left="720"/>
    </w:pPr>
  </w:style>
  <w:style w:type="paragraph" w:styleId="BalloonText">
    <w:name w:val="Balloon Text"/>
    <w:basedOn w:val="Normal"/>
    <w:link w:val="BalloonTextChar"/>
    <w:uiPriority w:val="99"/>
    <w:semiHidden/>
    <w:rsid w:val="00C72F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C72FF5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rsid w:val="00D930B3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oleObject" Target="embeddings/oleObject1.bin"/><Relationship Id="rId26" Type="http://schemas.openxmlformats.org/officeDocument/2006/relationships/image" Target="media/image22.png"/><Relationship Id="rId3" Type="http://schemas.openxmlformats.org/officeDocument/2006/relationships/webSettings" Target="webSettings.xml"/><Relationship Id="rId21" Type="http://schemas.openxmlformats.org/officeDocument/2006/relationships/image" Target="media/image17.wmf"/><Relationship Id="rId34" Type="http://schemas.openxmlformats.org/officeDocument/2006/relationships/image" Target="media/image30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6.wmf"/><Relationship Id="rId29" Type="http://schemas.openxmlformats.org/officeDocument/2006/relationships/image" Target="media/image25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19.wmf"/><Relationship Id="rId28" Type="http://schemas.openxmlformats.org/officeDocument/2006/relationships/image" Target="media/image24.png"/><Relationship Id="rId36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5.wmf"/><Relationship Id="rId31" Type="http://schemas.openxmlformats.org/officeDocument/2006/relationships/image" Target="media/image2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8.wmf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48</TotalTime>
  <Pages>4</Pages>
  <Words>158</Words>
  <Characters>907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ACER</dc:creator>
  <cp:keywords/>
  <dc:description/>
  <cp:lastModifiedBy>edanur</cp:lastModifiedBy>
  <cp:revision>4</cp:revision>
  <dcterms:created xsi:type="dcterms:W3CDTF">2013-09-11T16:11:00Z</dcterms:created>
  <dcterms:modified xsi:type="dcterms:W3CDTF">2013-09-17T15:12:00Z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