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2BB" w:rsidRDefault="005362BB" w:rsidP="00155F4D">
      <w:pPr>
        <w:jc w:val="center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color w:val="000000"/>
        </w:rPr>
        <w:t xml:space="preserve">2013-2014 EĞİTİM ÖĞRETİM YILI POLİSAMCA İLKOKULU </w:t>
      </w:r>
    </w:p>
    <w:p w:rsidR="005362BB" w:rsidRPr="00155F4D" w:rsidRDefault="005362BB" w:rsidP="00155F4D">
      <w:pPr>
        <w:jc w:val="center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color w:val="000000"/>
        </w:rPr>
        <w:t>4-A SINIFI SOSYAL BİLGİLER DERSİ 1. DÖNEM 1. YAZILI SINAVI</w:t>
      </w:r>
    </w:p>
    <w:p w:rsidR="005362BB" w:rsidRDefault="005362BB" w:rsidP="00155F4D">
      <w:pPr>
        <w:tabs>
          <w:tab w:val="left" w:pos="1485"/>
        </w:tabs>
        <w:rPr>
          <w:rFonts w:ascii="Comic Sans MS" w:hAnsi="Comic Sans MS"/>
          <w:color w:val="000000"/>
        </w:rPr>
      </w:pPr>
    </w:p>
    <w:p w:rsidR="005362BB" w:rsidRPr="003B292C" w:rsidRDefault="005362BB" w:rsidP="00155F4D">
      <w:pPr>
        <w:tabs>
          <w:tab w:val="left" w:pos="1485"/>
        </w:tabs>
        <w:rPr>
          <w:rFonts w:ascii="Comic Sans MS" w:hAnsi="Comic Sans MS"/>
          <w:color w:val="000000"/>
        </w:rPr>
      </w:pPr>
      <w:r w:rsidRPr="003B292C">
        <w:rPr>
          <w:rFonts w:ascii="Comic Sans MS" w:hAnsi="Comic Sans MS"/>
          <w:color w:val="000000"/>
        </w:rPr>
        <w:t>Adı – Soyadı</w:t>
      </w:r>
      <w:r>
        <w:rPr>
          <w:rFonts w:ascii="Comic Sans MS" w:hAnsi="Comic Sans MS"/>
          <w:color w:val="000000"/>
        </w:rPr>
        <w:t xml:space="preserve"> </w:t>
      </w:r>
      <w:r w:rsidRPr="003B292C">
        <w:rPr>
          <w:rFonts w:ascii="Comic Sans MS" w:hAnsi="Comic Sans MS"/>
          <w:color w:val="000000"/>
        </w:rPr>
        <w:t xml:space="preserve">  :</w:t>
      </w:r>
      <w:r w:rsidRPr="00F662E3">
        <w:rPr>
          <w:rFonts w:ascii="Comic Sans MS" w:hAnsi="Comic Sans MS"/>
          <w:sz w:val="20"/>
          <w:szCs w:val="20"/>
        </w:rPr>
        <w:t xml:space="preserve"> </w:t>
      </w:r>
      <w:hyperlink r:id="rId7" w:history="1">
        <w:r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</w:p>
    <w:p w:rsidR="005362BB" w:rsidRPr="00155F4D" w:rsidRDefault="005362BB" w:rsidP="00155F4D">
      <w:pPr>
        <w:tabs>
          <w:tab w:val="left" w:pos="1485"/>
        </w:tabs>
        <w:rPr>
          <w:rFonts w:ascii="Comic Sans MS" w:hAnsi="Comic Sans MS"/>
          <w:color w:val="000000"/>
        </w:rPr>
      </w:pPr>
    </w:p>
    <w:tbl>
      <w:tblPr>
        <w:tblW w:w="109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5580"/>
      </w:tblGrid>
      <w:tr w:rsidR="005362BB" w:rsidRPr="006D6153" w:rsidTr="007C0D9F">
        <w:trPr>
          <w:trHeight w:val="12065"/>
        </w:trPr>
        <w:tc>
          <w:tcPr>
            <w:tcW w:w="5400" w:type="dxa"/>
          </w:tcPr>
          <w:p w:rsidR="005362BB" w:rsidRPr="006D6153" w:rsidRDefault="005362BB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>Aşağıdakilerin hangisinde bir düşünce belirtilmektedir?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Adana’ya şiddetli yağmur yağdı.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Erkeklerin nüfus cüzdanları mavi renklidir.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Başarılı olmak için dersi iyi dinlememiz gerekir 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Okulumuzun adı </w:t>
            </w:r>
            <w:r>
              <w:rPr>
                <w:rFonts w:ascii="Comic Sans MS" w:hAnsi="Comic Sans MS"/>
                <w:sz w:val="20"/>
                <w:szCs w:val="20"/>
              </w:rPr>
              <w:t>Hürriyet İlko</w:t>
            </w:r>
            <w:r w:rsidRPr="006D6153">
              <w:rPr>
                <w:rFonts w:ascii="Comic Sans MS" w:hAnsi="Comic Sans MS"/>
                <w:sz w:val="20"/>
                <w:szCs w:val="20"/>
              </w:rPr>
              <w:t>kulu’dur.</w:t>
            </w:r>
          </w:p>
          <w:p w:rsidR="005362BB" w:rsidRPr="006D6153" w:rsidRDefault="005362BB" w:rsidP="007C0D9F">
            <w:pPr>
              <w:tabs>
                <w:tab w:val="left" w:pos="1005"/>
              </w:tabs>
              <w:ind w:left="43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6D6153" w:rsidRDefault="005362BB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>Nüfus cüzdanı nereden çıkartılır?</w:t>
            </w:r>
          </w:p>
          <w:p w:rsidR="005362BB" w:rsidRPr="006D6153" w:rsidRDefault="005362BB" w:rsidP="007C0D9F">
            <w:pPr>
              <w:ind w:left="6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A) Hastanede</w:t>
            </w: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  <w:p w:rsidR="005362BB" w:rsidRPr="006D6153" w:rsidRDefault="005362BB" w:rsidP="007C0D9F">
            <w:pPr>
              <w:ind w:left="6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B) Milli Eğitim Müdürlüğünde</w:t>
            </w: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  <w:p w:rsidR="005362BB" w:rsidRPr="006D6153" w:rsidRDefault="005362BB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D6153">
              <w:rPr>
                <w:rFonts w:ascii="Comic Sans MS" w:hAnsi="Comic Sans MS"/>
                <w:sz w:val="20"/>
                <w:szCs w:val="20"/>
              </w:rPr>
              <w:t>C) Nüfus Müdürlüğünde</w:t>
            </w: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  <w:p w:rsidR="005362BB" w:rsidRPr="006D6153" w:rsidRDefault="005362BB" w:rsidP="007C0D9F">
            <w:pPr>
              <w:ind w:left="6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D) Okulda</w:t>
            </w:r>
            <w:r>
              <w:rPr>
                <w:rFonts w:ascii="Comic Sans MS" w:hAnsi="Comic Sans MS"/>
                <w:sz w:val="20"/>
                <w:szCs w:val="20"/>
              </w:rPr>
              <w:t>n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5362BB" w:rsidRPr="006D6153" w:rsidRDefault="005362BB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6D6153" w:rsidRDefault="005362BB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>Nüfus cüzdanı üzerinde, başkalarında olmayan sadece s</w:t>
            </w:r>
            <w:r>
              <w:rPr>
                <w:rFonts w:ascii="Comic Sans MS" w:hAnsi="Comic Sans MS"/>
                <w:b/>
                <w:sz w:val="20"/>
                <w:szCs w:val="20"/>
              </w:rPr>
              <w:t>ana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 özgü olan bilgi hangisidir? 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Adınız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Anne adınız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Doğum tarihiniz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T.C. Kimlik numaranız</w:t>
            </w:r>
          </w:p>
          <w:p w:rsidR="005362BB" w:rsidRPr="006D6153" w:rsidRDefault="005362BB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6D6153" w:rsidRDefault="005362BB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>Nüfus cüzdanına hangi yaştan itibaren fotoğraf yapıştırmak zorunludur?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num" w:pos="470"/>
                <w:tab w:val="left" w:pos="1005"/>
              </w:tabs>
              <w:ind w:left="83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15 yaşından itibaren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num" w:pos="470"/>
                <w:tab w:val="left" w:pos="1005"/>
              </w:tabs>
              <w:ind w:left="830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 yaşından itibaren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num" w:pos="470"/>
                <w:tab w:val="left" w:pos="1005"/>
              </w:tabs>
              <w:ind w:left="83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20 yaşından itibaren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num" w:pos="470"/>
                <w:tab w:val="left" w:pos="1005"/>
              </w:tabs>
              <w:ind w:left="83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7 yaşından itibaren</w:t>
            </w:r>
          </w:p>
          <w:p w:rsidR="005362BB" w:rsidRPr="006D6153" w:rsidRDefault="005362BB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6D6153" w:rsidRDefault="005362BB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>Nüfus cüzdanı üzerindeki “Türkiye Cumhuriyeti” yazısı ve Türk bayrağı yazısı ne anlama gelmektedir?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Türkiye Cumhuriyeti vatandaşı olduğumu gösterir.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İstiklal marşımızı 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 gösterir.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Vatanımı çok sevdiğimi gösterir.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Bayrağımızın rengini çok sevdiğimi gösterir.</w:t>
            </w:r>
          </w:p>
          <w:p w:rsidR="005362BB" w:rsidRPr="006D6153" w:rsidRDefault="005362BB" w:rsidP="007C0D9F">
            <w:pPr>
              <w:tabs>
                <w:tab w:val="left" w:pos="1005"/>
              </w:tabs>
              <w:ind w:left="43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6D6153" w:rsidRDefault="005362BB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>Olayların, insanların iç dünyasında uyandırdığı izlenime ne denir?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Hoşgörü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Duygu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Kronoloji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Fiziksel özellik</w:t>
            </w:r>
          </w:p>
          <w:p w:rsidR="005362BB" w:rsidRDefault="005362BB" w:rsidP="007C0D9F">
            <w:pPr>
              <w:tabs>
                <w:tab w:val="left" w:pos="207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5362BB" w:rsidRDefault="005362BB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Aşağıdakilerden hangisi nüfus cüzdanında </w:t>
            </w:r>
          </w:p>
          <w:p w:rsidR="005362BB" w:rsidRPr="006D6153" w:rsidRDefault="005362BB" w:rsidP="007C0D9F">
            <w:pPr>
              <w:ind w:left="42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  <w:u w:val="single"/>
              </w:rPr>
              <w:t>yer almaz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 ?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TC. Kimlik No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Öğretmenimizin adı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Doğum yeri</w:t>
            </w:r>
          </w:p>
          <w:p w:rsidR="005362BB" w:rsidRPr="00155F4D" w:rsidRDefault="005362BB" w:rsidP="00155F4D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Anne adı</w:t>
            </w:r>
          </w:p>
        </w:tc>
        <w:tc>
          <w:tcPr>
            <w:tcW w:w="5580" w:type="dxa"/>
          </w:tcPr>
          <w:p w:rsidR="005362BB" w:rsidRPr="006D6153" w:rsidRDefault="005362BB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Aşağıdaki cümlelerden hangisinde duygu belirten bir ifade </w:t>
            </w:r>
            <w:r w:rsidRPr="006D6153">
              <w:rPr>
                <w:rFonts w:ascii="Comic Sans MS" w:hAnsi="Comic Sans MS"/>
                <w:b/>
                <w:sz w:val="20"/>
                <w:szCs w:val="20"/>
                <w:u w:val="single"/>
              </w:rPr>
              <w:t>yoktur?</w:t>
            </w:r>
          </w:p>
          <w:p w:rsidR="005362BB" w:rsidRPr="006D6153" w:rsidRDefault="005362BB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6D6153">
              <w:rPr>
                <w:rFonts w:ascii="Comic Sans MS" w:hAnsi="Comic Sans MS"/>
                <w:bCs/>
                <w:sz w:val="20"/>
                <w:szCs w:val="20"/>
              </w:rPr>
              <w:t>A)</w:t>
            </w:r>
            <w:r w:rsidRPr="006D6153">
              <w:rPr>
                <w:rFonts w:ascii="Comic Sans MS" w:hAnsi="Comic Sans MS"/>
                <w:sz w:val="18"/>
                <w:szCs w:val="18"/>
              </w:rPr>
              <w:t>Karnemde notlarımın iyi olduğ</w:t>
            </w:r>
            <w:r>
              <w:rPr>
                <w:rFonts w:ascii="Comic Sans MS" w:hAnsi="Comic Sans MS"/>
                <w:sz w:val="18"/>
                <w:szCs w:val="18"/>
              </w:rPr>
              <w:t xml:space="preserve">unu görünce çok </w:t>
            </w:r>
            <w:r w:rsidRPr="006D6153">
              <w:rPr>
                <w:rFonts w:ascii="Comic Sans MS" w:hAnsi="Comic Sans MS"/>
                <w:sz w:val="18"/>
                <w:szCs w:val="18"/>
              </w:rPr>
              <w:t>sevindim.</w:t>
            </w:r>
          </w:p>
          <w:p w:rsidR="005362BB" w:rsidRPr="006D6153" w:rsidRDefault="005362BB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6D6153">
              <w:rPr>
                <w:rFonts w:ascii="Comic Sans MS" w:hAnsi="Comic Sans MS"/>
                <w:bCs/>
                <w:sz w:val="20"/>
                <w:szCs w:val="20"/>
              </w:rPr>
              <w:t>B)</w:t>
            </w:r>
            <w:r w:rsidRPr="006D6153">
              <w:rPr>
                <w:rFonts w:ascii="Comic Sans MS" w:hAnsi="Comic Sans MS"/>
                <w:sz w:val="20"/>
                <w:szCs w:val="20"/>
              </w:rPr>
              <w:t>Küçük köpeğimizin ölümü beni çok üzdü.</w:t>
            </w:r>
          </w:p>
          <w:p w:rsidR="005362BB" w:rsidRPr="006D6153" w:rsidRDefault="005362BB" w:rsidP="007C0D9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Pr="006D6153">
              <w:rPr>
                <w:rFonts w:ascii="Comic Sans MS" w:hAnsi="Comic Sans MS"/>
                <w:bCs/>
                <w:sz w:val="20"/>
                <w:szCs w:val="20"/>
              </w:rPr>
              <w:t>C)</w:t>
            </w:r>
            <w:r w:rsidRPr="006D6153">
              <w:rPr>
                <w:rFonts w:ascii="Comic Sans MS" w:hAnsi="Comic Sans MS"/>
                <w:sz w:val="20"/>
                <w:szCs w:val="20"/>
              </w:rPr>
              <w:t>Amcamların geleceğini duyunca çok heyecanlandım.</w:t>
            </w:r>
          </w:p>
          <w:p w:rsidR="005362BB" w:rsidRPr="006D6153" w:rsidRDefault="005362BB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Pr="006D6153">
              <w:rPr>
                <w:rFonts w:ascii="Comic Sans MS" w:hAnsi="Comic Sans MS"/>
                <w:bCs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>Öğrenciler bahçede oyun oynuyorlar</w:t>
            </w:r>
            <w:r w:rsidRPr="006D6153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5362BB" w:rsidRPr="006D6153" w:rsidRDefault="005362BB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6D6153" w:rsidRDefault="005362BB" w:rsidP="00BC3ED8">
            <w:pPr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Bugün kullandığımız “Matematik Terimleri”nin büyük bir çoğunu Atatürk dilimize kazandırmış ve icat etmiştir. Bu amaçla “geometri” adlı bir de kitap yazmıştır.</w:t>
            </w:r>
            <w:r w:rsidRPr="006D6153">
              <w:rPr>
                <w:rFonts w:ascii="Comic Sans MS" w:hAnsi="Comic Sans MS"/>
                <w:sz w:val="20"/>
                <w:szCs w:val="20"/>
              </w:rPr>
              <w:br/>
            </w:r>
            <w:r w:rsidRPr="006D6153">
              <w:rPr>
                <w:rFonts w:ascii="Comic Sans MS" w:hAnsi="Comic Sans MS"/>
                <w:b/>
                <w:bCs/>
                <w:sz w:val="20"/>
                <w:szCs w:val="20"/>
              </w:rPr>
              <w:t>Yukarıdaki paragrafta verilen bilgiler Atatürk’ün hangi özelliği ile ilgilidir?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Spor sevgisi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Çok yönlülüğü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Barışçılığı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Millet sevgisi</w:t>
            </w:r>
          </w:p>
          <w:p w:rsidR="005362BB" w:rsidRPr="006D6153" w:rsidRDefault="005362BB" w:rsidP="007C0D9F">
            <w:pPr>
              <w:tabs>
                <w:tab w:val="left" w:pos="1005"/>
              </w:tabs>
              <w:ind w:left="43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6D6153" w:rsidRDefault="005362BB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I. Atatürk’ün ölüm tarihi</w:t>
            </w:r>
          </w:p>
          <w:p w:rsidR="005362BB" w:rsidRPr="006D6153" w:rsidRDefault="005362BB" w:rsidP="007C0D9F">
            <w:pPr>
              <w:ind w:left="42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II. Atatürk’ün doğum tarihi</w:t>
            </w:r>
          </w:p>
          <w:p w:rsidR="005362BB" w:rsidRPr="006D6153" w:rsidRDefault="005362BB" w:rsidP="007C0D9F">
            <w:pPr>
              <w:ind w:left="42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III.Atatürk’ün kurmay yüzbaşı olması</w:t>
            </w:r>
          </w:p>
          <w:p w:rsidR="005362BB" w:rsidRPr="006D6153" w:rsidRDefault="005362BB" w:rsidP="007C0D9F">
            <w:pPr>
              <w:ind w:left="42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IV.Atatürk’ün cumhurbaşkanı olması</w:t>
            </w:r>
          </w:p>
          <w:p w:rsidR="005362BB" w:rsidRPr="006D6153" w:rsidRDefault="005362BB" w:rsidP="007C0D9F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       Yukarıda olayların kronolojik sırası aşağıdaki seçeneklerin hangisinde doğru olarak verilmiştir?</w:t>
            </w:r>
          </w:p>
          <w:p w:rsidR="005362BB" w:rsidRPr="006D6153" w:rsidRDefault="005362BB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II, III, IV ve I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II, III, I ve IV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IV, II, I VE III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I, II, III ve IV</w:t>
            </w:r>
          </w:p>
          <w:p w:rsidR="005362BB" w:rsidRPr="006D6153" w:rsidRDefault="005362BB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6D6153" w:rsidRDefault="005362BB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bCs/>
                <w:sz w:val="20"/>
                <w:szCs w:val="20"/>
              </w:rPr>
              <w:t>Bazı insanların bilim, teknoloji ve matematik dallarında, bazı insanların ise resim, müzik ve heykeltıraşlık gibi dallarda yetenekli olmasının nedeni nedir?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Yaşadığı yerin farklı olması 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Yetenek ve becerilerinin farklı olması 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Aile yapısının farklı olması 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Nüfus cüzdanlarının farklı olması</w:t>
            </w:r>
          </w:p>
          <w:p w:rsidR="005362BB" w:rsidRPr="006D6153" w:rsidRDefault="005362BB" w:rsidP="007C0D9F">
            <w:pPr>
              <w:tabs>
                <w:tab w:val="left" w:pos="1005"/>
              </w:tabs>
              <w:ind w:left="43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6D6153" w:rsidRDefault="005362BB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>Herkese özel, çok önemli bir kimlik belgesi yerine geçen fiziksel özelliğimiz hangisidir?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num" w:pos="830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Yüzümüz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Boyumuz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Kilomuz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Parmak izimiz</w:t>
            </w:r>
          </w:p>
          <w:p w:rsidR="005362BB" w:rsidRDefault="005362BB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Default="005362BB" w:rsidP="00155F4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6D6153" w:rsidRDefault="005362BB" w:rsidP="00134CA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362BB" w:rsidRPr="006D6153" w:rsidRDefault="005362BB" w:rsidP="00BC3ED8">
      <w:pPr>
        <w:jc w:val="both"/>
        <w:rPr>
          <w:rFonts w:ascii="Comic Sans MS" w:hAnsi="Comic Sans MS"/>
          <w:sz w:val="20"/>
          <w:szCs w:val="20"/>
        </w:rPr>
      </w:pPr>
    </w:p>
    <w:tbl>
      <w:tblPr>
        <w:tblW w:w="109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5580"/>
      </w:tblGrid>
      <w:tr w:rsidR="005362BB" w:rsidRPr="006D6153" w:rsidTr="007C0D9F">
        <w:trPr>
          <w:trHeight w:val="12065"/>
        </w:trPr>
        <w:tc>
          <w:tcPr>
            <w:tcW w:w="5400" w:type="dxa"/>
          </w:tcPr>
          <w:p w:rsidR="005362BB" w:rsidRPr="006D6153" w:rsidRDefault="005362BB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6D6153" w:rsidRDefault="005362BB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İnsanlar arasındaki farklılıklar, toplum için zenginliktir. Önemli olan farklılıkların her bireyi özel yaptığını anlamak, saygılı olmaktır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. Buna göre aşağıdakilerden hangisi </w:t>
            </w:r>
            <w:r w:rsidRPr="006D6153">
              <w:rPr>
                <w:rFonts w:ascii="Comic Sans MS" w:hAnsi="Comic Sans MS"/>
                <w:b/>
                <w:sz w:val="20"/>
                <w:szCs w:val="20"/>
                <w:u w:val="single"/>
              </w:rPr>
              <w:t>söylenemez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? 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Her insanın farklı yönleri olabilir.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Farklı özellikteki </w:t>
            </w:r>
            <w:r>
              <w:rPr>
                <w:rFonts w:ascii="Comic Sans MS" w:hAnsi="Comic Sans MS"/>
                <w:sz w:val="20"/>
                <w:szCs w:val="20"/>
              </w:rPr>
              <w:t>insanlar toplumda yer alamazlar ve sürekli tepki görürler.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Farklılıklar toplum içinde zenginliktir 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Farklılıklara karşı saygılı olunmalıdır.</w:t>
            </w:r>
          </w:p>
          <w:p w:rsidR="005362BB" w:rsidRPr="006D6153" w:rsidRDefault="005362BB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6D6153" w:rsidRDefault="005362BB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>Dersine çalışmadığı için sınavı iyi geçmeyen Ali’nin hissettiği duygu aşağıdakilerden hangisidir?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Mutluluk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Korku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Üzüntü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Sevinme</w:t>
            </w:r>
          </w:p>
          <w:p w:rsidR="005362BB" w:rsidRPr="006D6153" w:rsidRDefault="005362BB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6D6153" w:rsidRDefault="005362BB" w:rsidP="00BC3ED8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>Öğretmenimiz “Çocuklar çeşitli kimlik belgelerimiz vardır. Bunlara kimler örnek vermek ister?” diye sordu.  Buna göre   aşağıdakilerden hangi öğrenci   yanlış cevap vermiştir?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Berat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-nüfus cüzdanı  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Nurcan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 –pasaport          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Sinan</w:t>
            </w:r>
            <w:r w:rsidRPr="006D6153">
              <w:rPr>
                <w:rFonts w:ascii="Comic Sans MS" w:hAnsi="Comic Sans MS"/>
                <w:sz w:val="20"/>
                <w:szCs w:val="20"/>
              </w:rPr>
              <w:t>–</w:t>
            </w:r>
            <w:r>
              <w:rPr>
                <w:rFonts w:ascii="Comic Sans MS" w:hAnsi="Comic Sans MS"/>
                <w:sz w:val="20"/>
                <w:szCs w:val="20"/>
              </w:rPr>
              <w:t>fat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ura      </w:t>
            </w:r>
          </w:p>
          <w:p w:rsidR="005362BB" w:rsidRPr="006D6153" w:rsidRDefault="005362BB" w:rsidP="00BC3ED8">
            <w:pPr>
              <w:numPr>
                <w:ilvl w:val="1"/>
                <w:numId w:val="1"/>
              </w:num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Rümeysa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 – </w:t>
            </w:r>
            <w:r>
              <w:rPr>
                <w:rFonts w:ascii="Comic Sans MS" w:hAnsi="Comic Sans MS"/>
                <w:sz w:val="20"/>
                <w:szCs w:val="20"/>
              </w:rPr>
              <w:t>ehliyet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  <w:p w:rsidR="005362BB" w:rsidRPr="006D6153" w:rsidRDefault="005362BB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6D6153" w:rsidRDefault="005362BB" w:rsidP="007C0D9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16.    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>I– 2007 yılında birinci sınıfa başladım.</w:t>
            </w:r>
          </w:p>
          <w:p w:rsidR="005362BB" w:rsidRPr="006D6153" w:rsidRDefault="005362BB" w:rsidP="007C0D9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        II– 2010 yılında 4.sınıfta okuyorum.</w:t>
            </w:r>
          </w:p>
          <w:p w:rsidR="005362BB" w:rsidRPr="006D6153" w:rsidRDefault="005362BB" w:rsidP="007C0D9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        III–2001 yılında doğdum.</w:t>
            </w:r>
          </w:p>
          <w:p w:rsidR="005362BB" w:rsidRPr="006D6153" w:rsidRDefault="005362BB" w:rsidP="007C0D9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 xml:space="preserve">        IV- 2006 yılında anaokuluna gittim.</w:t>
            </w:r>
          </w:p>
          <w:p w:rsidR="005362BB" w:rsidRDefault="005362BB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b/>
                <w:sz w:val="20"/>
                <w:szCs w:val="20"/>
              </w:rPr>
              <w:t>Yukarıdaki olayları kronolojik sıraya konulmuş hali hangi seçenekte verilmiştir?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  <w:p w:rsidR="005362BB" w:rsidRPr="006D6153" w:rsidRDefault="005362BB" w:rsidP="007C0D9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D6153">
              <w:rPr>
                <w:rFonts w:ascii="Comic Sans MS" w:hAnsi="Comic Sans MS"/>
                <w:bCs/>
                <w:sz w:val="20"/>
                <w:szCs w:val="20"/>
              </w:rPr>
              <w:t>A)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I-II-III-IV       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D6153">
              <w:rPr>
                <w:rFonts w:ascii="Comic Sans MS" w:hAnsi="Comic Sans MS"/>
                <w:bCs/>
                <w:sz w:val="20"/>
                <w:szCs w:val="20"/>
              </w:rPr>
              <w:t>B)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IV-III-II-I                    </w:t>
            </w:r>
            <w:r w:rsidRPr="006D6153">
              <w:rPr>
                <w:rFonts w:ascii="Comic Sans MS" w:hAnsi="Comic Sans MS"/>
                <w:bCs/>
                <w:sz w:val="20"/>
                <w:szCs w:val="20"/>
              </w:rPr>
              <w:t>C)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 III-IV-I-II                     </w:t>
            </w:r>
            <w:r w:rsidRPr="006D6153">
              <w:rPr>
                <w:rFonts w:ascii="Comic Sans MS" w:hAnsi="Comic Sans MS"/>
                <w:sz w:val="20"/>
                <w:szCs w:val="20"/>
              </w:rPr>
              <w:tab/>
            </w:r>
            <w:r w:rsidRPr="006D6153">
              <w:rPr>
                <w:rFonts w:ascii="Comic Sans MS" w:hAnsi="Comic Sans MS"/>
                <w:bCs/>
                <w:sz w:val="20"/>
                <w:szCs w:val="20"/>
              </w:rPr>
              <w:t>D)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 III-IV-II-I</w:t>
            </w:r>
          </w:p>
          <w:p w:rsidR="005362BB" w:rsidRDefault="005362BB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6D6153" w:rsidRDefault="005362BB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6D6153" w:rsidRDefault="005362BB" w:rsidP="007C0D9F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17. </w:t>
            </w:r>
            <w:r w:rsidRPr="006D6153">
              <w:rPr>
                <w:rFonts w:ascii="Comic Sans MS" w:hAnsi="Comic Sans MS"/>
                <w:b/>
                <w:bCs/>
                <w:sz w:val="20"/>
                <w:szCs w:val="20"/>
              </w:rPr>
              <w:t>Aşağıdakilerden hangisi Atatürk’ün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nüfus</w:t>
            </w:r>
            <w:r w:rsidRPr="006D6153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kimliği ile ilgili </w:t>
            </w:r>
            <w:r w:rsidRPr="006D6153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değildir</w:t>
            </w:r>
            <w:r w:rsidRPr="006D6153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?</w:t>
            </w:r>
          </w:p>
          <w:p w:rsidR="005362BB" w:rsidRPr="006D6153" w:rsidRDefault="005362BB" w:rsidP="007C0D9F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6D6153">
              <w:rPr>
                <w:rFonts w:ascii="Comic Sans MS" w:hAnsi="Comic Sans MS"/>
                <w:bCs/>
                <w:sz w:val="20"/>
                <w:szCs w:val="20"/>
              </w:rPr>
              <w:t xml:space="preserve">A) 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Bindiği gemi-Bandırma</w:t>
            </w:r>
          </w:p>
          <w:p w:rsidR="005362BB" w:rsidRPr="006D6153" w:rsidRDefault="005362BB" w:rsidP="007C0D9F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6D6153">
              <w:rPr>
                <w:rFonts w:ascii="Comic Sans MS" w:hAnsi="Comic Sans MS"/>
                <w:bCs/>
                <w:sz w:val="20"/>
                <w:szCs w:val="20"/>
              </w:rPr>
              <w:t>B) Doğum yeri- Selanik</w:t>
            </w:r>
          </w:p>
          <w:p w:rsidR="005362BB" w:rsidRPr="006D6153" w:rsidRDefault="005362BB" w:rsidP="007C0D9F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6D6153">
              <w:rPr>
                <w:rFonts w:ascii="Comic Sans MS" w:hAnsi="Comic Sans MS"/>
                <w:bCs/>
                <w:sz w:val="20"/>
                <w:szCs w:val="20"/>
              </w:rPr>
              <w:t>C) Doğum Tarihi – 1881</w:t>
            </w:r>
          </w:p>
          <w:p w:rsidR="005362BB" w:rsidRPr="006D6153" w:rsidRDefault="005362BB" w:rsidP="007C0D9F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6D6153">
              <w:rPr>
                <w:rFonts w:ascii="Comic Sans MS" w:hAnsi="Comic Sans MS"/>
                <w:bCs/>
                <w:sz w:val="20"/>
                <w:szCs w:val="20"/>
              </w:rPr>
              <w:t>D) Annesinin adı – Zübeyde</w:t>
            </w:r>
          </w:p>
          <w:p w:rsidR="005362BB" w:rsidRPr="006D6153" w:rsidRDefault="005362BB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Default="005362BB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036BB">
              <w:rPr>
                <w:rFonts w:ascii="Comic Sans MS" w:hAnsi="Comic Sans MS"/>
                <w:b/>
                <w:sz w:val="20"/>
                <w:szCs w:val="20"/>
              </w:rPr>
              <w:t>18.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’’Gel,ne olursan ol yine gel,bu kapı ümitsizlik kapısı değildir’’.diyen hoşgürü sahibi ünlü Türk düşünürü kimdir?</w:t>
            </w:r>
          </w:p>
          <w:p w:rsidR="005362BB" w:rsidRDefault="005362BB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036BB">
              <w:rPr>
                <w:rFonts w:ascii="Comic Sans MS" w:hAnsi="Comic Sans MS"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Tahir amca                         B) Bilge Can dede  </w:t>
            </w:r>
          </w:p>
          <w:p w:rsidR="005362BB" w:rsidRDefault="005362BB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C) Mevlana                              D) Hacivat-Karagöz</w:t>
            </w:r>
          </w:p>
          <w:p w:rsidR="005362BB" w:rsidRDefault="005362BB" w:rsidP="007C0D9F">
            <w:pPr>
              <w:tabs>
                <w:tab w:val="left" w:pos="1005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8036BB" w:rsidRDefault="005362BB" w:rsidP="008036BB">
            <w:pPr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8661F0">
              <w:rPr>
                <w:rFonts w:ascii="Comic Sans MS" w:hAnsi="Comic Sans MS"/>
                <w:b/>
                <w:sz w:val="20"/>
                <w:szCs w:val="20"/>
              </w:rPr>
              <w:t>19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Pr="008661F0">
              <w:rPr>
                <w:rFonts w:ascii="Comic Sans MS" w:hAnsi="Comic Sans MS"/>
                <w:sz w:val="20"/>
                <w:szCs w:val="20"/>
              </w:rPr>
              <w:t>A</w:t>
            </w:r>
            <w:r w:rsidRPr="008036BB">
              <w:rPr>
                <w:rFonts w:ascii="Comic Sans MS" w:hAnsi="Comic Sans MS" w:cs="Arial"/>
                <w:sz w:val="20"/>
                <w:szCs w:val="20"/>
              </w:rPr>
              <w:t>tatürk’ün, “</w:t>
            </w:r>
            <w:r w:rsidRPr="006B431E">
              <w:rPr>
                <w:rFonts w:ascii="Comic Sans MS" w:hAnsi="Comic Sans MS" w:cs="Arial"/>
                <w:b/>
                <w:sz w:val="20"/>
                <w:szCs w:val="20"/>
              </w:rPr>
              <w:t>Yurt toprağı!Sana her şey feda olsun.Kutlu olan sensin.Hepimiz senin için fedaiyiz</w:t>
            </w:r>
            <w:r w:rsidRPr="008036BB">
              <w:rPr>
                <w:rFonts w:ascii="Comic Sans MS" w:hAnsi="Comic Sans MS" w:cs="Arial"/>
                <w:sz w:val="20"/>
                <w:szCs w:val="20"/>
              </w:rPr>
              <w:t>.”  Sözlerinden hangi kişilik özelliği anlaşılıyor?</w:t>
            </w:r>
          </w:p>
          <w:p w:rsidR="005362BB" w:rsidRDefault="005362BB" w:rsidP="008036BB">
            <w:pPr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A) İleri görüşlülüğü                 B) Vatan severliği</w:t>
            </w:r>
          </w:p>
          <w:p w:rsidR="005362BB" w:rsidRPr="006D6153" w:rsidRDefault="005362BB" w:rsidP="006B431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C) Sanat severliği                    D) Çocuk sevgisi</w:t>
            </w:r>
          </w:p>
        </w:tc>
        <w:tc>
          <w:tcPr>
            <w:tcW w:w="5580" w:type="dxa"/>
          </w:tcPr>
          <w:p w:rsidR="005362BB" w:rsidRPr="006D6153" w:rsidRDefault="005362BB" w:rsidP="007C0D9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20. 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>Aşağıdaki tablodaki kişisel özelliklerin uygun olduğu kutucukların karşısına ”X” işareti koyunuz.</w:t>
            </w:r>
          </w:p>
          <w:tbl>
            <w:tblPr>
              <w:tblpPr w:leftFromText="141" w:rightFromText="141" w:vertAnchor="page" w:horzAnchor="margin" w:tblpY="690"/>
              <w:tblOverlap w:val="never"/>
              <w:tblW w:w="552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980"/>
              <w:gridCol w:w="1134"/>
              <w:gridCol w:w="1134"/>
              <w:gridCol w:w="1276"/>
            </w:tblGrid>
            <w:tr w:rsidR="005362BB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Özellikler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Fiziksel</w:t>
                  </w:r>
                </w:p>
                <w:p w:rsidR="005362BB" w:rsidRPr="006D6153" w:rsidRDefault="005362BB" w:rsidP="007C0D9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(görünüş)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Duygusal</w:t>
                  </w:r>
                </w:p>
                <w:p w:rsidR="005362BB" w:rsidRPr="006D6153" w:rsidRDefault="005362BB" w:rsidP="007C0D9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(iç)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Zihinsel</w:t>
                  </w:r>
                </w:p>
                <w:p w:rsidR="005362BB" w:rsidRPr="006D6153" w:rsidRDefault="005362BB" w:rsidP="007C0D9F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(davranış)</w:t>
                  </w:r>
                </w:p>
              </w:tc>
            </w:tr>
            <w:tr w:rsidR="005362BB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Kıvırcık saç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362BB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Kitap okuma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362BB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Uzun boy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362BB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Hayvanları sevme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362BB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Utangaçlık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362BB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Güzel konuşma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362BB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Flüt</w:t>
                  </w: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 xml:space="preserve"> çalma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362BB" w:rsidRPr="006D6153" w:rsidTr="007C0D9F"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D6153">
                    <w:rPr>
                      <w:rFonts w:ascii="Comic Sans MS" w:hAnsi="Comic Sans MS"/>
                      <w:sz w:val="20"/>
                      <w:szCs w:val="20"/>
                    </w:rPr>
                    <w:t>Gözlük kullanma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362BB" w:rsidRPr="006D6153" w:rsidRDefault="005362BB" w:rsidP="007C0D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5362BB" w:rsidRPr="006D6153" w:rsidRDefault="005362BB" w:rsidP="007C0D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A17F1E" w:rsidRDefault="005362BB" w:rsidP="007C0D9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21. 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>Aşağıdaki cümlelerden doğru olanların başına “D”, yanlış olanl</w:t>
            </w:r>
            <w:r>
              <w:rPr>
                <w:rFonts w:ascii="Comic Sans MS" w:hAnsi="Comic Sans MS"/>
                <w:b/>
                <w:sz w:val="20"/>
                <w:szCs w:val="20"/>
              </w:rPr>
              <w:t>arın başına “Y” harfi koyunuz.</w:t>
            </w:r>
          </w:p>
          <w:p w:rsidR="005362BB" w:rsidRPr="006D6153" w:rsidRDefault="005362BB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(      ) Nüfus cüzdanımız, bizim kim olduğumuzu belirten resmi bir belgedir..</w:t>
            </w:r>
          </w:p>
          <w:p w:rsidR="005362BB" w:rsidRPr="006D6153" w:rsidRDefault="005362BB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 (      ) Kronoloji, olayların önem sırasına göre sıralanmasıdır.</w:t>
            </w:r>
          </w:p>
          <w:p w:rsidR="005362BB" w:rsidRPr="006D6153" w:rsidRDefault="005362BB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(      ) Duygularımız düşüncelerimizi, düşüncelerimiz de davranışlarımızı belirler,</w:t>
            </w:r>
          </w:p>
          <w:p w:rsidR="005362BB" w:rsidRPr="006D6153" w:rsidRDefault="005362BB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(      ) Kimliklerimize soğuk damga buzdolabından çıkar çıkmaz yapılır.</w:t>
            </w:r>
          </w:p>
          <w:p w:rsidR="005362BB" w:rsidRPr="006D6153" w:rsidRDefault="005362BB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5362BB" w:rsidRPr="006D6153" w:rsidRDefault="005362BB" w:rsidP="00FB11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22. </w:t>
            </w:r>
            <w:r w:rsidRPr="006D6153">
              <w:rPr>
                <w:rFonts w:ascii="Comic Sans MS" w:hAnsi="Comic Sans MS"/>
                <w:b/>
                <w:sz w:val="20"/>
                <w:szCs w:val="20"/>
              </w:rPr>
              <w:t>Aşağıdaki cümlelerdeki boşlukları, verilen kelimelerle uygun şekilde tamamlayınız.</w:t>
            </w:r>
          </w:p>
          <w:p w:rsidR="005362BB" w:rsidRDefault="005362BB" w:rsidP="007C0D9F">
            <w:pPr>
              <w:jc w:val="center"/>
              <w:rPr>
                <w:rFonts w:ascii="Comic Sans MS" w:hAnsi="Comic Sans MS"/>
                <w:b/>
                <w:iCs/>
                <w:sz w:val="20"/>
                <w:szCs w:val="20"/>
              </w:rPr>
            </w:pPr>
            <w:r w:rsidRPr="00A17F1E">
              <w:rPr>
                <w:rFonts w:ascii="Comic Sans MS" w:hAnsi="Comic Sans MS"/>
                <w:b/>
                <w:iCs/>
                <w:sz w:val="20"/>
                <w:szCs w:val="20"/>
              </w:rPr>
              <w:t>( toplumda – Hoşgörü – fiziksel – matematikle</w:t>
            </w:r>
          </w:p>
          <w:p w:rsidR="005362BB" w:rsidRPr="00A17F1E" w:rsidRDefault="005362BB" w:rsidP="00FB11E6">
            <w:pPr>
              <w:rPr>
                <w:rFonts w:ascii="Comic Sans MS" w:hAnsi="Comic Sans MS"/>
                <w:b/>
                <w:iCs/>
                <w:sz w:val="20"/>
                <w:szCs w:val="20"/>
              </w:rPr>
            </w:pPr>
            <w:r>
              <w:rPr>
                <w:rFonts w:ascii="Comic Sans MS" w:hAnsi="Comic Sans MS"/>
                <w:b/>
                <w:iCs/>
                <w:sz w:val="20"/>
                <w:szCs w:val="20"/>
              </w:rPr>
              <w:t xml:space="preserve">        mavi-</w:t>
            </w:r>
            <w:r w:rsidRPr="00A17F1E">
              <w:rPr>
                <w:rFonts w:ascii="Comic Sans MS" w:hAnsi="Comic Sans MS"/>
                <w:b/>
                <w:iCs/>
                <w:sz w:val="20"/>
                <w:szCs w:val="20"/>
              </w:rPr>
              <w:t>kronoloji-duygusa</w:t>
            </w:r>
            <w:r>
              <w:rPr>
                <w:rFonts w:ascii="Comic Sans MS" w:hAnsi="Comic Sans MS"/>
                <w:b/>
                <w:iCs/>
                <w:sz w:val="20"/>
                <w:szCs w:val="20"/>
              </w:rPr>
              <w:t>l-kimlik</w:t>
            </w:r>
            <w:r w:rsidRPr="00A17F1E">
              <w:rPr>
                <w:rFonts w:ascii="Comic Sans MS" w:hAnsi="Comic Sans MS"/>
                <w:b/>
                <w:iCs/>
                <w:sz w:val="20"/>
                <w:szCs w:val="20"/>
              </w:rPr>
              <w:t>)</w:t>
            </w:r>
          </w:p>
          <w:p w:rsidR="005362BB" w:rsidRPr="006D6153" w:rsidRDefault="005362BB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 - Hayatımızdaki ve toplum hayatında önemli olayları ve durumları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oluş sırasına göre sıralamaya </w:t>
            </w:r>
            <w:r w:rsidRPr="006D6153">
              <w:rPr>
                <w:rFonts w:ascii="Comic Sans MS" w:hAnsi="Comic Sans MS"/>
                <w:sz w:val="20"/>
                <w:szCs w:val="20"/>
              </w:rPr>
              <w:t>…</w:t>
            </w:r>
            <w:r>
              <w:rPr>
                <w:rFonts w:ascii="Comic Sans MS" w:hAnsi="Comic Sans MS"/>
                <w:sz w:val="20"/>
                <w:szCs w:val="20"/>
              </w:rPr>
              <w:t>...............</w:t>
            </w:r>
            <w:r w:rsidRPr="006D6153">
              <w:rPr>
                <w:rFonts w:ascii="Comic Sans MS" w:hAnsi="Comic Sans MS"/>
                <w:sz w:val="20"/>
                <w:szCs w:val="20"/>
              </w:rPr>
              <w:t>…… denir.</w:t>
            </w:r>
          </w:p>
          <w:p w:rsidR="005362BB" w:rsidRPr="006D6153" w:rsidRDefault="005362BB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  -…………</w:t>
            </w:r>
            <w:r>
              <w:rPr>
                <w:rFonts w:ascii="Comic Sans MS" w:hAnsi="Comic Sans MS"/>
                <w:sz w:val="20"/>
                <w:szCs w:val="20"/>
              </w:rPr>
              <w:t>.................</w:t>
            </w:r>
            <w:r w:rsidRPr="006D6153">
              <w:rPr>
                <w:rFonts w:ascii="Comic Sans MS" w:hAnsi="Comic Sans MS"/>
                <w:sz w:val="20"/>
                <w:szCs w:val="20"/>
              </w:rPr>
              <w:t>………başkalarının duygu  ve düşüncelerine karşı saygılı olmak ve anlayışla karşılamaktır.</w:t>
            </w:r>
          </w:p>
          <w:p w:rsidR="005362BB" w:rsidRPr="006D6153" w:rsidRDefault="005362BB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  -Atatürk’ün </w:t>
            </w:r>
            <w:r>
              <w:rPr>
                <w:rFonts w:ascii="Comic Sans MS" w:hAnsi="Comic Sans MS"/>
                <w:sz w:val="20"/>
                <w:szCs w:val="20"/>
              </w:rPr>
              <w:t>...........................</w:t>
            </w:r>
            <w:r w:rsidRPr="006D6153">
              <w:rPr>
                <w:rFonts w:ascii="Comic Sans MS" w:hAnsi="Comic Sans MS"/>
                <w:sz w:val="20"/>
                <w:szCs w:val="20"/>
              </w:rPr>
              <w:t>…………………. ilgilenmesi, onun çok yönlülüğüne bir örnektir..</w:t>
            </w:r>
          </w:p>
          <w:p w:rsidR="005362BB" w:rsidRPr="006D6153" w:rsidRDefault="005362BB" w:rsidP="007C0D9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 xml:space="preserve">   -</w:t>
            </w:r>
            <w:r>
              <w:rPr>
                <w:rFonts w:ascii="Comic Sans MS" w:hAnsi="Comic Sans MS"/>
                <w:sz w:val="20"/>
                <w:szCs w:val="20"/>
              </w:rPr>
              <w:t>Erkekler</w:t>
            </w:r>
            <w:r w:rsidRPr="006D6153">
              <w:rPr>
                <w:rFonts w:ascii="Comic Sans MS" w:hAnsi="Comic Sans MS"/>
                <w:sz w:val="20"/>
                <w:szCs w:val="20"/>
              </w:rPr>
              <w:t>, …………….</w:t>
            </w:r>
            <w:r>
              <w:rPr>
                <w:rFonts w:ascii="Comic Sans MS" w:hAnsi="Comic Sans MS"/>
                <w:sz w:val="20"/>
                <w:szCs w:val="20"/>
              </w:rPr>
              <w:t>.....</w:t>
            </w:r>
            <w:r w:rsidRPr="006D6153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>
              <w:rPr>
                <w:rFonts w:ascii="Comic Sans MS" w:hAnsi="Comic Sans MS"/>
                <w:sz w:val="20"/>
                <w:szCs w:val="20"/>
              </w:rPr>
              <w:t>nüfus cüzdanı kullanırlar.</w:t>
            </w:r>
          </w:p>
          <w:p w:rsidR="005362BB" w:rsidRDefault="005362BB" w:rsidP="007C0D9F">
            <w:pPr>
              <w:rPr>
                <w:rFonts w:ascii="Comic Sans MS" w:hAnsi="Comic Sans MS"/>
                <w:sz w:val="20"/>
                <w:szCs w:val="20"/>
              </w:rPr>
            </w:pPr>
            <w:r w:rsidRPr="006D6153">
              <w:rPr>
                <w:rFonts w:ascii="Comic Sans MS" w:hAnsi="Comic Sans MS"/>
                <w:sz w:val="20"/>
                <w:szCs w:val="20"/>
              </w:rPr>
              <w:t>-Duygu ve düşünceler saygılı olmazsak, ……………</w:t>
            </w:r>
            <w:r>
              <w:rPr>
                <w:rFonts w:ascii="Comic Sans MS" w:hAnsi="Comic Sans MS"/>
                <w:sz w:val="20"/>
                <w:szCs w:val="20"/>
              </w:rPr>
              <w:t>....................</w:t>
            </w:r>
            <w:r w:rsidRPr="006D6153">
              <w:rPr>
                <w:rFonts w:ascii="Comic Sans MS" w:hAnsi="Comic Sans MS"/>
                <w:sz w:val="20"/>
                <w:szCs w:val="20"/>
              </w:rPr>
              <w:t>.. çatışma çıkar.</w:t>
            </w:r>
          </w:p>
          <w:p w:rsidR="005362BB" w:rsidRDefault="005362BB" w:rsidP="007C0D9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-Ayşe’nin gözlük kullanması ............................bir özelliktir.</w:t>
            </w:r>
          </w:p>
          <w:p w:rsidR="005362BB" w:rsidRDefault="005362BB" w:rsidP="007C0D9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-Cengiz’in ölen kuşuna üzülmesi..........................özelliktir.</w:t>
            </w:r>
          </w:p>
          <w:p w:rsidR="005362BB" w:rsidRDefault="005362BB" w:rsidP="007C0D9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-Devlet işlerimizi .......................sayesinde kolaylıkla yaparız.</w:t>
            </w:r>
          </w:p>
          <w:p w:rsidR="005362BB" w:rsidRDefault="005362BB" w:rsidP="007C0D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362BB" w:rsidRPr="00C660E0" w:rsidRDefault="005362BB" w:rsidP="00162537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C660E0">
              <w:rPr>
                <w:rFonts w:ascii="Comic Sans MS" w:hAnsi="Comic Sans MS"/>
                <w:b/>
                <w:sz w:val="20"/>
                <w:szCs w:val="20"/>
              </w:rPr>
              <w:t>23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C660E0">
              <w:rPr>
                <w:rFonts w:ascii="Comic Sans MS" w:hAnsi="Comic Sans MS" w:cs="Arial"/>
                <w:sz w:val="20"/>
                <w:szCs w:val="20"/>
              </w:rPr>
              <w:t xml:space="preserve">Aşağıdakilerden hangisi Atatürk’ün kişisel özelliklerinden </w:t>
            </w:r>
            <w:r w:rsidRPr="00C660E0">
              <w:rPr>
                <w:rFonts w:ascii="Comic Sans MS" w:hAnsi="Comic Sans MS" w:cs="Arial"/>
                <w:sz w:val="20"/>
                <w:szCs w:val="20"/>
                <w:u w:val="single"/>
              </w:rPr>
              <w:t>değildir</w:t>
            </w:r>
            <w:r w:rsidRPr="00C660E0">
              <w:rPr>
                <w:rFonts w:ascii="Comic Sans MS" w:hAnsi="Comic Sans MS" w:cs="Arial"/>
                <w:sz w:val="20"/>
                <w:szCs w:val="20"/>
              </w:rPr>
              <w:t>?</w:t>
            </w:r>
          </w:p>
          <w:p w:rsidR="005362BB" w:rsidRDefault="005362BB" w:rsidP="00162537">
            <w:pPr>
              <w:rPr>
                <w:rFonts w:ascii="Arial" w:hAnsi="Arial" w:cs="Arial"/>
              </w:rPr>
            </w:pPr>
          </w:p>
          <w:p w:rsidR="005362BB" w:rsidRPr="00162537" w:rsidRDefault="005362BB" w:rsidP="00C660E0">
            <w:pPr>
              <w:pStyle w:val="ListParagraph"/>
              <w:numPr>
                <w:ilvl w:val="0"/>
                <w:numId w:val="2"/>
              </w:numPr>
              <w:ind w:hanging="26"/>
              <w:rPr>
                <w:rFonts w:ascii="Comic Sans MS" w:hAnsi="Comic Sans MS" w:cs="Arial"/>
                <w:sz w:val="20"/>
                <w:szCs w:val="20"/>
              </w:rPr>
            </w:pPr>
            <w:r w:rsidRPr="00162537">
              <w:rPr>
                <w:rFonts w:ascii="Comic Sans MS" w:hAnsi="Comic Sans MS" w:cs="Arial"/>
                <w:sz w:val="20"/>
                <w:szCs w:val="20"/>
              </w:rPr>
              <w:t>Millet sevgisi</w:t>
            </w:r>
          </w:p>
          <w:p w:rsidR="005362BB" w:rsidRPr="00162537" w:rsidRDefault="005362BB" w:rsidP="00C660E0">
            <w:pPr>
              <w:pStyle w:val="ListParagraph"/>
              <w:numPr>
                <w:ilvl w:val="0"/>
                <w:numId w:val="2"/>
              </w:numPr>
              <w:ind w:hanging="26"/>
              <w:rPr>
                <w:rFonts w:ascii="Comic Sans MS" w:hAnsi="Comic Sans MS" w:cs="Arial"/>
                <w:sz w:val="20"/>
                <w:szCs w:val="20"/>
              </w:rPr>
            </w:pPr>
            <w:r w:rsidRPr="00162537">
              <w:rPr>
                <w:rFonts w:ascii="Comic Sans MS" w:hAnsi="Comic Sans MS" w:cs="Arial"/>
                <w:sz w:val="20"/>
                <w:szCs w:val="20"/>
              </w:rPr>
              <w:t>Sarı saçlı, mavi gözlü olması</w:t>
            </w:r>
          </w:p>
          <w:p w:rsidR="005362BB" w:rsidRPr="00162537" w:rsidRDefault="005362BB" w:rsidP="00C660E0">
            <w:pPr>
              <w:pStyle w:val="ListParagraph"/>
              <w:numPr>
                <w:ilvl w:val="0"/>
                <w:numId w:val="2"/>
              </w:numPr>
              <w:ind w:hanging="26"/>
              <w:rPr>
                <w:rFonts w:ascii="Comic Sans MS" w:hAnsi="Comic Sans MS" w:cs="Arial"/>
                <w:sz w:val="20"/>
                <w:szCs w:val="20"/>
              </w:rPr>
            </w:pPr>
            <w:r w:rsidRPr="00162537">
              <w:rPr>
                <w:rFonts w:ascii="Comic Sans MS" w:hAnsi="Comic Sans MS" w:cs="Arial"/>
                <w:sz w:val="20"/>
                <w:szCs w:val="20"/>
              </w:rPr>
              <w:t>Vatanseverliği</w:t>
            </w:r>
          </w:p>
          <w:p w:rsidR="005362BB" w:rsidRPr="00162537" w:rsidRDefault="005362BB" w:rsidP="00C660E0">
            <w:pPr>
              <w:pStyle w:val="ListParagraph"/>
              <w:numPr>
                <w:ilvl w:val="0"/>
                <w:numId w:val="2"/>
              </w:numPr>
              <w:ind w:hanging="26"/>
              <w:rPr>
                <w:rFonts w:ascii="Comic Sans MS" w:hAnsi="Comic Sans MS" w:cs="Arial"/>
                <w:sz w:val="20"/>
                <w:szCs w:val="20"/>
              </w:rPr>
            </w:pPr>
            <w:r w:rsidRPr="00162537">
              <w:rPr>
                <w:rFonts w:ascii="Comic Sans MS" w:hAnsi="Comic Sans MS" w:cs="Arial"/>
                <w:sz w:val="20"/>
                <w:szCs w:val="20"/>
              </w:rPr>
              <w:t>İleri görüşlülüğü</w:t>
            </w:r>
          </w:p>
          <w:p w:rsidR="005362BB" w:rsidRPr="00C660E0" w:rsidRDefault="005362BB" w:rsidP="007C0D9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660E0">
              <w:rPr>
                <w:rFonts w:ascii="Comic Sans MS" w:hAnsi="Comic Sans MS"/>
                <w:b/>
                <w:sz w:val="20"/>
                <w:szCs w:val="20"/>
              </w:rPr>
              <w:t>24.</w:t>
            </w:r>
            <w:r w:rsidRPr="00CF6B26">
              <w:rPr>
                <w:rFonts w:ascii="Comic Sans MS" w:hAnsi="Comic Sans MS"/>
                <w:sz w:val="20"/>
                <w:szCs w:val="20"/>
              </w:rPr>
              <w:t>Nüfus kimlik kartımızın hangi bölümü zaman içinde değişikliğe uğrayabilir ?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5362BB" w:rsidRDefault="005362BB" w:rsidP="007C0D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362BB" w:rsidRDefault="005362BB" w:rsidP="00CF6B26">
            <w:pPr>
              <w:pStyle w:val="ListParagraph"/>
              <w:numPr>
                <w:ilvl w:val="1"/>
                <w:numId w:val="2"/>
              </w:numPr>
              <w:ind w:hanging="26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Anne adı                         B) Doğum tarihi</w:t>
            </w:r>
          </w:p>
          <w:p w:rsidR="005362BB" w:rsidRPr="00CF6B26" w:rsidRDefault="005362BB" w:rsidP="00CF6B26">
            <w:pPr>
              <w:pStyle w:val="ListParagraph"/>
              <w:ind w:left="5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C)Kan grubu</w:t>
            </w:r>
            <w:r w:rsidRPr="00CF6B26">
              <w:rPr>
                <w:rFonts w:ascii="Comic Sans MS" w:hAnsi="Comic Sans MS"/>
                <w:sz w:val="20"/>
                <w:szCs w:val="20"/>
              </w:rPr>
              <w:t xml:space="preserve">  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CF6B26">
              <w:rPr>
                <w:rFonts w:ascii="Comic Sans MS" w:hAnsi="Comic Sans MS"/>
                <w:sz w:val="20"/>
                <w:szCs w:val="20"/>
              </w:rPr>
              <w:t xml:space="preserve">     D) Medeni hali</w:t>
            </w:r>
          </w:p>
          <w:p w:rsidR="005362BB" w:rsidRDefault="005362BB" w:rsidP="007C0D9F">
            <w:pPr>
              <w:rPr>
                <w:rFonts w:ascii="Comic Sans MS" w:hAnsi="Comic Sans MS"/>
                <w:spacing w:val="10"/>
                <w:sz w:val="20"/>
                <w:szCs w:val="20"/>
              </w:rPr>
            </w:pPr>
            <w:r w:rsidRPr="000E0DA1">
              <w:rPr>
                <w:rFonts w:ascii="Comic Sans MS" w:hAnsi="Comic Sans MS"/>
                <w:b/>
                <w:sz w:val="20"/>
                <w:szCs w:val="20"/>
              </w:rPr>
              <w:t>25.</w:t>
            </w:r>
            <w:r w:rsidRPr="00C142EF">
              <w:rPr>
                <w:rFonts w:ascii="Verdana" w:hAnsi="Verdana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pacing w:val="10"/>
                <w:sz w:val="22"/>
                <w:szCs w:val="22"/>
              </w:rPr>
              <w:t>Ha</w:t>
            </w:r>
            <w:r w:rsidRPr="009C69C6">
              <w:rPr>
                <w:rFonts w:ascii="Comic Sans MS" w:hAnsi="Comic Sans MS"/>
                <w:spacing w:val="10"/>
                <w:sz w:val="20"/>
                <w:szCs w:val="20"/>
              </w:rPr>
              <w:t>ngisi sosyal özelliklerimizden biridir</w:t>
            </w:r>
            <w:r>
              <w:rPr>
                <w:rFonts w:ascii="Comic Sans MS" w:hAnsi="Comic Sans MS"/>
                <w:spacing w:val="10"/>
                <w:sz w:val="20"/>
                <w:szCs w:val="20"/>
              </w:rPr>
              <w:t xml:space="preserve"> ?</w:t>
            </w:r>
          </w:p>
          <w:p w:rsidR="005362BB" w:rsidRPr="006D6153" w:rsidRDefault="005362BB" w:rsidP="009C69C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pacing w:val="10"/>
                <w:sz w:val="20"/>
                <w:szCs w:val="20"/>
              </w:rPr>
              <w:t xml:space="preserve">   A) Boy        B) Kilo     C) Anne    D) Etkinlikler</w:t>
            </w:r>
          </w:p>
        </w:tc>
      </w:tr>
    </w:tbl>
    <w:p w:rsidR="005362BB" w:rsidRDefault="005362BB">
      <w:r>
        <w:t xml:space="preserve">             </w:t>
      </w:r>
    </w:p>
    <w:p w:rsidR="005362BB" w:rsidRPr="009C69C6" w:rsidRDefault="005362BB" w:rsidP="009C69C6">
      <w:pPr>
        <w:jc w:val="center"/>
        <w:rPr>
          <w:sz w:val="20"/>
          <w:szCs w:val="20"/>
        </w:rPr>
      </w:pPr>
      <w:r w:rsidRPr="009C69C6">
        <w:rPr>
          <w:sz w:val="20"/>
          <w:szCs w:val="20"/>
        </w:rPr>
        <w:t>***</w:t>
      </w:r>
      <w:r>
        <w:rPr>
          <w:sz w:val="20"/>
          <w:szCs w:val="20"/>
        </w:rPr>
        <w:t xml:space="preserve"> </w:t>
      </w:r>
      <w:r w:rsidRPr="009C69C6">
        <w:rPr>
          <w:sz w:val="20"/>
          <w:szCs w:val="20"/>
        </w:rPr>
        <w:t xml:space="preserve">HER SORU </w:t>
      </w:r>
      <w:r w:rsidRPr="009C69C6">
        <w:rPr>
          <w:b/>
          <w:sz w:val="20"/>
          <w:szCs w:val="20"/>
        </w:rPr>
        <w:t>4</w:t>
      </w:r>
      <w:r w:rsidRPr="009C69C6">
        <w:rPr>
          <w:sz w:val="20"/>
          <w:szCs w:val="20"/>
        </w:rPr>
        <w:t xml:space="preserve"> PUANDIR</w:t>
      </w:r>
      <w:r>
        <w:rPr>
          <w:sz w:val="20"/>
          <w:szCs w:val="20"/>
        </w:rPr>
        <w:t xml:space="preserve"> </w:t>
      </w:r>
      <w:r w:rsidRPr="009C69C6">
        <w:rPr>
          <w:sz w:val="20"/>
          <w:szCs w:val="20"/>
        </w:rPr>
        <w:t>***</w:t>
      </w:r>
    </w:p>
    <w:sectPr w:rsidR="005362BB" w:rsidRPr="009C69C6" w:rsidSect="009C69C6">
      <w:pgSz w:w="11906" w:h="16838"/>
      <w:pgMar w:top="539" w:right="566" w:bottom="142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2BB" w:rsidRDefault="005362BB" w:rsidP="00155F4D">
      <w:r>
        <w:separator/>
      </w:r>
    </w:p>
  </w:endnote>
  <w:endnote w:type="continuationSeparator" w:id="0">
    <w:p w:rsidR="005362BB" w:rsidRDefault="005362BB" w:rsidP="00155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2BB" w:rsidRDefault="005362BB" w:rsidP="00155F4D">
      <w:r>
        <w:separator/>
      </w:r>
    </w:p>
  </w:footnote>
  <w:footnote w:type="continuationSeparator" w:id="0">
    <w:p w:rsidR="005362BB" w:rsidRDefault="005362BB" w:rsidP="00155F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59E9"/>
    <w:multiLevelType w:val="hybridMultilevel"/>
    <w:tmpl w:val="0D7C98D2"/>
    <w:lvl w:ilvl="0" w:tplc="AFEEB924">
      <w:start w:val="3"/>
      <w:numFmt w:val="upperLetter"/>
      <w:lvlText w:val="%1)"/>
      <w:lvlJc w:val="left"/>
      <w:pPr>
        <w:ind w:left="8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1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">
    <w:nsid w:val="64FF61EB"/>
    <w:multiLevelType w:val="multilevel"/>
    <w:tmpl w:val="D9F2B34C"/>
    <w:lvl w:ilvl="0">
      <w:start w:val="1"/>
      <w:numFmt w:val="upperLetter"/>
      <w:lvlText w:val="%1)"/>
      <w:lvlJc w:val="left"/>
      <w:pPr>
        <w:tabs>
          <w:tab w:val="num" w:pos="510"/>
        </w:tabs>
        <w:ind w:left="510" w:hanging="510"/>
      </w:pPr>
      <w:rPr>
        <w:rFonts w:ascii="Comic Sans MS" w:eastAsia="Times New Roman" w:hAnsi="Comic Sans MS" w:cs="Arial"/>
        <w:b/>
      </w:rPr>
    </w:lvl>
    <w:lvl w:ilvl="1">
      <w:start w:val="1"/>
      <w:numFmt w:val="upperLetter"/>
      <w:lvlText w:val="%2)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  <w:b/>
      </w:rPr>
    </w:lvl>
    <w:lvl w:ilvl="3">
      <w:start w:val="1"/>
      <w:numFmt w:val="upperLetter"/>
      <w:lvlText w:val="%4)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BD97BFF"/>
    <w:multiLevelType w:val="hybridMultilevel"/>
    <w:tmpl w:val="8C3689A6"/>
    <w:lvl w:ilvl="0" w:tplc="B0F2A27E">
      <w:start w:val="1"/>
      <w:numFmt w:val="upperLetter"/>
      <w:lvlText w:val="%1)"/>
      <w:lvlJc w:val="left"/>
      <w:pPr>
        <w:tabs>
          <w:tab w:val="num" w:pos="510"/>
        </w:tabs>
        <w:ind w:left="510" w:hanging="510"/>
      </w:pPr>
      <w:rPr>
        <w:rFonts w:ascii="Comic Sans MS" w:eastAsia="Times New Roman" w:hAnsi="Comic Sans MS" w:cs="Arial"/>
        <w:b w:val="0"/>
      </w:rPr>
    </w:lvl>
    <w:lvl w:ilvl="1" w:tplc="4BAA1C34">
      <w:start w:val="1"/>
      <w:numFmt w:val="upperLetter"/>
      <w:lvlText w:val="%2)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2" w:tplc="35069AC6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  <w:b/>
      </w:rPr>
    </w:lvl>
    <w:lvl w:ilvl="3" w:tplc="4B00BC88">
      <w:start w:val="1"/>
      <w:numFmt w:val="upperLetter"/>
      <w:lvlText w:val="%4)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D462F4D"/>
    <w:multiLevelType w:val="hybridMultilevel"/>
    <w:tmpl w:val="D9F2B34C"/>
    <w:lvl w:ilvl="0" w:tplc="13C4B7B4">
      <w:start w:val="1"/>
      <w:numFmt w:val="upperLetter"/>
      <w:lvlText w:val="%1)"/>
      <w:lvlJc w:val="left"/>
      <w:pPr>
        <w:tabs>
          <w:tab w:val="num" w:pos="510"/>
        </w:tabs>
        <w:ind w:left="510" w:hanging="510"/>
      </w:pPr>
      <w:rPr>
        <w:rFonts w:ascii="Comic Sans MS" w:eastAsia="Times New Roman" w:hAnsi="Comic Sans MS" w:cs="Arial"/>
        <w:b/>
      </w:rPr>
    </w:lvl>
    <w:lvl w:ilvl="1" w:tplc="F66077EC">
      <w:start w:val="1"/>
      <w:numFmt w:val="upperLetter"/>
      <w:lvlText w:val="%2)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</w:rPr>
    </w:lvl>
    <w:lvl w:ilvl="2" w:tplc="35069AC6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  <w:b/>
      </w:rPr>
    </w:lvl>
    <w:lvl w:ilvl="3" w:tplc="40B842A0">
      <w:start w:val="1"/>
      <w:numFmt w:val="upperLetter"/>
      <w:lvlText w:val="%4)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ED8"/>
    <w:rsid w:val="000E0DA1"/>
    <w:rsid w:val="001337F4"/>
    <w:rsid w:val="00134CA6"/>
    <w:rsid w:val="00154DEB"/>
    <w:rsid w:val="00155F4D"/>
    <w:rsid w:val="00162537"/>
    <w:rsid w:val="00216DCB"/>
    <w:rsid w:val="00340DCA"/>
    <w:rsid w:val="003B292C"/>
    <w:rsid w:val="004E6C5D"/>
    <w:rsid w:val="005362BB"/>
    <w:rsid w:val="006B431E"/>
    <w:rsid w:val="006D6153"/>
    <w:rsid w:val="006E5593"/>
    <w:rsid w:val="00790988"/>
    <w:rsid w:val="007C0D9F"/>
    <w:rsid w:val="007E74A3"/>
    <w:rsid w:val="008036BB"/>
    <w:rsid w:val="008661F0"/>
    <w:rsid w:val="0088068B"/>
    <w:rsid w:val="008B232D"/>
    <w:rsid w:val="009C69C6"/>
    <w:rsid w:val="00A17F1E"/>
    <w:rsid w:val="00B0086A"/>
    <w:rsid w:val="00BC3ED8"/>
    <w:rsid w:val="00C142EF"/>
    <w:rsid w:val="00C660E0"/>
    <w:rsid w:val="00CF6B26"/>
    <w:rsid w:val="00DF21E7"/>
    <w:rsid w:val="00DF4B2B"/>
    <w:rsid w:val="00F362F7"/>
    <w:rsid w:val="00F662E3"/>
    <w:rsid w:val="00FB1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ED8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55F4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5F4D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155F4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5F4D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6B431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662E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00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2</Pages>
  <Words>964</Words>
  <Characters>5497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Bahadır</dc:creator>
  <cp:keywords/>
  <dc:description/>
  <cp:lastModifiedBy>casper</cp:lastModifiedBy>
  <cp:revision>16</cp:revision>
  <dcterms:created xsi:type="dcterms:W3CDTF">2011-10-27T15:42:00Z</dcterms:created>
  <dcterms:modified xsi:type="dcterms:W3CDTF">2013-10-31T08:58:00Z</dcterms:modified>
</cp:coreProperties>
</file>