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E4" w:rsidRPr="004C6151" w:rsidRDefault="00526FE4" w:rsidP="005E1E59">
      <w:pPr>
        <w:pStyle w:val="NoSpacing"/>
        <w:rPr>
          <w:sz w:val="24"/>
          <w:shd w:val="clear" w:color="auto" w:fill="B8CCE4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3" o:spid="_x0000_s1026" type="#_x0000_t98" style="position:absolute;margin-left:0;margin-top:-43.45pt;width:565.3pt;height:89.8pt;z-index:-251641856;visibility:visible;mso-position-horizontal:center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526FE4" w:rsidRDefault="00526FE4" w:rsidP="00C63763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                    </w:t>
                  </w:r>
                  <w:bookmarkStart w:id="0" w:name="_GoBack"/>
                  <w:bookmarkEnd w:id="0"/>
                  <w:r>
                    <w:rPr>
                      <w:rFonts w:ascii="Century Gothic" w:hAnsi="Century Gothic"/>
                    </w:rPr>
                    <w:t>Nigahi Soykan  İlkokulu  4/  F  Sınıfı  1.Dönem  1. Türkçe  Yazılısı  Soruları</w:t>
                  </w:r>
                </w:p>
                <w:p w:rsidR="00526FE4" w:rsidRDefault="00526FE4" w:rsidP="005E1E59">
                  <w:pPr>
                    <w:jc w:val="center"/>
                    <w:rPr>
                      <w:rFonts w:ascii="Century Gothic" w:hAnsi="Century Gothic"/>
                    </w:rPr>
                  </w:pPr>
                </w:p>
                <w:p w:rsidR="00526FE4" w:rsidRPr="005E1E59" w:rsidRDefault="00526FE4" w:rsidP="005E1E59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Adı-Soyadı :                                                                     Okul No:                              PUAN: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526FE4" w:rsidRDefault="00526FE4" w:rsidP="00CD3992">
      <w:pPr>
        <w:pStyle w:val="NoSpacing"/>
        <w:rPr>
          <w:b/>
          <w:sz w:val="24"/>
          <w:bdr w:val="single" w:sz="4" w:space="0" w:color="auto"/>
          <w:shd w:val="clear" w:color="auto" w:fill="FBD4B4"/>
        </w:rPr>
      </w:pPr>
      <w:r>
        <w:rPr>
          <w:b/>
          <w:sz w:val="24"/>
          <w:bdr w:val="single" w:sz="4" w:space="0" w:color="auto"/>
          <w:shd w:val="clear" w:color="auto" w:fill="FBD4B4"/>
        </w:rPr>
        <w:t xml:space="preserve">                                                     </w:t>
      </w:r>
    </w:p>
    <w:p w:rsidR="00526FE4" w:rsidRDefault="00526FE4" w:rsidP="00CD3992">
      <w:pPr>
        <w:pStyle w:val="NoSpacing"/>
        <w:rPr>
          <w:b/>
          <w:sz w:val="24"/>
          <w:bdr w:val="single" w:sz="4" w:space="0" w:color="auto"/>
          <w:shd w:val="clear" w:color="auto" w:fill="FBD4B4"/>
        </w:rPr>
      </w:pPr>
    </w:p>
    <w:p w:rsidR="00526FE4" w:rsidRDefault="00526FE4" w:rsidP="00CD3992">
      <w:pPr>
        <w:pStyle w:val="NoSpacing"/>
        <w:rPr>
          <w:b/>
          <w:sz w:val="24"/>
          <w:bdr w:val="single" w:sz="4" w:space="0" w:color="auto"/>
          <w:shd w:val="clear" w:color="auto" w:fill="FBD4B4"/>
        </w:rPr>
      </w:pPr>
    </w:p>
    <w:p w:rsidR="00526FE4" w:rsidRDefault="00526FE4" w:rsidP="00CD3992">
      <w:pPr>
        <w:pStyle w:val="NoSpacing"/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1.</w:t>
      </w:r>
      <w:r w:rsidRPr="004C6151">
        <w:rPr>
          <w:sz w:val="24"/>
        </w:rPr>
        <w:t xml:space="preserve"> Aşağıdakilerden hangisi, alfabetik sıralamada </w:t>
      </w:r>
      <w:r w:rsidRPr="004C6151">
        <w:rPr>
          <w:sz w:val="24"/>
          <w:u w:val="single"/>
        </w:rPr>
        <w:t>baştan üçüncü</w:t>
      </w:r>
      <w:r w:rsidRPr="004C6151">
        <w:rPr>
          <w:sz w:val="24"/>
        </w:rPr>
        <w:t xml:space="preserve"> sırada yer alır?</w:t>
      </w:r>
    </w:p>
    <w:p w:rsidR="00526FE4" w:rsidRPr="004C6151" w:rsidRDefault="00526FE4" w:rsidP="00CD3992">
      <w:pPr>
        <w:pStyle w:val="NoSpacing"/>
        <w:rPr>
          <w:sz w:val="24"/>
        </w:rPr>
      </w:pPr>
    </w:p>
    <w:p w:rsidR="00526FE4" w:rsidRPr="004C6151" w:rsidRDefault="00526FE4" w:rsidP="00CD3992">
      <w:pPr>
        <w:pStyle w:val="NoSpacing"/>
        <w:tabs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takım</w:t>
      </w:r>
      <w:r w:rsidRPr="004C6151">
        <w:rPr>
          <w:b/>
          <w:sz w:val="24"/>
        </w:rPr>
        <w:tab/>
        <w:t xml:space="preserve">B) </w:t>
      </w:r>
      <w:r w:rsidRPr="004C6151">
        <w:rPr>
          <w:sz w:val="24"/>
        </w:rPr>
        <w:t>tombalak</w:t>
      </w:r>
    </w:p>
    <w:p w:rsidR="00526FE4" w:rsidRPr="004C6151" w:rsidRDefault="00526FE4" w:rsidP="00BC24B5">
      <w:pPr>
        <w:pStyle w:val="NoSpacing"/>
        <w:tabs>
          <w:tab w:val="left" w:pos="284"/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taraftar</w:t>
      </w:r>
      <w:r w:rsidRPr="004C6151">
        <w:rPr>
          <w:b/>
          <w:sz w:val="24"/>
        </w:rPr>
        <w:tab/>
        <w:t xml:space="preserve">D) </w:t>
      </w:r>
      <w:r w:rsidRPr="004C6151">
        <w:rPr>
          <w:sz w:val="24"/>
        </w:rPr>
        <w:t>televizyon</w:t>
      </w:r>
    </w:p>
    <w:p w:rsidR="00526FE4" w:rsidRPr="004C6151" w:rsidRDefault="00526FE4" w:rsidP="00CB5980">
      <w:pPr>
        <w:pStyle w:val="NoSpacing"/>
        <w:rPr>
          <w:sz w:val="24"/>
        </w:rPr>
      </w:pPr>
    </w:p>
    <w:p w:rsidR="00526FE4" w:rsidRDefault="00526FE4" w:rsidP="00CD3992">
      <w:pPr>
        <w:pStyle w:val="NoSpacing"/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2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Aşağıdaki sözcüklerin hangisinde ya da hangilerinde yazım yanlışı </w:t>
      </w:r>
      <w:r w:rsidRPr="004C6151">
        <w:rPr>
          <w:b/>
          <w:sz w:val="24"/>
          <w:u w:val="single"/>
        </w:rPr>
        <w:t>yapılmamıştır</w:t>
      </w:r>
      <w:r w:rsidRPr="004C6151">
        <w:rPr>
          <w:b/>
          <w:sz w:val="24"/>
        </w:rPr>
        <w:t>?</w:t>
      </w:r>
      <w:r w:rsidRPr="004C6151">
        <w:rPr>
          <w:sz w:val="24"/>
        </w:rPr>
        <w:t xml:space="preserve"> </w:t>
      </w:r>
    </w:p>
    <w:p w:rsidR="00526FE4" w:rsidRPr="004C6151" w:rsidRDefault="00526FE4" w:rsidP="00CD3992">
      <w:pPr>
        <w:pStyle w:val="NoSpacing"/>
        <w:rPr>
          <w:sz w:val="24"/>
        </w:rPr>
      </w:pPr>
    </w:p>
    <w:p w:rsidR="00526FE4" w:rsidRPr="004C6151" w:rsidRDefault="00526FE4" w:rsidP="00CD3992">
      <w:pPr>
        <w:pStyle w:val="NoSpacing"/>
        <w:rPr>
          <w:sz w:val="24"/>
        </w:rPr>
      </w:pPr>
      <w:r>
        <w:rPr>
          <w:noProof/>
          <w:lang w:eastAsia="tr-TR"/>
        </w:rPr>
        <w:pict>
          <v:rect id="Rectangle 584" o:spid="_x0000_s1027" style="position:absolute;margin-left:4.15pt;margin-top:2.9pt;width:53pt;height:23.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 w:rsidRPr="00F52244">
                    <w:rPr>
                      <w:b/>
                    </w:rPr>
                    <w:t>I</w:t>
                  </w:r>
                  <w:r w:rsidRPr="00F52244">
                    <w:rPr>
                      <w:sz w:val="22"/>
                      <w:szCs w:val="22"/>
                    </w:rPr>
                    <w:t xml:space="preserve"> - şayir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86" o:spid="_x0000_s1028" style="position:absolute;margin-left:156.15pt;margin-top:2.9pt;width:87.25pt;height:23.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DHSLgIAAFEEAAAOAAAAZHJzL2Uyb0RvYy54bWysVNuO0zAQfUfiHyy/01xou2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 w:rsidRPr="00F52244">
                    <w:rPr>
                      <w:b/>
                    </w:rPr>
                    <w:t>III</w:t>
                  </w:r>
                  <w:r w:rsidRPr="00F52244">
                    <w:rPr>
                      <w:sz w:val="22"/>
                      <w:szCs w:val="22"/>
                    </w:rPr>
                    <w:t xml:space="preserve"> - hi</w:t>
                  </w:r>
                  <w:r>
                    <w:rPr>
                      <w:sz w:val="22"/>
                      <w:szCs w:val="22"/>
                    </w:rPr>
                    <w:t>sz</w:t>
                  </w:r>
                  <w:r w:rsidRPr="00F52244">
                    <w:rPr>
                      <w:sz w:val="22"/>
                      <w:szCs w:val="22"/>
                    </w:rPr>
                    <w:t>etmek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87" o:spid="_x0000_s1029" style="position:absolute;margin-left:78.4pt;margin-top:2.9pt;width:57.75pt;height:23.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 w:rsidRPr="00F52244">
                    <w:rPr>
                      <w:b/>
                    </w:rPr>
                    <w:t>II</w:t>
                  </w:r>
                  <w:r w:rsidRPr="00F52244">
                    <w:rPr>
                      <w:sz w:val="22"/>
                      <w:szCs w:val="22"/>
                    </w:rPr>
                    <w:t xml:space="preserve"> - diyer</w:t>
                  </w:r>
                </w:p>
              </w:txbxContent>
            </v:textbox>
          </v:rect>
        </w:pict>
      </w:r>
    </w:p>
    <w:p w:rsidR="00526FE4" w:rsidRPr="004C6151" w:rsidRDefault="00526FE4" w:rsidP="00CD3992">
      <w:pPr>
        <w:pStyle w:val="NoSpacing"/>
        <w:rPr>
          <w:sz w:val="24"/>
        </w:rPr>
      </w:pPr>
    </w:p>
    <w:p w:rsidR="00526FE4" w:rsidRPr="004C6151" w:rsidRDefault="00526FE4" w:rsidP="00CD3992">
      <w:pPr>
        <w:pStyle w:val="NoSpacing"/>
        <w:rPr>
          <w:sz w:val="24"/>
        </w:rPr>
      </w:pPr>
      <w:r>
        <w:rPr>
          <w:noProof/>
          <w:lang w:eastAsia="tr-TR"/>
        </w:rPr>
        <w:pict>
          <v:rect id="Rectangle 589" o:spid="_x0000_s1030" style="position:absolute;margin-left:157.4pt;margin-top:5.3pt;width:86pt;height:23.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 w:rsidRPr="00F52244">
                    <w:rPr>
                      <w:b/>
                    </w:rPr>
                    <w:t>VI</w:t>
                  </w:r>
                  <w:r w:rsidRPr="00F52244">
                    <w:rPr>
                      <w:sz w:val="22"/>
                      <w:szCs w:val="22"/>
                    </w:rPr>
                    <w:t xml:space="preserve"> - apartman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85" o:spid="_x0000_s1031" style="position:absolute;margin-left:87.4pt;margin-top:5.3pt;width:63.25pt;height:23.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 w:rsidRPr="00F52244">
                    <w:rPr>
                      <w:b/>
                    </w:rPr>
                    <w:t>V</w:t>
                  </w:r>
                  <w:r w:rsidRPr="00F52244">
                    <w:rPr>
                      <w:sz w:val="22"/>
                      <w:szCs w:val="22"/>
                    </w:rPr>
                    <w:t xml:space="preserve"> - korna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88" o:spid="_x0000_s1032" style="position:absolute;margin-left:4.15pt;margin-top:5.3pt;width:76.75pt;height:23.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 w:rsidRPr="00F52244">
                    <w:rPr>
                      <w:b/>
                    </w:rPr>
                    <w:t>IV</w:t>
                  </w:r>
                  <w:r w:rsidRPr="00F52244">
                    <w:rPr>
                      <w:sz w:val="22"/>
                      <w:szCs w:val="22"/>
                    </w:rPr>
                    <w:t xml:space="preserve"> - rahatsıs</w:t>
                  </w:r>
                </w:p>
              </w:txbxContent>
            </v:textbox>
          </v:rect>
        </w:pict>
      </w:r>
    </w:p>
    <w:p w:rsidR="00526FE4" w:rsidRDefault="00526FE4" w:rsidP="00CD3992">
      <w:pPr>
        <w:pStyle w:val="NoSpacing"/>
        <w:tabs>
          <w:tab w:val="left" w:pos="2694"/>
        </w:tabs>
        <w:rPr>
          <w:b/>
          <w:sz w:val="24"/>
        </w:rPr>
      </w:pPr>
    </w:p>
    <w:p w:rsidR="00526FE4" w:rsidRPr="004C6151" w:rsidRDefault="00526FE4" w:rsidP="00CD3992">
      <w:pPr>
        <w:pStyle w:val="NoSpacing"/>
        <w:tabs>
          <w:tab w:val="left" w:pos="2694"/>
        </w:tabs>
        <w:rPr>
          <w:b/>
          <w:sz w:val="24"/>
        </w:rPr>
      </w:pPr>
    </w:p>
    <w:p w:rsidR="00526FE4" w:rsidRPr="004C6151" w:rsidRDefault="00526FE4" w:rsidP="00CD3992">
      <w:pPr>
        <w:pStyle w:val="NoSpacing"/>
        <w:tabs>
          <w:tab w:val="left" w:pos="2694"/>
        </w:tabs>
        <w:rPr>
          <w:b/>
          <w:sz w:val="18"/>
          <w:szCs w:val="16"/>
        </w:rPr>
      </w:pPr>
    </w:p>
    <w:p w:rsidR="00526FE4" w:rsidRPr="004C6151" w:rsidRDefault="00526FE4" w:rsidP="00CD3992">
      <w:pPr>
        <w:pStyle w:val="NoSpacing"/>
        <w:tabs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V - VI</w:t>
      </w:r>
      <w:r w:rsidRPr="004C6151">
        <w:rPr>
          <w:b/>
          <w:sz w:val="24"/>
        </w:rPr>
        <w:tab/>
        <w:t xml:space="preserve">B) </w:t>
      </w:r>
      <w:r w:rsidRPr="004C6151">
        <w:rPr>
          <w:sz w:val="24"/>
        </w:rPr>
        <w:t xml:space="preserve">I – III – V </w:t>
      </w:r>
    </w:p>
    <w:p w:rsidR="00526FE4" w:rsidRPr="004C6151" w:rsidRDefault="00526FE4" w:rsidP="00CD3992">
      <w:pPr>
        <w:pStyle w:val="NoSpacing"/>
        <w:tabs>
          <w:tab w:val="left" w:pos="284"/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 xml:space="preserve">II – IV – VI </w:t>
      </w:r>
      <w:r w:rsidRPr="004C6151">
        <w:rPr>
          <w:b/>
          <w:sz w:val="24"/>
        </w:rPr>
        <w:tab/>
        <w:t xml:space="preserve">D) </w:t>
      </w:r>
      <w:r w:rsidRPr="004C6151">
        <w:rPr>
          <w:sz w:val="24"/>
        </w:rPr>
        <w:t xml:space="preserve">I – II – III – IV </w:t>
      </w:r>
    </w:p>
    <w:p w:rsidR="00526FE4" w:rsidRPr="004C6151" w:rsidRDefault="00526FE4" w:rsidP="00CD3992">
      <w:pPr>
        <w:pStyle w:val="NoSpacing"/>
        <w:tabs>
          <w:tab w:val="left" w:pos="284"/>
          <w:tab w:val="left" w:pos="2694"/>
        </w:tabs>
        <w:rPr>
          <w:sz w:val="24"/>
        </w:rPr>
      </w:pPr>
    </w:p>
    <w:p w:rsidR="00526FE4" w:rsidRDefault="00526FE4" w:rsidP="00F52244">
      <w:pPr>
        <w:pStyle w:val="NoSpacing"/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3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Aşağıdaki zıt (karşıt) anlamlı kelimeler eşleştirildiğinde hangisi </w:t>
      </w:r>
      <w:r w:rsidRPr="004C6151">
        <w:rPr>
          <w:sz w:val="24"/>
          <w:u w:val="single"/>
        </w:rPr>
        <w:t>dışarıda kalır</w:t>
      </w:r>
      <w:r w:rsidRPr="004C6151">
        <w:rPr>
          <w:sz w:val="24"/>
        </w:rPr>
        <w:t xml:space="preserve">? </w:t>
      </w:r>
    </w:p>
    <w:p w:rsidR="00526FE4" w:rsidRPr="004C6151" w:rsidRDefault="00526FE4" w:rsidP="00F52244">
      <w:pPr>
        <w:pStyle w:val="NoSpacing"/>
        <w:rPr>
          <w:sz w:val="24"/>
        </w:rPr>
      </w:pPr>
    </w:p>
    <w:p w:rsidR="00526FE4" w:rsidRPr="004C6151" w:rsidRDefault="00526FE4" w:rsidP="00F52244">
      <w:pPr>
        <w:pStyle w:val="NoSpacing"/>
        <w:rPr>
          <w:sz w:val="24"/>
        </w:rPr>
      </w:pPr>
      <w:r>
        <w:rPr>
          <w:noProof/>
          <w:lang w:eastAsia="tr-TR"/>
        </w:rPr>
        <w:pict>
          <v:rect id="Rectangle 597" o:spid="_x0000_s1033" style="position:absolute;margin-left:92.6pt;margin-top:4.05pt;width:46.25pt;height:22.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II</w:t>
                  </w:r>
                  <w:r w:rsidRPr="00F52244">
                    <w:rPr>
                      <w:sz w:val="22"/>
                      <w:szCs w:val="22"/>
                    </w:rPr>
                    <w:t xml:space="preserve"> - </w:t>
                  </w:r>
                  <w:r>
                    <w:rPr>
                      <w:sz w:val="22"/>
                      <w:szCs w:val="22"/>
                    </w:rPr>
                    <w:t>ilk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96" o:spid="_x0000_s1034" style="position:absolute;margin-left:153.9pt;margin-top:4.05pt;width:84.75pt;height:22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III</w:t>
                  </w:r>
                  <w:r w:rsidRPr="00F52244">
                    <w:rPr>
                      <w:sz w:val="22"/>
                      <w:szCs w:val="22"/>
                    </w:rPr>
                    <w:t xml:space="preserve"> - </w:t>
                  </w:r>
                  <w:r>
                    <w:rPr>
                      <w:sz w:val="22"/>
                      <w:szCs w:val="22"/>
                    </w:rPr>
                    <w:t>kavuşmak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92" o:spid="_x0000_s1035" style="position:absolute;margin-left:4.15pt;margin-top:4.05pt;width:70.5pt;height:22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 w:rsidRPr="00F52244">
                    <w:rPr>
                      <w:b/>
                    </w:rPr>
                    <w:t>I</w:t>
                  </w:r>
                  <w:r w:rsidRPr="00F52244">
                    <w:rPr>
                      <w:sz w:val="22"/>
                      <w:szCs w:val="22"/>
                    </w:rPr>
                    <w:t xml:space="preserve"> - ayrılmak</w:t>
                  </w:r>
                </w:p>
              </w:txbxContent>
            </v:textbox>
          </v:rect>
        </w:pict>
      </w:r>
    </w:p>
    <w:p w:rsidR="00526FE4" w:rsidRPr="004C6151" w:rsidRDefault="00526FE4" w:rsidP="00F52244">
      <w:pPr>
        <w:pStyle w:val="NoSpacing"/>
        <w:rPr>
          <w:sz w:val="24"/>
        </w:rPr>
      </w:pPr>
    </w:p>
    <w:p w:rsidR="00526FE4" w:rsidRPr="004C6151" w:rsidRDefault="00526FE4" w:rsidP="00F52244">
      <w:pPr>
        <w:pStyle w:val="NoSpacing"/>
        <w:rPr>
          <w:sz w:val="24"/>
        </w:rPr>
      </w:pPr>
      <w:r>
        <w:rPr>
          <w:noProof/>
          <w:lang w:eastAsia="tr-TR"/>
        </w:rPr>
        <w:pict>
          <v:rect id="Rectangle 591" o:spid="_x0000_s1036" style="position:absolute;margin-left:177.15pt;margin-top:7.3pt;width:61.5pt;height:22.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V</w:t>
                  </w:r>
                  <w:r w:rsidRPr="00F52244">
                    <w:rPr>
                      <w:b/>
                      <w:sz w:val="22"/>
                      <w:szCs w:val="22"/>
                    </w:rPr>
                    <w:t>I</w:t>
                  </w:r>
                  <w:r>
                    <w:rPr>
                      <w:b/>
                      <w:sz w:val="22"/>
                      <w:szCs w:val="22"/>
                    </w:rPr>
                    <w:t>I</w:t>
                  </w:r>
                  <w:r w:rsidRPr="00F52244">
                    <w:rPr>
                      <w:sz w:val="22"/>
                      <w:szCs w:val="22"/>
                    </w:rPr>
                    <w:t xml:space="preserve"> - </w:t>
                  </w:r>
                  <w:r>
                    <w:rPr>
                      <w:sz w:val="22"/>
                      <w:szCs w:val="22"/>
                    </w:rPr>
                    <w:t>ileri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93" o:spid="_x0000_s1037" style="position:absolute;margin-left:118.4pt;margin-top:7.3pt;width:55.5pt;height:22.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VI</w:t>
                  </w:r>
                  <w:r w:rsidRPr="00F52244">
                    <w:rPr>
                      <w:sz w:val="22"/>
                      <w:szCs w:val="22"/>
                    </w:rPr>
                    <w:t xml:space="preserve"> - </w:t>
                  </w:r>
                  <w:r>
                    <w:rPr>
                      <w:sz w:val="22"/>
                      <w:szCs w:val="22"/>
                    </w:rPr>
                    <w:t>son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98" o:spid="_x0000_s1038" style="position:absolute;margin-left:63.4pt;margin-top:7.3pt;width:50.75pt;height:22.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V</w:t>
                  </w:r>
                  <w:r w:rsidRPr="00F52244">
                    <w:rPr>
                      <w:sz w:val="22"/>
                      <w:szCs w:val="22"/>
                    </w:rPr>
                    <w:t xml:space="preserve"> - </w:t>
                  </w:r>
                  <w:r>
                    <w:rPr>
                      <w:sz w:val="22"/>
                      <w:szCs w:val="22"/>
                    </w:rPr>
                    <w:t>orta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94" o:spid="_x0000_s1039" style="position:absolute;margin-left:4.15pt;margin-top:7.3pt;width:56pt;height:22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">
            <v:textbox>
              <w:txbxContent>
                <w:p w:rsidR="00526FE4" w:rsidRPr="00F52244" w:rsidRDefault="00526FE4" w:rsidP="00F522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IV</w:t>
                  </w:r>
                  <w:r w:rsidRPr="00F52244">
                    <w:rPr>
                      <w:sz w:val="22"/>
                      <w:szCs w:val="22"/>
                    </w:rPr>
                    <w:t xml:space="preserve"> - </w:t>
                  </w:r>
                  <w:r>
                    <w:rPr>
                      <w:sz w:val="22"/>
                      <w:szCs w:val="22"/>
                    </w:rPr>
                    <w:t>geri</w:t>
                  </w:r>
                </w:p>
              </w:txbxContent>
            </v:textbox>
          </v:rect>
        </w:pict>
      </w:r>
    </w:p>
    <w:p w:rsidR="00526FE4" w:rsidRPr="004C6151" w:rsidRDefault="00526FE4" w:rsidP="00F52244">
      <w:pPr>
        <w:pStyle w:val="NoSpacing"/>
        <w:tabs>
          <w:tab w:val="left" w:pos="2694"/>
        </w:tabs>
        <w:rPr>
          <w:b/>
          <w:sz w:val="24"/>
        </w:rPr>
      </w:pPr>
    </w:p>
    <w:p w:rsidR="00526FE4" w:rsidRPr="004C6151" w:rsidRDefault="00526FE4" w:rsidP="00F52244">
      <w:pPr>
        <w:pStyle w:val="NoSpacing"/>
        <w:tabs>
          <w:tab w:val="left" w:pos="2694"/>
        </w:tabs>
        <w:rPr>
          <w:b/>
          <w:sz w:val="18"/>
          <w:szCs w:val="16"/>
        </w:rPr>
      </w:pPr>
    </w:p>
    <w:p w:rsidR="00526FE4" w:rsidRPr="004C6151" w:rsidRDefault="00526FE4" w:rsidP="00A86B85">
      <w:pPr>
        <w:pStyle w:val="NoSpacing"/>
        <w:tabs>
          <w:tab w:val="left" w:pos="2694"/>
        </w:tabs>
        <w:rPr>
          <w:sz w:val="24"/>
        </w:rPr>
      </w:pPr>
      <w:r>
        <w:rPr>
          <w:b/>
          <w:sz w:val="24"/>
        </w:rPr>
        <w:t xml:space="preserve">   </w:t>
      </w: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III</w:t>
      </w:r>
      <w:r>
        <w:rPr>
          <w:b/>
          <w:sz w:val="24"/>
        </w:rPr>
        <w:t xml:space="preserve">                  </w:t>
      </w:r>
      <w:r w:rsidRPr="004C6151">
        <w:rPr>
          <w:b/>
          <w:sz w:val="24"/>
        </w:rPr>
        <w:t xml:space="preserve">B) </w:t>
      </w:r>
      <w:r w:rsidRPr="004C6151">
        <w:rPr>
          <w:sz w:val="24"/>
        </w:rPr>
        <w:t>IV</w:t>
      </w:r>
      <w:r>
        <w:rPr>
          <w:sz w:val="24"/>
        </w:rPr>
        <w:t xml:space="preserve">             </w:t>
      </w: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V</w:t>
      </w:r>
      <w:r w:rsidRPr="004C6151">
        <w:rPr>
          <w:b/>
          <w:sz w:val="24"/>
        </w:rPr>
        <w:tab/>
      </w:r>
      <w:r>
        <w:rPr>
          <w:b/>
          <w:sz w:val="24"/>
        </w:rPr>
        <w:t xml:space="preserve">       </w:t>
      </w:r>
      <w:r w:rsidRPr="004C6151">
        <w:rPr>
          <w:b/>
          <w:sz w:val="24"/>
        </w:rPr>
        <w:t xml:space="preserve">D) </w:t>
      </w:r>
      <w:r w:rsidRPr="004C6151">
        <w:rPr>
          <w:sz w:val="24"/>
        </w:rPr>
        <w:t>VII</w:t>
      </w:r>
    </w:p>
    <w:p w:rsidR="00526FE4" w:rsidRPr="004C6151" w:rsidRDefault="00526FE4" w:rsidP="00F52244">
      <w:pPr>
        <w:pStyle w:val="NoSpacing"/>
        <w:rPr>
          <w:sz w:val="24"/>
        </w:rPr>
      </w:pPr>
    </w:p>
    <w:p w:rsidR="00526FE4" w:rsidRPr="004C6151" w:rsidRDefault="00526FE4" w:rsidP="00F52244">
      <w:pPr>
        <w:pStyle w:val="NoSpacing"/>
        <w:tabs>
          <w:tab w:val="left" w:pos="709"/>
        </w:tabs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4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Aşağıdaki ifadelerden hangisi ya da hangileri </w:t>
      </w:r>
      <w:r w:rsidRPr="004C6151">
        <w:rPr>
          <w:sz w:val="24"/>
          <w:u w:val="single"/>
        </w:rPr>
        <w:t>yanlıştır</w:t>
      </w:r>
      <w:r w:rsidRPr="004C6151">
        <w:rPr>
          <w:sz w:val="24"/>
        </w:rPr>
        <w:t>?</w:t>
      </w:r>
    </w:p>
    <w:p w:rsidR="00526FE4" w:rsidRPr="004C6151" w:rsidRDefault="00526FE4" w:rsidP="0006231F">
      <w:pPr>
        <w:pStyle w:val="NoSpacing"/>
        <w:tabs>
          <w:tab w:val="left" w:pos="284"/>
        </w:tabs>
        <w:rPr>
          <w:sz w:val="24"/>
        </w:rPr>
      </w:pPr>
      <w:r w:rsidRPr="004C6151">
        <w:rPr>
          <w:sz w:val="24"/>
        </w:rPr>
        <w:tab/>
      </w:r>
      <w:r w:rsidRPr="004C6151">
        <w:rPr>
          <w:b/>
          <w:sz w:val="24"/>
        </w:rPr>
        <w:t>I.</w:t>
      </w:r>
      <w:r w:rsidRPr="004C6151">
        <w:rPr>
          <w:sz w:val="24"/>
        </w:rPr>
        <w:t xml:space="preserve"> Yazılışları aynı, anlamları farklı olan sözcükler karşıt anlamlıdır.</w:t>
      </w:r>
    </w:p>
    <w:p w:rsidR="00526FE4" w:rsidRPr="004C6151" w:rsidRDefault="00526FE4" w:rsidP="0006231F">
      <w:pPr>
        <w:pStyle w:val="NoSpacing"/>
        <w:tabs>
          <w:tab w:val="left" w:pos="284"/>
        </w:tabs>
        <w:rPr>
          <w:sz w:val="24"/>
        </w:rPr>
      </w:pPr>
      <w:r w:rsidRPr="004C6151">
        <w:rPr>
          <w:sz w:val="24"/>
        </w:rPr>
        <w:tab/>
      </w:r>
      <w:r w:rsidRPr="004C6151">
        <w:rPr>
          <w:b/>
          <w:sz w:val="24"/>
        </w:rPr>
        <w:t xml:space="preserve">II. </w:t>
      </w:r>
      <w:r w:rsidRPr="004C6151">
        <w:rPr>
          <w:sz w:val="24"/>
        </w:rPr>
        <w:t>Her sözcüğün eş anlamlısı yoktur.</w:t>
      </w:r>
    </w:p>
    <w:p w:rsidR="00526FE4" w:rsidRPr="004C6151" w:rsidRDefault="00526FE4" w:rsidP="0006231F">
      <w:pPr>
        <w:pStyle w:val="NoSpacing"/>
        <w:tabs>
          <w:tab w:val="left" w:pos="284"/>
        </w:tabs>
        <w:rPr>
          <w:sz w:val="24"/>
        </w:rPr>
      </w:pPr>
      <w:r w:rsidRPr="004C6151">
        <w:rPr>
          <w:sz w:val="24"/>
        </w:rPr>
        <w:tab/>
      </w:r>
      <w:r w:rsidRPr="004C6151">
        <w:rPr>
          <w:b/>
          <w:sz w:val="24"/>
        </w:rPr>
        <w:t>III. “</w:t>
      </w:r>
      <w:r w:rsidRPr="004C6151">
        <w:rPr>
          <w:b/>
          <w:i/>
          <w:sz w:val="24"/>
        </w:rPr>
        <w:t>Ekmeği dil ve sofraya koyuver.</w:t>
      </w:r>
      <w:r w:rsidRPr="004C6151">
        <w:rPr>
          <w:sz w:val="24"/>
        </w:rPr>
        <w:t xml:space="preserve">” cümlesinde sesteş  (eş sesli)  sözcük vardır. </w:t>
      </w:r>
    </w:p>
    <w:p w:rsidR="00526FE4" w:rsidRDefault="00526FE4" w:rsidP="00026E5B">
      <w:pPr>
        <w:pStyle w:val="NoSpacing"/>
        <w:tabs>
          <w:tab w:val="left" w:pos="284"/>
        </w:tabs>
        <w:rPr>
          <w:sz w:val="24"/>
        </w:rPr>
      </w:pPr>
      <w:r w:rsidRPr="004C6151">
        <w:rPr>
          <w:sz w:val="24"/>
        </w:rPr>
        <w:tab/>
      </w:r>
      <w:r w:rsidRPr="004C6151">
        <w:rPr>
          <w:b/>
          <w:sz w:val="24"/>
        </w:rPr>
        <w:t>IV. “</w:t>
      </w:r>
      <w:r w:rsidRPr="004C6151">
        <w:rPr>
          <w:b/>
          <w:i/>
          <w:sz w:val="24"/>
        </w:rPr>
        <w:t>Büyü</w:t>
      </w:r>
      <w:r w:rsidRPr="004C6151">
        <w:rPr>
          <w:sz w:val="24"/>
        </w:rPr>
        <w:t>” sözcüğünün eş anlamlısı “</w:t>
      </w:r>
      <w:r w:rsidRPr="004C6151">
        <w:rPr>
          <w:b/>
          <w:i/>
          <w:sz w:val="24"/>
        </w:rPr>
        <w:t>sihir</w:t>
      </w:r>
      <w:r w:rsidRPr="004C6151">
        <w:rPr>
          <w:sz w:val="24"/>
        </w:rPr>
        <w:t xml:space="preserve">”dir. </w:t>
      </w:r>
    </w:p>
    <w:p w:rsidR="00526FE4" w:rsidRPr="004C6151" w:rsidRDefault="00526FE4" w:rsidP="00026E5B">
      <w:pPr>
        <w:pStyle w:val="NoSpacing"/>
        <w:tabs>
          <w:tab w:val="left" w:pos="284"/>
        </w:tabs>
        <w:rPr>
          <w:sz w:val="24"/>
        </w:rPr>
      </w:pPr>
    </w:p>
    <w:p w:rsidR="00526FE4" w:rsidRPr="004C6151" w:rsidRDefault="00526FE4" w:rsidP="00A86B85">
      <w:pPr>
        <w:pStyle w:val="NoSpacing"/>
        <w:tabs>
          <w:tab w:val="left" w:pos="2694"/>
        </w:tabs>
        <w:rPr>
          <w:sz w:val="24"/>
        </w:rPr>
      </w:pPr>
      <w:r>
        <w:rPr>
          <w:b/>
          <w:sz w:val="24"/>
        </w:rPr>
        <w:t xml:space="preserve">   </w:t>
      </w: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I</w:t>
      </w:r>
      <w:r>
        <w:rPr>
          <w:b/>
          <w:sz w:val="24"/>
        </w:rPr>
        <w:t xml:space="preserve">               </w:t>
      </w:r>
      <w:r w:rsidRPr="004C6151">
        <w:rPr>
          <w:b/>
          <w:sz w:val="24"/>
        </w:rPr>
        <w:t xml:space="preserve">B) </w:t>
      </w:r>
      <w:r w:rsidRPr="004C6151">
        <w:rPr>
          <w:sz w:val="24"/>
        </w:rPr>
        <w:t>I ve III</w:t>
      </w:r>
      <w:r>
        <w:rPr>
          <w:sz w:val="24"/>
        </w:rPr>
        <w:t xml:space="preserve">    </w:t>
      </w: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II ve IV</w:t>
      </w:r>
      <w:r w:rsidRPr="004C6151">
        <w:rPr>
          <w:b/>
          <w:sz w:val="24"/>
        </w:rPr>
        <w:tab/>
      </w:r>
      <w:r>
        <w:rPr>
          <w:b/>
          <w:sz w:val="24"/>
        </w:rPr>
        <w:t xml:space="preserve">        </w:t>
      </w:r>
      <w:r w:rsidRPr="004C6151">
        <w:rPr>
          <w:b/>
          <w:sz w:val="24"/>
        </w:rPr>
        <w:t xml:space="preserve">D) </w:t>
      </w:r>
      <w:r w:rsidRPr="004C6151">
        <w:rPr>
          <w:sz w:val="24"/>
        </w:rPr>
        <w:t>III</w:t>
      </w:r>
    </w:p>
    <w:p w:rsidR="00526FE4" w:rsidRPr="004C6151" w:rsidRDefault="00526FE4" w:rsidP="00026E5B">
      <w:pPr>
        <w:pStyle w:val="NoSpacing"/>
        <w:tabs>
          <w:tab w:val="left" w:pos="284"/>
        </w:tabs>
        <w:rPr>
          <w:sz w:val="24"/>
        </w:rPr>
      </w:pPr>
    </w:p>
    <w:p w:rsidR="00526FE4" w:rsidRPr="004C6151" w:rsidRDefault="00526FE4" w:rsidP="00026E5B">
      <w:pPr>
        <w:pStyle w:val="NoSpacing"/>
        <w:tabs>
          <w:tab w:val="left" w:pos="567"/>
        </w:tabs>
        <w:rPr>
          <w:b/>
          <w:i/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5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</w:t>
      </w:r>
      <w:r w:rsidRPr="004C6151">
        <w:rPr>
          <w:sz w:val="24"/>
        </w:rPr>
        <w:tab/>
        <w:t>“</w:t>
      </w:r>
      <w:r w:rsidRPr="004C6151">
        <w:rPr>
          <w:b/>
          <w:i/>
          <w:sz w:val="24"/>
        </w:rPr>
        <w:t>Aynı kaptan yenen yemek,</w:t>
      </w:r>
    </w:p>
    <w:p w:rsidR="00526FE4" w:rsidRPr="004C6151" w:rsidRDefault="00526FE4" w:rsidP="00026E5B">
      <w:pPr>
        <w:pStyle w:val="NoSpacing"/>
        <w:tabs>
          <w:tab w:val="left" w:pos="567"/>
        </w:tabs>
        <w:rPr>
          <w:b/>
          <w:i/>
          <w:sz w:val="24"/>
        </w:rPr>
      </w:pPr>
      <w:r w:rsidRPr="004C6151">
        <w:rPr>
          <w:b/>
          <w:i/>
          <w:sz w:val="24"/>
        </w:rPr>
        <w:tab/>
        <w:t>Bin dudağın değdiği tas.</w:t>
      </w:r>
    </w:p>
    <w:p w:rsidR="00526FE4" w:rsidRPr="004C6151" w:rsidRDefault="00526FE4" w:rsidP="00026E5B">
      <w:pPr>
        <w:pStyle w:val="NoSpacing"/>
        <w:tabs>
          <w:tab w:val="left" w:pos="567"/>
        </w:tabs>
        <w:rPr>
          <w:b/>
          <w:i/>
          <w:sz w:val="24"/>
        </w:rPr>
      </w:pPr>
      <w:r w:rsidRPr="004C6151">
        <w:rPr>
          <w:b/>
          <w:i/>
          <w:sz w:val="24"/>
        </w:rPr>
        <w:tab/>
        <w:t>Ah köyüm, baba ocağım,</w:t>
      </w:r>
    </w:p>
    <w:p w:rsidR="00526FE4" w:rsidRPr="004C6151" w:rsidRDefault="00526FE4" w:rsidP="00026E5B">
      <w:pPr>
        <w:pStyle w:val="NoSpacing"/>
        <w:tabs>
          <w:tab w:val="left" w:pos="567"/>
        </w:tabs>
        <w:rPr>
          <w:b/>
          <w:i/>
          <w:sz w:val="24"/>
        </w:rPr>
      </w:pPr>
      <w:r w:rsidRPr="004C6151">
        <w:rPr>
          <w:b/>
          <w:i/>
          <w:sz w:val="24"/>
        </w:rPr>
        <w:tab/>
        <w:t>Suyun zemzem, taşın elmas.”</w:t>
      </w:r>
    </w:p>
    <w:p w:rsidR="00526FE4" w:rsidRPr="004C6151" w:rsidRDefault="00526FE4" w:rsidP="00026E5B">
      <w:pPr>
        <w:pStyle w:val="NoSpacing"/>
        <w:tabs>
          <w:tab w:val="left" w:pos="567"/>
        </w:tabs>
        <w:rPr>
          <w:i/>
          <w:sz w:val="20"/>
          <w:szCs w:val="18"/>
        </w:rPr>
      </w:pPr>
      <w:r w:rsidRPr="004C6151">
        <w:rPr>
          <w:b/>
          <w:i/>
          <w:sz w:val="24"/>
        </w:rPr>
        <w:tab/>
      </w:r>
      <w:r w:rsidRPr="004C6151">
        <w:rPr>
          <w:b/>
          <w:i/>
          <w:sz w:val="24"/>
        </w:rPr>
        <w:tab/>
      </w:r>
      <w:r w:rsidRPr="004C6151">
        <w:rPr>
          <w:b/>
          <w:i/>
          <w:sz w:val="24"/>
        </w:rPr>
        <w:tab/>
      </w:r>
      <w:r w:rsidRPr="004C6151">
        <w:rPr>
          <w:b/>
          <w:i/>
          <w:sz w:val="24"/>
        </w:rPr>
        <w:tab/>
      </w:r>
      <w:r w:rsidRPr="004C6151">
        <w:rPr>
          <w:b/>
          <w:i/>
          <w:sz w:val="24"/>
        </w:rPr>
        <w:tab/>
      </w:r>
      <w:r w:rsidRPr="004C6151">
        <w:rPr>
          <w:i/>
          <w:sz w:val="20"/>
          <w:szCs w:val="18"/>
        </w:rPr>
        <w:t>Ali AKBAŞ</w:t>
      </w:r>
    </w:p>
    <w:p w:rsidR="00526FE4" w:rsidRPr="004C6151" w:rsidRDefault="00526FE4" w:rsidP="00026E5B">
      <w:pPr>
        <w:pStyle w:val="NoSpacing"/>
        <w:tabs>
          <w:tab w:val="left" w:pos="567"/>
        </w:tabs>
        <w:rPr>
          <w:i/>
          <w:sz w:val="18"/>
          <w:szCs w:val="16"/>
        </w:rPr>
      </w:pPr>
    </w:p>
    <w:p w:rsidR="00526FE4" w:rsidRPr="004C6151" w:rsidRDefault="00526FE4" w:rsidP="00026E5B">
      <w:pPr>
        <w:pStyle w:val="NoSpacing"/>
        <w:tabs>
          <w:tab w:val="left" w:pos="284"/>
        </w:tabs>
        <w:rPr>
          <w:sz w:val="24"/>
        </w:rPr>
      </w:pPr>
      <w:r w:rsidRPr="004C6151">
        <w:rPr>
          <w:sz w:val="24"/>
        </w:rPr>
        <w:t xml:space="preserve">Yukarıdaki şiirin </w:t>
      </w:r>
      <w:r w:rsidRPr="00A86B85">
        <w:rPr>
          <w:b/>
          <w:sz w:val="24"/>
        </w:rPr>
        <w:t>ana duygusu</w:t>
      </w:r>
      <w:r w:rsidRPr="004C6151">
        <w:rPr>
          <w:sz w:val="24"/>
        </w:rPr>
        <w:t xml:space="preserve"> hangisidir? </w:t>
      </w:r>
    </w:p>
    <w:p w:rsidR="00526FE4" w:rsidRPr="004C6151" w:rsidRDefault="00526FE4" w:rsidP="00026E5B">
      <w:pPr>
        <w:pStyle w:val="NoSpacing"/>
        <w:tabs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Baba özlemi</w:t>
      </w:r>
      <w:r w:rsidRPr="004C6151">
        <w:rPr>
          <w:b/>
          <w:sz w:val="24"/>
        </w:rPr>
        <w:tab/>
        <w:t xml:space="preserve">B) </w:t>
      </w:r>
      <w:r w:rsidRPr="004C6151">
        <w:rPr>
          <w:sz w:val="24"/>
        </w:rPr>
        <w:t>Doğa sevgisi</w:t>
      </w:r>
    </w:p>
    <w:p w:rsidR="00526FE4" w:rsidRPr="004C6151" w:rsidRDefault="00526FE4" w:rsidP="00026E5B">
      <w:pPr>
        <w:pStyle w:val="NoSpacing"/>
        <w:tabs>
          <w:tab w:val="left" w:pos="284"/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Memleket özlemi</w:t>
      </w:r>
      <w:r w:rsidRPr="004C6151">
        <w:rPr>
          <w:b/>
          <w:sz w:val="24"/>
        </w:rPr>
        <w:tab/>
        <w:t xml:space="preserve">D) </w:t>
      </w:r>
      <w:r w:rsidRPr="004C6151">
        <w:rPr>
          <w:sz w:val="24"/>
        </w:rPr>
        <w:t>Zengin olma isteği</w:t>
      </w:r>
    </w:p>
    <w:p w:rsidR="00526FE4" w:rsidRPr="004C6151" w:rsidRDefault="00526FE4" w:rsidP="008F68C0">
      <w:pPr>
        <w:pStyle w:val="NoSpacing"/>
        <w:tabs>
          <w:tab w:val="left" w:pos="709"/>
        </w:tabs>
        <w:rPr>
          <w:sz w:val="24"/>
        </w:rPr>
      </w:pPr>
    </w:p>
    <w:p w:rsidR="00526FE4" w:rsidRDefault="00526FE4" w:rsidP="00433DA1">
      <w:pPr>
        <w:pStyle w:val="NoSpacing"/>
        <w:tabs>
          <w:tab w:val="left" w:pos="284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Default="00526FE4" w:rsidP="00433DA1">
      <w:pPr>
        <w:pStyle w:val="NoSpacing"/>
        <w:tabs>
          <w:tab w:val="left" w:pos="284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Default="00526FE4" w:rsidP="00433DA1">
      <w:pPr>
        <w:pStyle w:val="NoSpacing"/>
        <w:tabs>
          <w:tab w:val="left" w:pos="284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Pr="004C6151" w:rsidRDefault="00526FE4" w:rsidP="00433DA1">
      <w:pPr>
        <w:pStyle w:val="NoSpacing"/>
        <w:tabs>
          <w:tab w:val="left" w:pos="284"/>
        </w:tabs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6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Aşağıdaki cümlelerden hangisinin sonuna “</w:t>
      </w:r>
      <w:r w:rsidRPr="004C6151">
        <w:rPr>
          <w:b/>
          <w:i/>
          <w:sz w:val="24"/>
        </w:rPr>
        <w:t>mi</w:t>
      </w:r>
      <w:r w:rsidRPr="004C6151">
        <w:rPr>
          <w:sz w:val="24"/>
        </w:rPr>
        <w:t xml:space="preserve">” soru eki getirilmesi uygun </w:t>
      </w:r>
      <w:r w:rsidRPr="004C6151">
        <w:rPr>
          <w:sz w:val="24"/>
          <w:u w:val="single"/>
        </w:rPr>
        <w:t>olmaz</w:t>
      </w:r>
      <w:r w:rsidRPr="004C6151">
        <w:rPr>
          <w:sz w:val="24"/>
        </w:rPr>
        <w:t xml:space="preserve">? </w:t>
      </w:r>
    </w:p>
    <w:p w:rsidR="00526FE4" w:rsidRPr="004C6151" w:rsidRDefault="00526FE4" w:rsidP="00433DA1">
      <w:pPr>
        <w:pStyle w:val="NoSpacing"/>
        <w:tabs>
          <w:tab w:val="left" w:pos="2694"/>
        </w:tabs>
        <w:rPr>
          <w:b/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Annem, bana yeni kazak alacak</w:t>
      </w:r>
    </w:p>
    <w:p w:rsidR="00526FE4" w:rsidRPr="004C6151" w:rsidRDefault="00526FE4" w:rsidP="00433DA1">
      <w:pPr>
        <w:pStyle w:val="NoSpacing"/>
        <w:tabs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B) </w:t>
      </w:r>
      <w:r w:rsidRPr="004C6151">
        <w:rPr>
          <w:sz w:val="24"/>
        </w:rPr>
        <w:t>Hangi kuş ağaca yuva yapmaz</w:t>
      </w:r>
    </w:p>
    <w:p w:rsidR="00526FE4" w:rsidRPr="004C6151" w:rsidRDefault="00526FE4" w:rsidP="00433DA1">
      <w:pPr>
        <w:pStyle w:val="NoSpacing"/>
        <w:tabs>
          <w:tab w:val="left" w:pos="284"/>
          <w:tab w:val="left" w:pos="2694"/>
        </w:tabs>
        <w:rPr>
          <w:b/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Rüzgâr bazı evlerin çatısını uçurmuş</w:t>
      </w:r>
    </w:p>
    <w:p w:rsidR="00526FE4" w:rsidRDefault="00526FE4" w:rsidP="00433DA1">
      <w:pPr>
        <w:pStyle w:val="NoSpacing"/>
        <w:tabs>
          <w:tab w:val="left" w:pos="284"/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D) </w:t>
      </w:r>
      <w:r w:rsidRPr="004C6151">
        <w:rPr>
          <w:sz w:val="24"/>
        </w:rPr>
        <w:t xml:space="preserve">Gülşen’in kitabı yırtılmış </w:t>
      </w:r>
    </w:p>
    <w:p w:rsidR="00526FE4" w:rsidRPr="004C6151" w:rsidRDefault="00526FE4" w:rsidP="00433DA1">
      <w:pPr>
        <w:pStyle w:val="NoSpacing"/>
        <w:tabs>
          <w:tab w:val="left" w:pos="284"/>
          <w:tab w:val="left" w:pos="2694"/>
        </w:tabs>
        <w:rPr>
          <w:sz w:val="24"/>
        </w:rPr>
      </w:pPr>
    </w:p>
    <w:p w:rsidR="00526FE4" w:rsidRPr="004C6151" w:rsidRDefault="00526FE4" w:rsidP="007E023D">
      <w:pPr>
        <w:pStyle w:val="NoSpacing"/>
        <w:tabs>
          <w:tab w:val="left" w:pos="709"/>
        </w:tabs>
        <w:rPr>
          <w:sz w:val="24"/>
        </w:rPr>
      </w:pPr>
    </w:p>
    <w:p w:rsidR="00526FE4" w:rsidRPr="004C6151" w:rsidRDefault="00526FE4" w:rsidP="007E023D">
      <w:pPr>
        <w:pStyle w:val="NoSpacing"/>
        <w:tabs>
          <w:tab w:val="left" w:pos="284"/>
        </w:tabs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7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Hangi seçenekteki eşleştirme anlam yönünden diğerlerinden farklıdır? </w:t>
      </w:r>
    </w:p>
    <w:p w:rsidR="00526FE4" w:rsidRPr="004C6151" w:rsidRDefault="00526FE4" w:rsidP="007E023D">
      <w:pPr>
        <w:pStyle w:val="NoSpacing"/>
        <w:tabs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etkinlik – faaliyet</w:t>
      </w:r>
      <w:r w:rsidRPr="004C6151">
        <w:rPr>
          <w:b/>
          <w:sz w:val="24"/>
        </w:rPr>
        <w:tab/>
        <w:t xml:space="preserve">B) </w:t>
      </w:r>
      <w:r w:rsidRPr="004C6151">
        <w:rPr>
          <w:sz w:val="24"/>
        </w:rPr>
        <w:t xml:space="preserve">zengin – varlıklı </w:t>
      </w:r>
    </w:p>
    <w:p w:rsidR="00526FE4" w:rsidRDefault="00526FE4" w:rsidP="007E023D">
      <w:pPr>
        <w:pStyle w:val="NoSpacing"/>
        <w:tabs>
          <w:tab w:val="left" w:pos="284"/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 xml:space="preserve">hasret – özlem </w:t>
      </w:r>
      <w:r w:rsidRPr="004C6151">
        <w:rPr>
          <w:b/>
          <w:sz w:val="24"/>
        </w:rPr>
        <w:tab/>
        <w:t xml:space="preserve">D) </w:t>
      </w:r>
      <w:r w:rsidRPr="004C6151">
        <w:rPr>
          <w:sz w:val="24"/>
        </w:rPr>
        <w:t>galip – mağlup</w:t>
      </w:r>
    </w:p>
    <w:p w:rsidR="00526FE4" w:rsidRPr="004C6151" w:rsidRDefault="00526FE4" w:rsidP="007E023D">
      <w:pPr>
        <w:pStyle w:val="NoSpacing"/>
        <w:tabs>
          <w:tab w:val="left" w:pos="284"/>
          <w:tab w:val="left" w:pos="2694"/>
        </w:tabs>
        <w:rPr>
          <w:sz w:val="24"/>
        </w:rPr>
      </w:pPr>
    </w:p>
    <w:p w:rsidR="00526FE4" w:rsidRPr="004C6151" w:rsidRDefault="00526FE4" w:rsidP="007E023D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Default="00526FE4" w:rsidP="00044AD6">
      <w:pPr>
        <w:pStyle w:val="NoSpacing"/>
        <w:tabs>
          <w:tab w:val="left" w:pos="709"/>
        </w:tabs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8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Aşağıda karışık olarak verilmiş cümleleri oluş sırasına göre sıraladığımızda hangisi doğru olur?</w:t>
      </w:r>
    </w:p>
    <w:p w:rsidR="00526FE4" w:rsidRPr="004C6151" w:rsidRDefault="00526FE4" w:rsidP="00044AD6">
      <w:pPr>
        <w:pStyle w:val="NoSpacing"/>
        <w:tabs>
          <w:tab w:val="left" w:pos="709"/>
        </w:tabs>
        <w:rPr>
          <w:sz w:val="24"/>
        </w:rPr>
      </w:pPr>
    </w:p>
    <w:p w:rsidR="00526FE4" w:rsidRPr="004C6151" w:rsidRDefault="00526FE4" w:rsidP="000338E7">
      <w:pPr>
        <w:pStyle w:val="NoSpacing"/>
        <w:tabs>
          <w:tab w:val="left" w:pos="284"/>
        </w:tabs>
        <w:rPr>
          <w:i/>
          <w:sz w:val="24"/>
        </w:rPr>
      </w:pPr>
      <w:r w:rsidRPr="004C6151">
        <w:rPr>
          <w:sz w:val="24"/>
        </w:rPr>
        <w:tab/>
      </w:r>
      <w:r w:rsidRPr="004C6151">
        <w:rPr>
          <w:b/>
          <w:i/>
          <w:sz w:val="24"/>
        </w:rPr>
        <w:t>I.</w:t>
      </w:r>
      <w:r w:rsidRPr="004C6151">
        <w:rPr>
          <w:i/>
          <w:sz w:val="24"/>
        </w:rPr>
        <w:t xml:space="preserve"> Otobüse binerken gözleri doldu.</w:t>
      </w:r>
    </w:p>
    <w:p w:rsidR="00526FE4" w:rsidRPr="004C6151" w:rsidRDefault="00526FE4" w:rsidP="000338E7">
      <w:pPr>
        <w:pStyle w:val="NoSpacing"/>
        <w:tabs>
          <w:tab w:val="left" w:pos="284"/>
        </w:tabs>
        <w:rPr>
          <w:i/>
          <w:sz w:val="24"/>
        </w:rPr>
      </w:pPr>
      <w:r w:rsidRPr="004C6151">
        <w:rPr>
          <w:i/>
          <w:sz w:val="24"/>
        </w:rPr>
        <w:tab/>
      </w:r>
      <w:r w:rsidRPr="004C6151">
        <w:rPr>
          <w:b/>
          <w:i/>
          <w:sz w:val="24"/>
        </w:rPr>
        <w:t>II.</w:t>
      </w:r>
      <w:r w:rsidRPr="004C6151">
        <w:rPr>
          <w:i/>
          <w:sz w:val="24"/>
        </w:rPr>
        <w:t xml:space="preserve"> Annesinden ayrılmak istemiyordu.</w:t>
      </w:r>
    </w:p>
    <w:p w:rsidR="00526FE4" w:rsidRPr="004C6151" w:rsidRDefault="00526FE4" w:rsidP="000338E7">
      <w:pPr>
        <w:pStyle w:val="NoSpacing"/>
        <w:tabs>
          <w:tab w:val="left" w:pos="284"/>
        </w:tabs>
        <w:rPr>
          <w:i/>
          <w:sz w:val="24"/>
        </w:rPr>
      </w:pPr>
      <w:r w:rsidRPr="004C6151">
        <w:rPr>
          <w:i/>
          <w:sz w:val="24"/>
        </w:rPr>
        <w:tab/>
      </w:r>
      <w:r w:rsidRPr="004C6151">
        <w:rPr>
          <w:b/>
          <w:i/>
          <w:sz w:val="24"/>
        </w:rPr>
        <w:t>III.</w:t>
      </w:r>
      <w:r w:rsidRPr="004C6151">
        <w:rPr>
          <w:i/>
          <w:sz w:val="24"/>
        </w:rPr>
        <w:t xml:space="preserve"> Mendiliyle gözündeki yaşları sildi.</w:t>
      </w:r>
    </w:p>
    <w:p w:rsidR="00526FE4" w:rsidRPr="004C6151" w:rsidRDefault="00526FE4" w:rsidP="000338E7">
      <w:pPr>
        <w:pStyle w:val="NoSpacing"/>
        <w:tabs>
          <w:tab w:val="left" w:pos="284"/>
        </w:tabs>
        <w:rPr>
          <w:sz w:val="24"/>
        </w:rPr>
      </w:pPr>
      <w:r w:rsidRPr="004C6151">
        <w:rPr>
          <w:i/>
          <w:sz w:val="24"/>
        </w:rPr>
        <w:tab/>
      </w:r>
      <w:r w:rsidRPr="004C6151">
        <w:rPr>
          <w:b/>
          <w:i/>
          <w:sz w:val="24"/>
        </w:rPr>
        <w:t>IV.</w:t>
      </w:r>
      <w:r w:rsidRPr="004C6151">
        <w:rPr>
          <w:i/>
          <w:sz w:val="24"/>
        </w:rPr>
        <w:t xml:space="preserve"> İstemeye istemeye otobüse doğru yürüdü.</w:t>
      </w:r>
      <w:r w:rsidRPr="004C6151">
        <w:rPr>
          <w:sz w:val="24"/>
        </w:rPr>
        <w:t xml:space="preserve"> </w:t>
      </w:r>
    </w:p>
    <w:p w:rsidR="00526FE4" w:rsidRPr="004C6151" w:rsidRDefault="00526FE4" w:rsidP="000338E7">
      <w:pPr>
        <w:pStyle w:val="NoSpacing"/>
        <w:tabs>
          <w:tab w:val="left" w:pos="284"/>
        </w:tabs>
        <w:rPr>
          <w:sz w:val="18"/>
          <w:szCs w:val="16"/>
        </w:rPr>
      </w:pPr>
    </w:p>
    <w:p w:rsidR="00526FE4" w:rsidRPr="004C6151" w:rsidRDefault="00526FE4" w:rsidP="000338E7">
      <w:pPr>
        <w:pStyle w:val="NoSpacing"/>
        <w:tabs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 xml:space="preserve">I – II – III – IV </w:t>
      </w:r>
      <w:r w:rsidRPr="004C6151">
        <w:rPr>
          <w:b/>
          <w:sz w:val="24"/>
        </w:rPr>
        <w:tab/>
        <w:t xml:space="preserve">B) </w:t>
      </w:r>
      <w:r w:rsidRPr="004C6151">
        <w:rPr>
          <w:sz w:val="24"/>
        </w:rPr>
        <w:t>III – IV – I – II</w:t>
      </w:r>
    </w:p>
    <w:p w:rsidR="00526FE4" w:rsidRDefault="00526FE4" w:rsidP="000338E7">
      <w:pPr>
        <w:pStyle w:val="NoSpacing"/>
        <w:tabs>
          <w:tab w:val="left" w:pos="284"/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II – IV – I – III</w:t>
      </w:r>
      <w:r w:rsidRPr="004C6151">
        <w:rPr>
          <w:b/>
          <w:sz w:val="24"/>
        </w:rPr>
        <w:tab/>
        <w:t xml:space="preserve">D) </w:t>
      </w:r>
      <w:r w:rsidRPr="004C6151">
        <w:rPr>
          <w:sz w:val="24"/>
        </w:rPr>
        <w:t xml:space="preserve">IV – III – II – I </w:t>
      </w:r>
    </w:p>
    <w:p w:rsidR="00526FE4" w:rsidRPr="004C6151" w:rsidRDefault="00526FE4" w:rsidP="000338E7">
      <w:pPr>
        <w:pStyle w:val="NoSpacing"/>
        <w:tabs>
          <w:tab w:val="left" w:pos="284"/>
          <w:tab w:val="left" w:pos="2694"/>
        </w:tabs>
        <w:rPr>
          <w:sz w:val="24"/>
        </w:rPr>
      </w:pPr>
    </w:p>
    <w:p w:rsidR="00526FE4" w:rsidRPr="004C6151" w:rsidRDefault="00526FE4" w:rsidP="000338E7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Pr="004C6151" w:rsidRDefault="00526FE4" w:rsidP="00090F3A">
      <w:pPr>
        <w:pStyle w:val="NoSpacing"/>
        <w:tabs>
          <w:tab w:val="left" w:pos="1134"/>
        </w:tabs>
        <w:rPr>
          <w:sz w:val="24"/>
        </w:rPr>
      </w:pPr>
      <w:r>
        <w:rPr>
          <w:noProof/>
          <w:lang w:eastAsia="tr-TR"/>
        </w:rPr>
        <w:pict>
          <v:rect id="Rectangle 600" o:spid="_x0000_s1040" style="position:absolute;margin-left:40.1pt;margin-top:4.15pt;width:196.55pt;height:60.6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26FE4" w:rsidRPr="00A86B85" w:rsidRDefault="00526FE4" w:rsidP="00090F3A">
                  <w:pPr>
                    <w:rPr>
                      <w:b/>
                      <w:i/>
                      <w:sz w:val="22"/>
                      <w:szCs w:val="22"/>
                    </w:rPr>
                  </w:pPr>
                  <w:r w:rsidRPr="00A86B85">
                    <w:rPr>
                      <w:b/>
                      <w:i/>
                    </w:rPr>
                    <w:t xml:space="preserve">Spor benim hayatım. Özellikle basketbol benim için vazgeçilmez bir 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tutku. Boş vakitlerimin çoğunda</w:t>
                  </w:r>
                  <w:r w:rsidRPr="00A86B85">
                    <w:rPr>
                      <w:b/>
                      <w:i/>
                      <w:sz w:val="22"/>
                      <w:szCs w:val="22"/>
                    </w:rPr>
                    <w:t xml:space="preserve"> ya spor yaparım ya da sahilde koşarım.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41" type="#_x0000_t75" style="position:absolute;margin-left:2.25pt;margin-top:4.15pt;width:38.1pt;height:56.95pt;z-index:-251663360;visibility:visible">
            <v:imagedata r:id="rId5" o:title="" grayscale="t" bilevel="t"/>
          </v:shape>
        </w:pict>
      </w:r>
      <w:r w:rsidRPr="004C6151">
        <w:rPr>
          <w:b/>
          <w:sz w:val="24"/>
          <w:bdr w:val="single" w:sz="4" w:space="0" w:color="auto"/>
          <w:shd w:val="clear" w:color="auto" w:fill="FBD4B4"/>
        </w:rPr>
        <w:t>9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</w:t>
      </w:r>
      <w:r w:rsidRPr="004C6151">
        <w:rPr>
          <w:sz w:val="24"/>
        </w:rPr>
        <w:tab/>
      </w:r>
    </w:p>
    <w:p w:rsidR="00526FE4" w:rsidRPr="004C6151" w:rsidRDefault="00526FE4" w:rsidP="00044AD6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</w:rPr>
      </w:pPr>
    </w:p>
    <w:p w:rsidR="00526FE4" w:rsidRPr="004C6151" w:rsidRDefault="00526FE4" w:rsidP="00044AD6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</w:rPr>
      </w:pPr>
    </w:p>
    <w:p w:rsidR="00526FE4" w:rsidRPr="004C6151" w:rsidRDefault="00526FE4" w:rsidP="00044AD6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</w:rPr>
      </w:pPr>
    </w:p>
    <w:p w:rsidR="00526FE4" w:rsidRPr="004C6151" w:rsidRDefault="00526FE4" w:rsidP="00044AD6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</w:rPr>
      </w:pPr>
    </w:p>
    <w:p w:rsidR="00526FE4" w:rsidRDefault="00526FE4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sz w:val="24"/>
        </w:rPr>
        <w:t xml:space="preserve">Yukarıdaki cümlelerde kendini tanıtan Hülya’nın aşağıdakilerden hangisini söylemesini </w:t>
      </w:r>
      <w:r w:rsidRPr="004C6151">
        <w:rPr>
          <w:sz w:val="24"/>
          <w:u w:val="single"/>
        </w:rPr>
        <w:t>bekleyemeyiz</w:t>
      </w:r>
      <w:r w:rsidRPr="004C6151">
        <w:rPr>
          <w:sz w:val="24"/>
        </w:rPr>
        <w:t>?</w:t>
      </w:r>
    </w:p>
    <w:p w:rsidR="00526FE4" w:rsidRPr="004C6151" w:rsidRDefault="00526FE4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Pr="004C6151" w:rsidRDefault="00526FE4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Spor benim ruhuma işlemiş</w:t>
      </w:r>
    </w:p>
    <w:p w:rsidR="00526FE4" w:rsidRPr="004C6151" w:rsidRDefault="00526FE4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>B)</w:t>
      </w:r>
      <w:r w:rsidRPr="004C6151">
        <w:rPr>
          <w:sz w:val="24"/>
        </w:rPr>
        <w:t xml:space="preserve"> Arkadaşlarım bana kitap kurdu derler.</w:t>
      </w:r>
    </w:p>
    <w:p w:rsidR="00526FE4" w:rsidRPr="004C6151" w:rsidRDefault="00526FE4" w:rsidP="00421449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Basketbol oynamadan duramam.</w:t>
      </w:r>
    </w:p>
    <w:p w:rsidR="00526FE4" w:rsidRPr="004C6151" w:rsidRDefault="00526FE4" w:rsidP="00421449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>D)</w:t>
      </w:r>
      <w:r w:rsidRPr="004C6151">
        <w:rPr>
          <w:sz w:val="24"/>
        </w:rPr>
        <w:t xml:space="preserve"> Sağlıklı olmamı spor yapmaya borçluyum.</w:t>
      </w:r>
    </w:p>
    <w:p w:rsidR="00526FE4" w:rsidRPr="004C6151" w:rsidRDefault="00526FE4" w:rsidP="00421449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Pr="004C6151" w:rsidRDefault="00526FE4" w:rsidP="00A86B85">
      <w:pPr>
        <w:pStyle w:val="NoSpacing"/>
        <w:tabs>
          <w:tab w:val="left" w:pos="709"/>
        </w:tabs>
        <w:rPr>
          <w:sz w:val="24"/>
        </w:rPr>
      </w:pPr>
      <w:r>
        <w:rPr>
          <w:b/>
          <w:sz w:val="24"/>
          <w:bdr w:val="single" w:sz="4" w:space="0" w:color="auto"/>
          <w:shd w:val="clear" w:color="auto" w:fill="FBD4B4"/>
        </w:rPr>
        <w:t>10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</w:t>
      </w:r>
      <w:r>
        <w:rPr>
          <w:sz w:val="24"/>
        </w:rPr>
        <w:t xml:space="preserve">  </w:t>
      </w:r>
      <w:r w:rsidRPr="004C6151">
        <w:rPr>
          <w:sz w:val="24"/>
        </w:rPr>
        <w:t xml:space="preserve"> “</w:t>
      </w:r>
      <w:r w:rsidRPr="004C6151">
        <w:rPr>
          <w:b/>
          <w:i/>
          <w:sz w:val="24"/>
        </w:rPr>
        <w:t xml:space="preserve">Belli ki çok korkuyordu; </w:t>
      </w:r>
      <w:r w:rsidRPr="004C6151">
        <w:rPr>
          <w:b/>
          <w:i/>
          <w:sz w:val="24"/>
          <w:u w:val="single"/>
        </w:rPr>
        <w:t>ama</w:t>
      </w:r>
      <w:r w:rsidRPr="004C6151">
        <w:rPr>
          <w:b/>
          <w:i/>
          <w:sz w:val="24"/>
        </w:rPr>
        <w:t xml:space="preserve"> belli etmiyordu.</w:t>
      </w:r>
      <w:r w:rsidRPr="004C6151">
        <w:rPr>
          <w:sz w:val="24"/>
        </w:rPr>
        <w:t xml:space="preserve">” cümlesindeki altı çizili sözcüğün yerine aşağıdakilerden hangisi </w:t>
      </w:r>
      <w:r w:rsidRPr="004C6151">
        <w:rPr>
          <w:b/>
          <w:sz w:val="24"/>
        </w:rPr>
        <w:t>getirilemez?</w:t>
      </w:r>
      <w:r w:rsidRPr="004C6151">
        <w:rPr>
          <w:sz w:val="24"/>
        </w:rPr>
        <w:t xml:space="preserve"> </w:t>
      </w:r>
    </w:p>
    <w:p w:rsidR="00526FE4" w:rsidRPr="004C6151" w:rsidRDefault="00526FE4" w:rsidP="00A86B85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yalnız</w:t>
      </w:r>
      <w:r w:rsidRPr="004C6151">
        <w:rPr>
          <w:sz w:val="24"/>
        </w:rPr>
        <w:tab/>
      </w:r>
      <w:r w:rsidRPr="004C6151">
        <w:rPr>
          <w:b/>
          <w:sz w:val="24"/>
        </w:rPr>
        <w:t>B)</w:t>
      </w:r>
      <w:r w:rsidRPr="004C6151">
        <w:rPr>
          <w:sz w:val="24"/>
        </w:rPr>
        <w:t xml:space="preserve"> fakat</w:t>
      </w:r>
      <w:r w:rsidRPr="004C6151">
        <w:rPr>
          <w:sz w:val="24"/>
        </w:rPr>
        <w:tab/>
      </w:r>
      <w:r w:rsidRPr="004C6151">
        <w:rPr>
          <w:b/>
          <w:sz w:val="24"/>
        </w:rPr>
        <w:t xml:space="preserve">C) </w:t>
      </w:r>
      <w:r w:rsidRPr="004C6151">
        <w:rPr>
          <w:sz w:val="24"/>
        </w:rPr>
        <w:t xml:space="preserve">ancak </w:t>
      </w:r>
      <w:r w:rsidRPr="004C6151">
        <w:rPr>
          <w:sz w:val="24"/>
        </w:rPr>
        <w:tab/>
      </w:r>
      <w:r w:rsidRPr="004C6151">
        <w:rPr>
          <w:b/>
          <w:sz w:val="24"/>
        </w:rPr>
        <w:t xml:space="preserve">D) </w:t>
      </w:r>
      <w:r w:rsidRPr="004C6151">
        <w:rPr>
          <w:sz w:val="24"/>
        </w:rPr>
        <w:t>çünkü</w:t>
      </w:r>
    </w:p>
    <w:p w:rsidR="00526FE4" w:rsidRDefault="00526FE4" w:rsidP="00C90F5C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Default="00526FE4" w:rsidP="00C90F5C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Default="00526FE4" w:rsidP="00C90F5C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Default="00526FE4" w:rsidP="00C90F5C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Default="00526FE4" w:rsidP="00C90F5C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Pr="004C6151" w:rsidRDefault="00526FE4" w:rsidP="00C90F5C">
      <w:pPr>
        <w:pStyle w:val="NoSpacing"/>
        <w:tabs>
          <w:tab w:val="left" w:pos="709"/>
        </w:tabs>
        <w:rPr>
          <w:sz w:val="24"/>
        </w:rPr>
      </w:pPr>
      <w:r>
        <w:rPr>
          <w:noProof/>
          <w:lang w:eastAsia="tr-TR"/>
        </w:rPr>
        <w:pict>
          <v:shape id="_x0000_s1042" type="#_x0000_t75" style="position:absolute;margin-left:205.5pt;margin-top:25.9pt;width:37.65pt;height:42.6pt;z-index:-251650048;visibility:visible">
            <v:imagedata r:id="rId6" o:title="" grayscale="t" bilevel="t"/>
          </v:shape>
        </w:pict>
      </w:r>
      <w:r>
        <w:rPr>
          <w:b/>
          <w:sz w:val="24"/>
          <w:bdr w:val="single" w:sz="4" w:space="0" w:color="auto"/>
          <w:shd w:val="clear" w:color="auto" w:fill="FBD4B4"/>
        </w:rPr>
        <w:t>11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Aşağıdaki öğrencilerden hangisi “</w:t>
      </w:r>
      <w:r w:rsidRPr="004C6151">
        <w:rPr>
          <w:b/>
          <w:i/>
          <w:sz w:val="24"/>
        </w:rPr>
        <w:t>anı</w:t>
      </w:r>
      <w:r w:rsidRPr="004C6151">
        <w:rPr>
          <w:sz w:val="24"/>
        </w:rPr>
        <w:t>” sözcüğüyle eş anlamlı bir sözcüğün bulunduğu tümce kurmuştur?</w:t>
      </w:r>
    </w:p>
    <w:p w:rsidR="00526FE4" w:rsidRPr="004C6151" w:rsidRDefault="00526FE4" w:rsidP="00C90F5C">
      <w:pPr>
        <w:pStyle w:val="NoSpacing"/>
        <w:tabs>
          <w:tab w:val="left" w:pos="709"/>
        </w:tabs>
        <w:rPr>
          <w:sz w:val="24"/>
        </w:rPr>
      </w:pPr>
      <w:r>
        <w:rPr>
          <w:noProof/>
          <w:lang w:eastAsia="tr-TR"/>
        </w:rPr>
        <w:pict>
          <v:rect id="Rectangle 601" o:spid="_x0000_s1043" style="position:absolute;margin-left:14.3pt;margin-top:12.25pt;width:188.85pt;height:22.0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">
            <v:textbox>
              <w:txbxContent>
                <w:p w:rsidR="00526FE4" w:rsidRPr="00090F3A" w:rsidRDefault="00526FE4" w:rsidP="00090F3A">
                  <w:pPr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</w:rPr>
                    <w:t>Yazdığım hikâyeyi umarım beğenirsin.</w:t>
                  </w:r>
                </w:p>
              </w:txbxContent>
            </v:textbox>
          </v:rect>
        </w:pict>
      </w:r>
    </w:p>
    <w:p w:rsidR="00526FE4" w:rsidRPr="004C6151" w:rsidRDefault="00526FE4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A) </w:t>
      </w:r>
    </w:p>
    <w:p w:rsidR="00526FE4" w:rsidRPr="004C6151" w:rsidRDefault="00526FE4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>
        <w:rPr>
          <w:noProof/>
          <w:lang w:eastAsia="tr-TR"/>
        </w:rPr>
        <w:pict>
          <v:shape id="Resim 4" o:spid="_x0000_s1044" type="#_x0000_t75" style="position:absolute;margin-left:8.85pt;margin-top:12.4pt;width:40.1pt;height:42.6pt;z-index:-251649024;visibility:visible">
            <v:imagedata r:id="rId7" o:title="" grayscale="t" bilevel="t"/>
          </v:shape>
        </w:pict>
      </w:r>
    </w:p>
    <w:p w:rsidR="00526FE4" w:rsidRPr="004C6151" w:rsidRDefault="00526FE4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Pr="004C6151" w:rsidRDefault="00526FE4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>
        <w:rPr>
          <w:noProof/>
          <w:lang w:eastAsia="tr-TR"/>
        </w:rPr>
        <w:pict>
          <v:rect id="Rectangle 602" o:spid="_x0000_s1045" style="position:absolute;margin-left:57.7pt;margin-top:.65pt;width:153pt;height:22.0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">
            <v:textbox>
              <w:txbxContent>
                <w:p w:rsidR="00526FE4" w:rsidRPr="00090F3A" w:rsidRDefault="00526FE4" w:rsidP="00090F3A">
                  <w:pPr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</w:rPr>
                    <w:t>Okuduğum roman çok güzeldi.</w:t>
                  </w:r>
                </w:p>
              </w:txbxContent>
            </v:textbox>
          </v:rect>
        </w:pict>
      </w:r>
      <w:r w:rsidRPr="004C6151">
        <w:rPr>
          <w:b/>
          <w:sz w:val="24"/>
        </w:rPr>
        <w:t xml:space="preserve">B) </w:t>
      </w:r>
    </w:p>
    <w:p w:rsidR="00526FE4" w:rsidRPr="004C6151" w:rsidRDefault="00526FE4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>
        <w:rPr>
          <w:noProof/>
          <w:lang w:eastAsia="tr-TR"/>
        </w:rPr>
        <w:pict>
          <v:shape id="Resim 10" o:spid="_x0000_s1046" type="#_x0000_t75" style="position:absolute;margin-left:183.95pt;margin-top:10.15pt;width:40.55pt;height:43.2pt;z-index:-251646976;visibility:visible">
            <v:imagedata r:id="rId8" o:title="" grayscale="t" bilevel="t"/>
          </v:shape>
        </w:pict>
      </w:r>
    </w:p>
    <w:p w:rsidR="00526FE4" w:rsidRPr="004C6151" w:rsidRDefault="00526FE4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>
        <w:rPr>
          <w:noProof/>
          <w:lang w:eastAsia="tr-TR"/>
        </w:rPr>
        <w:pict>
          <v:rect id="Rectangle 603" o:spid="_x0000_s1047" style="position:absolute;margin-left:14.3pt;margin-top:11.25pt;width:169.15pt;height:22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">
            <v:textbox>
              <w:txbxContent>
                <w:p w:rsidR="00526FE4" w:rsidRPr="00090F3A" w:rsidRDefault="00526FE4" w:rsidP="00090F3A">
                  <w:pPr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</w:rPr>
                    <w:t>Günlük tutmaktan pek hoşlanmam.</w:t>
                  </w:r>
                </w:p>
              </w:txbxContent>
            </v:textbox>
          </v:rect>
        </w:pict>
      </w:r>
    </w:p>
    <w:p w:rsidR="00526FE4" w:rsidRPr="004C6151" w:rsidRDefault="00526FE4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C) </w:t>
      </w:r>
    </w:p>
    <w:p w:rsidR="00526FE4" w:rsidRPr="004C6151" w:rsidRDefault="00526FE4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>
        <w:rPr>
          <w:noProof/>
          <w:lang w:eastAsia="tr-TR"/>
        </w:rPr>
        <w:pict>
          <v:shape id="Resim 7" o:spid="_x0000_s1048" type="#_x0000_t75" style="position:absolute;margin-left:13.45pt;margin-top:13.05pt;width:49.75pt;height:42.9pt;z-index:-251648000;visibility:visible">
            <v:imagedata r:id="rId9" o:title="" grayscale="t" bilevel="t"/>
          </v:shape>
        </w:pict>
      </w:r>
    </w:p>
    <w:p w:rsidR="00526FE4" w:rsidRPr="004C6151" w:rsidRDefault="00526FE4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>
        <w:rPr>
          <w:noProof/>
          <w:lang w:eastAsia="tr-TR"/>
        </w:rPr>
        <w:pict>
          <v:rect id="Rectangle 604" o:spid="_x0000_s1049" style="position:absolute;margin-left:66.85pt;margin-top:5.95pt;width:143.85pt;height:33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">
            <v:textbox>
              <w:txbxContent>
                <w:p w:rsidR="00526FE4" w:rsidRPr="00090F3A" w:rsidRDefault="00526FE4" w:rsidP="00090F3A">
                  <w:pPr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</w:rPr>
                    <w:t>Bu sokağın her bir yanında hatıralarım vardır.</w:t>
                  </w:r>
                </w:p>
              </w:txbxContent>
            </v:textbox>
          </v:rect>
        </w:pict>
      </w:r>
    </w:p>
    <w:p w:rsidR="00526FE4" w:rsidRPr="004C6151" w:rsidRDefault="00526FE4" w:rsidP="00C90F5C">
      <w:pPr>
        <w:pStyle w:val="NoSpacing"/>
        <w:tabs>
          <w:tab w:val="left" w:pos="709"/>
        </w:tabs>
        <w:rPr>
          <w:sz w:val="24"/>
        </w:rPr>
      </w:pPr>
      <w:r w:rsidRPr="004C6151">
        <w:rPr>
          <w:b/>
          <w:sz w:val="24"/>
        </w:rPr>
        <w:t xml:space="preserve">D) </w:t>
      </w:r>
    </w:p>
    <w:p w:rsidR="00526FE4" w:rsidRPr="004C6151" w:rsidRDefault="00526FE4" w:rsidP="00C90F5C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Pr="004C6151" w:rsidRDefault="00526FE4" w:rsidP="00C90F5C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Default="00526FE4" w:rsidP="00C90F5C">
      <w:pPr>
        <w:pStyle w:val="NoSpacing"/>
        <w:tabs>
          <w:tab w:val="left" w:pos="709"/>
        </w:tabs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1</w:t>
      </w:r>
      <w:r>
        <w:rPr>
          <w:b/>
          <w:sz w:val="24"/>
          <w:bdr w:val="single" w:sz="4" w:space="0" w:color="auto"/>
          <w:shd w:val="clear" w:color="auto" w:fill="FBD4B4"/>
        </w:rPr>
        <w:t>2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“</w:t>
      </w:r>
      <w:r w:rsidRPr="004C6151">
        <w:rPr>
          <w:b/>
          <w:i/>
          <w:sz w:val="24"/>
        </w:rPr>
        <w:t>Baş</w:t>
      </w:r>
      <w:r w:rsidRPr="004C6151">
        <w:rPr>
          <w:sz w:val="24"/>
        </w:rPr>
        <w:t>” sözcüğü aşağıdaki tümcelerin hangisinde diğerlerinden farklı bir anlamda kullanılmıştır?</w:t>
      </w:r>
    </w:p>
    <w:p w:rsidR="00526FE4" w:rsidRPr="004C6151" w:rsidRDefault="00526FE4" w:rsidP="00C90F5C">
      <w:pPr>
        <w:pStyle w:val="NoSpacing"/>
        <w:tabs>
          <w:tab w:val="left" w:pos="709"/>
        </w:tabs>
        <w:rPr>
          <w:sz w:val="24"/>
        </w:rPr>
      </w:pPr>
    </w:p>
    <w:p w:rsidR="00526FE4" w:rsidRPr="004C6151" w:rsidRDefault="00526FE4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Başım her zamankinden çok ağrıyor.</w:t>
      </w:r>
    </w:p>
    <w:p w:rsidR="00526FE4" w:rsidRPr="004C6151" w:rsidRDefault="00526FE4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>B)</w:t>
      </w:r>
      <w:r w:rsidRPr="004C6151">
        <w:rPr>
          <w:sz w:val="24"/>
        </w:rPr>
        <w:t xml:space="preserve"> Ali, halay başı oldu.</w:t>
      </w:r>
    </w:p>
    <w:p w:rsidR="00526FE4" w:rsidRPr="004C6151" w:rsidRDefault="00526FE4" w:rsidP="006160E9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Grubun başını Ahmet çekiyor.</w:t>
      </w:r>
    </w:p>
    <w:p w:rsidR="00526FE4" w:rsidRPr="004C6151" w:rsidRDefault="00526FE4" w:rsidP="00EE1DAC">
      <w:pPr>
        <w:pStyle w:val="NoSpacing"/>
        <w:tabs>
          <w:tab w:val="left" w:pos="709"/>
        </w:tabs>
        <w:rPr>
          <w:sz w:val="24"/>
        </w:rPr>
      </w:pPr>
      <w:r w:rsidRPr="004C6151">
        <w:rPr>
          <w:b/>
          <w:sz w:val="24"/>
        </w:rPr>
        <w:t xml:space="preserve">D) </w:t>
      </w:r>
      <w:r w:rsidRPr="004C6151">
        <w:rPr>
          <w:sz w:val="24"/>
        </w:rPr>
        <w:t>İşin başında Zeynep vardı.</w:t>
      </w:r>
    </w:p>
    <w:p w:rsidR="00526FE4" w:rsidRPr="004C6151" w:rsidRDefault="00526FE4" w:rsidP="00EE1DAC">
      <w:pPr>
        <w:pStyle w:val="NoSpacing"/>
        <w:tabs>
          <w:tab w:val="left" w:pos="709"/>
        </w:tabs>
        <w:rPr>
          <w:sz w:val="24"/>
        </w:rPr>
      </w:pPr>
    </w:p>
    <w:p w:rsidR="00526FE4" w:rsidRDefault="00526FE4" w:rsidP="007E023D">
      <w:pPr>
        <w:pStyle w:val="NoSpacing"/>
        <w:tabs>
          <w:tab w:val="left" w:pos="709"/>
        </w:tabs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 xml:space="preserve"> </w:t>
      </w:r>
      <w:r>
        <w:rPr>
          <w:b/>
          <w:sz w:val="24"/>
          <w:bdr w:val="single" w:sz="4" w:space="0" w:color="auto"/>
          <w:shd w:val="clear" w:color="auto" w:fill="FBD4B4"/>
        </w:rPr>
        <w:t>13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“Aşağıdaki cümlelerin hangisinde “</w:t>
      </w:r>
      <w:r w:rsidRPr="004C6151">
        <w:rPr>
          <w:b/>
          <w:i/>
          <w:sz w:val="24"/>
        </w:rPr>
        <w:t>damar</w:t>
      </w:r>
      <w:r w:rsidRPr="004C6151">
        <w:rPr>
          <w:sz w:val="24"/>
        </w:rPr>
        <w:t xml:space="preserve">” kelimesi farklı anlamda kullanılmıştır? </w:t>
      </w:r>
    </w:p>
    <w:p w:rsidR="00526FE4" w:rsidRPr="004C6151" w:rsidRDefault="00526FE4" w:rsidP="007E023D">
      <w:pPr>
        <w:pStyle w:val="NoSpacing"/>
        <w:tabs>
          <w:tab w:val="left" w:pos="709"/>
        </w:tabs>
        <w:rPr>
          <w:sz w:val="24"/>
        </w:rPr>
      </w:pPr>
    </w:p>
    <w:p w:rsidR="00526FE4" w:rsidRPr="004C6151" w:rsidRDefault="00526FE4" w:rsidP="007E023D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Bu</w:t>
      </w:r>
      <w:r w:rsidRPr="004C6151">
        <w:rPr>
          <w:b/>
          <w:sz w:val="24"/>
        </w:rPr>
        <w:t xml:space="preserve"> </w:t>
      </w:r>
      <w:r w:rsidRPr="004C6151">
        <w:rPr>
          <w:sz w:val="24"/>
        </w:rPr>
        <w:t>damarlarda dolaşan asil kandır.</w:t>
      </w:r>
    </w:p>
    <w:p w:rsidR="00526FE4" w:rsidRPr="004C6151" w:rsidRDefault="00526FE4" w:rsidP="007E023D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>B)</w:t>
      </w:r>
      <w:r w:rsidRPr="004C6151">
        <w:rPr>
          <w:sz w:val="24"/>
        </w:rPr>
        <w:t xml:space="preserve"> Arkadaşımın şairlik damarı tuttu.</w:t>
      </w:r>
    </w:p>
    <w:p w:rsidR="00526FE4" w:rsidRPr="004C6151" w:rsidRDefault="00526FE4" w:rsidP="007E023D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Damarlarını nasıl da değiştirdiler.</w:t>
      </w:r>
    </w:p>
    <w:p w:rsidR="00526FE4" w:rsidRPr="004C6151" w:rsidRDefault="00526FE4" w:rsidP="007E023D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D) </w:t>
      </w:r>
      <w:r w:rsidRPr="004C6151">
        <w:rPr>
          <w:sz w:val="24"/>
        </w:rPr>
        <w:t>Hastanın iki damarı tıkalıydı.</w:t>
      </w:r>
    </w:p>
    <w:p w:rsidR="00526FE4" w:rsidRPr="004C6151" w:rsidRDefault="00526FE4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sz w:val="24"/>
        </w:rPr>
      </w:pPr>
    </w:p>
    <w:p w:rsidR="00526FE4" w:rsidRPr="004C6151" w:rsidRDefault="00526FE4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sz w:val="24"/>
        </w:rPr>
      </w:pPr>
      <w:r>
        <w:rPr>
          <w:noProof/>
          <w:lang w:eastAsia="tr-TR"/>
        </w:rPr>
        <w:pict>
          <v:shape id="Resim 29" o:spid="_x0000_s1050" type="#_x0000_t75" style="position:absolute;margin-left:11.15pt;margin-top:-.85pt;width:249.6pt;height:49.45pt;z-index:-251653120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">
            <v:imagedata r:id="rId10" o:title=""/>
            <o:lock v:ext="edit" aspectratio="f"/>
          </v:shape>
        </w:pict>
      </w:r>
    </w:p>
    <w:p w:rsidR="00526FE4" w:rsidRPr="004C6151" w:rsidRDefault="00526FE4" w:rsidP="004C6151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Pr="004C6151" w:rsidRDefault="00526FE4" w:rsidP="004C6151">
      <w:pPr>
        <w:pStyle w:val="NoSpacing"/>
        <w:tabs>
          <w:tab w:val="left" w:pos="709"/>
        </w:tabs>
        <w:rPr>
          <w:sz w:val="24"/>
        </w:rPr>
      </w:pPr>
      <w:r>
        <w:rPr>
          <w:b/>
          <w:sz w:val="24"/>
          <w:bdr w:val="single" w:sz="4" w:space="0" w:color="auto"/>
          <w:shd w:val="clear" w:color="auto" w:fill="FBD4B4"/>
        </w:rPr>
        <w:t>14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</w:t>
      </w:r>
    </w:p>
    <w:p w:rsidR="00526FE4" w:rsidRPr="004C6151" w:rsidRDefault="00526FE4" w:rsidP="004C6151">
      <w:pPr>
        <w:pStyle w:val="NoSpacing"/>
        <w:tabs>
          <w:tab w:val="left" w:pos="709"/>
        </w:tabs>
        <w:rPr>
          <w:sz w:val="24"/>
        </w:rPr>
      </w:pPr>
    </w:p>
    <w:p w:rsidR="00526FE4" w:rsidRPr="004C6151" w:rsidRDefault="00526FE4" w:rsidP="004C6151">
      <w:pPr>
        <w:pStyle w:val="NoSpacing"/>
        <w:tabs>
          <w:tab w:val="left" w:pos="284"/>
        </w:tabs>
        <w:rPr>
          <w:sz w:val="24"/>
        </w:rPr>
      </w:pPr>
      <w:r w:rsidRPr="004C6151">
        <w:rPr>
          <w:sz w:val="24"/>
        </w:rPr>
        <w:t xml:space="preserve">Yukarıdaki şekiller ve içindeki sözcükler bir kurala göre dizilmiştir. Aşağıdakilerden hangisi bu şekillerin devamı olabilir? </w:t>
      </w:r>
    </w:p>
    <w:p w:rsidR="00526FE4" w:rsidRPr="004C6151" w:rsidRDefault="00526FE4" w:rsidP="004C6151">
      <w:pPr>
        <w:pStyle w:val="NoSpacing"/>
        <w:tabs>
          <w:tab w:val="left" w:pos="284"/>
        </w:tabs>
        <w:rPr>
          <w:sz w:val="24"/>
        </w:rPr>
      </w:pPr>
      <w:r>
        <w:rPr>
          <w:noProof/>
          <w:lang w:eastAsia="tr-TR"/>
        </w:rPr>
        <w:pict>
          <v:shape id="Resim 2" o:spid="_x0000_s1051" type="#_x0000_t75" style="position:absolute;margin-left:146.85pt;margin-top:9.75pt;width:83.9pt;height:22.25pt;z-index:-251642880;visibility:visible">
            <v:imagedata r:id="rId11" o:title=""/>
          </v:shape>
        </w:pict>
      </w:r>
      <w:r>
        <w:rPr>
          <w:noProof/>
          <w:lang w:eastAsia="tr-TR"/>
        </w:rPr>
        <w:pict>
          <v:shape id="Resim 3" o:spid="_x0000_s1052" type="#_x0000_t75" style="position:absolute;margin-left:14.05pt;margin-top:10.4pt;width:86.05pt;height:22.55pt;z-index:-251645952;visibility:visible">
            <v:imagedata r:id="rId12" o:title=""/>
          </v:shape>
        </w:pict>
      </w:r>
    </w:p>
    <w:p w:rsidR="00526FE4" w:rsidRPr="004C6151" w:rsidRDefault="00526FE4" w:rsidP="004C6151">
      <w:pPr>
        <w:pStyle w:val="NoSpacing"/>
        <w:tabs>
          <w:tab w:val="left" w:pos="1418"/>
          <w:tab w:val="left" w:pos="2694"/>
          <w:tab w:val="left" w:pos="3969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b/>
          <w:sz w:val="24"/>
        </w:rPr>
        <w:tab/>
      </w:r>
      <w:r w:rsidRPr="004C6151">
        <w:rPr>
          <w:b/>
          <w:sz w:val="24"/>
        </w:rPr>
        <w:tab/>
        <w:t xml:space="preserve">B) </w:t>
      </w:r>
      <w:r w:rsidRPr="004C6151">
        <w:rPr>
          <w:sz w:val="24"/>
        </w:rPr>
        <w:tab/>
      </w:r>
    </w:p>
    <w:p w:rsidR="00526FE4" w:rsidRPr="004C6151" w:rsidRDefault="00526FE4" w:rsidP="004C6151">
      <w:pPr>
        <w:pStyle w:val="NoSpacing"/>
        <w:tabs>
          <w:tab w:val="left" w:pos="1418"/>
          <w:tab w:val="left" w:pos="2694"/>
          <w:tab w:val="left" w:pos="3969"/>
        </w:tabs>
        <w:rPr>
          <w:sz w:val="24"/>
        </w:rPr>
      </w:pPr>
      <w:r>
        <w:rPr>
          <w:noProof/>
          <w:lang w:eastAsia="tr-TR"/>
        </w:rPr>
        <w:pict>
          <v:shape id="Resim 40" o:spid="_x0000_s1053" type="#_x0000_t75" style="position:absolute;margin-left:146.85pt;margin-top:12.15pt;width:83.9pt;height:21.5pt;z-index:-251644928;visibility:visible">
            <v:imagedata r:id="rId13" o:title=""/>
          </v:shape>
        </w:pict>
      </w:r>
    </w:p>
    <w:p w:rsidR="00526FE4" w:rsidRPr="004C6151" w:rsidRDefault="00526FE4" w:rsidP="004C6151">
      <w:pPr>
        <w:pStyle w:val="NoSpacing"/>
        <w:tabs>
          <w:tab w:val="left" w:pos="1418"/>
          <w:tab w:val="left" w:pos="2694"/>
          <w:tab w:val="left" w:pos="3969"/>
        </w:tabs>
        <w:rPr>
          <w:sz w:val="24"/>
        </w:rPr>
      </w:pPr>
      <w:r>
        <w:rPr>
          <w:noProof/>
          <w:lang w:eastAsia="tr-TR"/>
        </w:rPr>
        <w:pict>
          <v:shape id="Resim 42" o:spid="_x0000_s1054" type="#_x0000_t75" style="position:absolute;margin-left:12.95pt;margin-top:.25pt;width:87.15pt;height:19.9pt;z-index:-251643904;visibility:visible">
            <v:imagedata r:id="rId14" o:title=""/>
          </v:shape>
        </w:pict>
      </w:r>
      <w:r w:rsidRPr="004C6151">
        <w:rPr>
          <w:b/>
          <w:sz w:val="24"/>
        </w:rPr>
        <w:t xml:space="preserve">C) </w:t>
      </w:r>
      <w:r w:rsidRPr="004C6151">
        <w:rPr>
          <w:b/>
          <w:sz w:val="24"/>
        </w:rPr>
        <w:tab/>
      </w:r>
      <w:r w:rsidRPr="004C6151">
        <w:rPr>
          <w:b/>
          <w:sz w:val="24"/>
        </w:rPr>
        <w:tab/>
        <w:t xml:space="preserve">D) </w:t>
      </w:r>
    </w:p>
    <w:p w:rsidR="00526FE4" w:rsidRPr="004C6151" w:rsidRDefault="00526FE4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sz w:val="24"/>
        </w:rPr>
      </w:pPr>
    </w:p>
    <w:p w:rsidR="00526FE4" w:rsidRPr="004C6151" w:rsidRDefault="00526FE4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sz w:val="24"/>
        </w:rPr>
      </w:pPr>
    </w:p>
    <w:p w:rsidR="00526FE4" w:rsidRPr="004C6151" w:rsidRDefault="00526FE4" w:rsidP="00A86B85">
      <w:pPr>
        <w:pStyle w:val="NoSpacing"/>
        <w:tabs>
          <w:tab w:val="left" w:pos="709"/>
        </w:tabs>
        <w:rPr>
          <w:sz w:val="24"/>
        </w:rPr>
      </w:pPr>
      <w:r>
        <w:rPr>
          <w:b/>
          <w:sz w:val="24"/>
          <w:bdr w:val="single" w:sz="4" w:space="0" w:color="auto"/>
          <w:shd w:val="clear" w:color="auto" w:fill="FBD4B4"/>
        </w:rPr>
        <w:t>15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Aşağıdaki sözcüklerden hangisinin ilk harfi her zaman büyük yazılır? </w:t>
      </w:r>
    </w:p>
    <w:p w:rsidR="00526FE4" w:rsidRPr="004C6151" w:rsidRDefault="00526FE4" w:rsidP="00A86B85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 xml:space="preserve">Futbol </w:t>
      </w:r>
      <w:r w:rsidRPr="004C6151">
        <w:rPr>
          <w:sz w:val="24"/>
        </w:rPr>
        <w:tab/>
      </w:r>
      <w:r w:rsidRPr="004C6151">
        <w:rPr>
          <w:b/>
          <w:sz w:val="24"/>
        </w:rPr>
        <w:t>B)</w:t>
      </w:r>
      <w:r w:rsidRPr="004C6151">
        <w:rPr>
          <w:sz w:val="24"/>
        </w:rPr>
        <w:t xml:space="preserve"> Beşiktaş</w:t>
      </w:r>
      <w:r w:rsidRPr="004C6151">
        <w:rPr>
          <w:sz w:val="24"/>
        </w:rPr>
        <w:tab/>
      </w:r>
      <w:r w:rsidRPr="004C6151">
        <w:rPr>
          <w:b/>
          <w:sz w:val="24"/>
        </w:rPr>
        <w:t xml:space="preserve">C) </w:t>
      </w:r>
      <w:r w:rsidRPr="004C6151">
        <w:rPr>
          <w:sz w:val="24"/>
        </w:rPr>
        <w:t xml:space="preserve">Hakem </w:t>
      </w:r>
      <w:r w:rsidRPr="004C6151">
        <w:rPr>
          <w:sz w:val="24"/>
        </w:rPr>
        <w:tab/>
      </w:r>
      <w:r w:rsidRPr="004C6151">
        <w:rPr>
          <w:b/>
          <w:sz w:val="24"/>
        </w:rPr>
        <w:t xml:space="preserve">D) </w:t>
      </w:r>
      <w:r w:rsidRPr="004C6151">
        <w:rPr>
          <w:sz w:val="24"/>
        </w:rPr>
        <w:t>Seyirci</w:t>
      </w:r>
    </w:p>
    <w:p w:rsidR="00526FE4" w:rsidRDefault="00526FE4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sz w:val="24"/>
        </w:rPr>
      </w:pPr>
    </w:p>
    <w:p w:rsidR="00526FE4" w:rsidRDefault="00526FE4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5" o:spid="_x0000_s1055" type="#_x0000_t202" style="position:absolute;margin-left:10.25pt;margin-top:13.85pt;width:488.9pt;height:23.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" strokeweight=".5pt">
            <v:textbox>
              <w:txbxContent>
                <w:p w:rsidR="00526FE4" w:rsidRPr="00A86B85" w:rsidRDefault="00526FE4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                          HER  SORU  5 PUANDIR.   BAŞARILAR DİLİYORUM.</w:t>
                  </w:r>
                </w:p>
              </w:txbxContent>
            </v:textbox>
          </v:shape>
        </w:pict>
      </w:r>
    </w:p>
    <w:p w:rsidR="00526FE4" w:rsidRDefault="00526FE4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sz w:val="24"/>
        </w:rPr>
      </w:pPr>
      <w:r>
        <w:rPr>
          <w:noProof/>
          <w:lang w:eastAsia="tr-TR"/>
        </w:rPr>
        <w:pict>
          <v:rect id="Rectangle 606" o:spid="_x0000_s1056" style="position:absolute;margin-left:38.8pt;margin-top:-21.95pt;width:154.1pt;height:4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">
            <v:textbox>
              <w:txbxContent>
                <w:p w:rsidR="00526FE4" w:rsidRPr="00C274DD" w:rsidRDefault="00526FE4" w:rsidP="00090F3A">
                  <w:pPr>
                    <w:rPr>
                      <w:b/>
                      <w:i/>
                      <w:sz w:val="22"/>
                      <w:szCs w:val="22"/>
                    </w:rPr>
                  </w:pPr>
                  <w:r w:rsidRPr="00C274DD">
                    <w:rPr>
                      <w:b/>
                      <w:i/>
                    </w:rPr>
                    <w:t>Mahalledeki herkesin onu sevmesinin sebebi çok cömert olmasıydı.</w:t>
                  </w:r>
                </w:p>
              </w:txbxContent>
            </v:textbox>
          </v:rect>
        </w:pict>
      </w:r>
    </w:p>
    <w:p w:rsidR="00526FE4" w:rsidRDefault="00526FE4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sz w:val="24"/>
        </w:rPr>
      </w:pPr>
    </w:p>
    <w:p w:rsidR="00526FE4" w:rsidRPr="004C6151" w:rsidRDefault="00526FE4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sz w:val="24"/>
        </w:rPr>
      </w:pPr>
    </w:p>
    <w:p w:rsidR="00526FE4" w:rsidRDefault="00526FE4" w:rsidP="00A86B85">
      <w:pPr>
        <w:pStyle w:val="NoSpacing"/>
        <w:tabs>
          <w:tab w:val="left" w:pos="709"/>
        </w:tabs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1</w:t>
      </w:r>
      <w:r>
        <w:rPr>
          <w:b/>
          <w:sz w:val="24"/>
          <w:bdr w:val="single" w:sz="4" w:space="0" w:color="auto"/>
          <w:shd w:val="clear" w:color="auto" w:fill="FBD4B4"/>
        </w:rPr>
        <w:t>6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</w:t>
      </w:r>
      <w:r>
        <w:rPr>
          <w:sz w:val="24"/>
        </w:rPr>
        <w:t xml:space="preserve">  </w:t>
      </w:r>
      <w:r w:rsidRPr="004C6151">
        <w:rPr>
          <w:sz w:val="24"/>
        </w:rPr>
        <w:t xml:space="preserve">Aşağıdaki sözcüklerden hangisi yukarıdaki tümcede kullanılan sözcüklerden birinin </w:t>
      </w:r>
      <w:r w:rsidRPr="004C6151">
        <w:rPr>
          <w:b/>
          <w:sz w:val="24"/>
          <w:u w:val="single"/>
        </w:rPr>
        <w:t>zıt (karşıt)</w:t>
      </w:r>
      <w:r w:rsidRPr="004C6151">
        <w:rPr>
          <w:sz w:val="24"/>
        </w:rPr>
        <w:t xml:space="preserve"> anlamlısıdır? </w:t>
      </w:r>
    </w:p>
    <w:p w:rsidR="00526FE4" w:rsidRPr="004C6151" w:rsidRDefault="00526FE4" w:rsidP="00A86B85">
      <w:pPr>
        <w:pStyle w:val="NoSpacing"/>
        <w:tabs>
          <w:tab w:val="left" w:pos="709"/>
        </w:tabs>
        <w:rPr>
          <w:sz w:val="24"/>
        </w:rPr>
      </w:pPr>
    </w:p>
    <w:p w:rsidR="00526FE4" w:rsidRPr="004C6151" w:rsidRDefault="00526FE4" w:rsidP="00A86B85">
      <w:pPr>
        <w:pStyle w:val="NoSpacing"/>
        <w:tabs>
          <w:tab w:val="left" w:pos="1418"/>
          <w:tab w:val="left" w:pos="2552"/>
          <w:tab w:val="left" w:pos="3969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Cimri</w:t>
      </w:r>
      <w:r w:rsidRPr="004C6151">
        <w:rPr>
          <w:b/>
          <w:sz w:val="24"/>
        </w:rPr>
        <w:tab/>
        <w:t xml:space="preserve">B) </w:t>
      </w:r>
      <w:r w:rsidRPr="004C6151">
        <w:rPr>
          <w:sz w:val="24"/>
        </w:rPr>
        <w:t>Eli açık</w:t>
      </w:r>
      <w:r w:rsidRPr="004C6151">
        <w:rPr>
          <w:sz w:val="24"/>
        </w:rPr>
        <w:tab/>
      </w: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Yaramaz</w:t>
      </w:r>
      <w:r w:rsidRPr="004C6151">
        <w:rPr>
          <w:b/>
          <w:sz w:val="24"/>
        </w:rPr>
        <w:tab/>
        <w:t xml:space="preserve">D) </w:t>
      </w:r>
      <w:r w:rsidRPr="004C6151">
        <w:rPr>
          <w:sz w:val="24"/>
        </w:rPr>
        <w:t xml:space="preserve">Taze </w:t>
      </w:r>
    </w:p>
    <w:p w:rsidR="00526FE4" w:rsidRPr="004C6151" w:rsidRDefault="00526FE4" w:rsidP="00D60408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Default="00526FE4" w:rsidP="004C6151">
      <w:pPr>
        <w:pStyle w:val="NoSpacing"/>
        <w:tabs>
          <w:tab w:val="left" w:pos="567"/>
        </w:tabs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1</w:t>
      </w:r>
      <w:r>
        <w:rPr>
          <w:b/>
          <w:sz w:val="24"/>
          <w:bdr w:val="single" w:sz="4" w:space="0" w:color="auto"/>
          <w:shd w:val="clear" w:color="auto" w:fill="FBD4B4"/>
        </w:rPr>
        <w:t>7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 Aşağıdaki sözcük gruplarından hangisiyle anlamlı bir cümle oluşturulamaz?</w:t>
      </w:r>
    </w:p>
    <w:p w:rsidR="00526FE4" w:rsidRPr="004C6151" w:rsidRDefault="00526FE4" w:rsidP="004C6151">
      <w:pPr>
        <w:pStyle w:val="NoSpacing"/>
        <w:tabs>
          <w:tab w:val="left" w:pos="567"/>
        </w:tabs>
        <w:rPr>
          <w:sz w:val="24"/>
        </w:rPr>
      </w:pPr>
    </w:p>
    <w:p w:rsidR="00526FE4" w:rsidRPr="004C6151" w:rsidRDefault="00526FE4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kek / ben / sıcak / elmalı</w:t>
      </w:r>
    </w:p>
    <w:p w:rsidR="00526FE4" w:rsidRPr="004C6151" w:rsidRDefault="00526FE4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>B)</w:t>
      </w:r>
      <w:r w:rsidRPr="004C6151">
        <w:rPr>
          <w:sz w:val="24"/>
        </w:rPr>
        <w:t xml:space="preserve"> iyi / sanırım / gece / uyudum</w:t>
      </w:r>
    </w:p>
    <w:p w:rsidR="00526FE4" w:rsidRPr="004C6151" w:rsidRDefault="00526FE4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severim / kuru / çok / üzümü</w:t>
      </w:r>
    </w:p>
    <w:p w:rsidR="00526FE4" w:rsidRPr="004C6151" w:rsidRDefault="00526FE4" w:rsidP="00207064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D) </w:t>
      </w:r>
      <w:r w:rsidRPr="004C6151">
        <w:rPr>
          <w:sz w:val="24"/>
        </w:rPr>
        <w:t>aramış / beni / kim</w:t>
      </w:r>
    </w:p>
    <w:p w:rsidR="00526FE4" w:rsidRPr="004C6151" w:rsidRDefault="00526FE4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Pr="004C6151" w:rsidRDefault="00526FE4" w:rsidP="000F6115">
      <w:pPr>
        <w:pStyle w:val="NoSpacing"/>
        <w:tabs>
          <w:tab w:val="left" w:pos="426"/>
        </w:tabs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1</w:t>
      </w:r>
      <w:r>
        <w:rPr>
          <w:b/>
          <w:sz w:val="24"/>
          <w:bdr w:val="single" w:sz="4" w:space="0" w:color="auto"/>
          <w:shd w:val="clear" w:color="auto" w:fill="FBD4B4"/>
        </w:rPr>
        <w:t>8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ab/>
      </w:r>
      <w:r w:rsidRPr="004C6151">
        <w:rPr>
          <w:b/>
          <w:i/>
          <w:sz w:val="24"/>
        </w:rPr>
        <w:t>I.</w:t>
      </w:r>
      <w:r w:rsidRPr="004C6151">
        <w:rPr>
          <w:i/>
          <w:sz w:val="24"/>
        </w:rPr>
        <w:t xml:space="preserve"> Gece geç saatlere kadar televizyon izler.</w:t>
      </w:r>
    </w:p>
    <w:p w:rsidR="00526FE4" w:rsidRPr="004C6151" w:rsidRDefault="00526FE4" w:rsidP="000F6115">
      <w:pPr>
        <w:pStyle w:val="NoSpacing"/>
        <w:tabs>
          <w:tab w:val="left" w:pos="426"/>
        </w:tabs>
        <w:rPr>
          <w:i/>
          <w:sz w:val="24"/>
        </w:rPr>
      </w:pPr>
      <w:r w:rsidRPr="004C6151">
        <w:rPr>
          <w:i/>
          <w:sz w:val="24"/>
        </w:rPr>
        <w:tab/>
      </w:r>
      <w:r w:rsidRPr="004C6151">
        <w:rPr>
          <w:b/>
          <w:i/>
          <w:sz w:val="24"/>
        </w:rPr>
        <w:t>II.</w:t>
      </w:r>
      <w:r w:rsidRPr="004C6151">
        <w:rPr>
          <w:i/>
          <w:sz w:val="24"/>
        </w:rPr>
        <w:t xml:space="preserve"> Doktora giderler ve doktor televizyon izlemesini yasaklar.</w:t>
      </w:r>
    </w:p>
    <w:p w:rsidR="00526FE4" w:rsidRPr="004C6151" w:rsidRDefault="00526FE4" w:rsidP="000F6115">
      <w:pPr>
        <w:pStyle w:val="NoSpacing"/>
        <w:tabs>
          <w:tab w:val="left" w:pos="426"/>
        </w:tabs>
        <w:rPr>
          <w:i/>
          <w:sz w:val="24"/>
        </w:rPr>
      </w:pPr>
      <w:r w:rsidRPr="004C6151">
        <w:rPr>
          <w:i/>
          <w:sz w:val="24"/>
        </w:rPr>
        <w:tab/>
      </w:r>
      <w:r w:rsidRPr="004C6151">
        <w:rPr>
          <w:b/>
          <w:i/>
          <w:sz w:val="24"/>
        </w:rPr>
        <w:t>III.</w:t>
      </w:r>
      <w:r w:rsidRPr="004C6151">
        <w:rPr>
          <w:i/>
          <w:sz w:val="24"/>
        </w:rPr>
        <w:t xml:space="preserve"> Sabah şiddetli bir göz ağrısıyla uyanır.</w:t>
      </w:r>
    </w:p>
    <w:p w:rsidR="00526FE4" w:rsidRPr="004C6151" w:rsidRDefault="00526FE4" w:rsidP="000F6115">
      <w:pPr>
        <w:pStyle w:val="NoSpacing"/>
        <w:tabs>
          <w:tab w:val="left" w:pos="426"/>
        </w:tabs>
        <w:rPr>
          <w:sz w:val="24"/>
        </w:rPr>
      </w:pPr>
      <w:r w:rsidRPr="004C6151">
        <w:rPr>
          <w:i/>
          <w:sz w:val="24"/>
        </w:rPr>
        <w:tab/>
      </w:r>
      <w:r w:rsidRPr="004C6151">
        <w:rPr>
          <w:b/>
          <w:i/>
          <w:sz w:val="24"/>
        </w:rPr>
        <w:t>IV.</w:t>
      </w:r>
      <w:r w:rsidRPr="004C6151">
        <w:rPr>
          <w:i/>
          <w:sz w:val="24"/>
        </w:rPr>
        <w:t xml:space="preserve"> Fatih, televizyon izlemesini çok sever.</w:t>
      </w:r>
    </w:p>
    <w:p w:rsidR="00526FE4" w:rsidRPr="004C6151" w:rsidRDefault="00526FE4" w:rsidP="000F6115">
      <w:pPr>
        <w:pStyle w:val="NoSpacing"/>
        <w:tabs>
          <w:tab w:val="left" w:pos="284"/>
        </w:tabs>
        <w:rPr>
          <w:sz w:val="18"/>
          <w:szCs w:val="16"/>
        </w:rPr>
      </w:pPr>
    </w:p>
    <w:p w:rsidR="00526FE4" w:rsidRDefault="00526FE4" w:rsidP="00A54C15">
      <w:pPr>
        <w:pStyle w:val="NoSpacing"/>
        <w:tabs>
          <w:tab w:val="left" w:pos="284"/>
        </w:tabs>
        <w:rPr>
          <w:sz w:val="24"/>
        </w:rPr>
      </w:pPr>
      <w:r w:rsidRPr="004C6151">
        <w:rPr>
          <w:sz w:val="24"/>
        </w:rPr>
        <w:t xml:space="preserve">Yukarıdaki verilenlerle bir paragraf oluşturmak istenseydi sıralama nasıl olur? </w:t>
      </w:r>
    </w:p>
    <w:p w:rsidR="00526FE4" w:rsidRPr="004C6151" w:rsidRDefault="00526FE4" w:rsidP="00A54C15">
      <w:pPr>
        <w:pStyle w:val="NoSpacing"/>
        <w:tabs>
          <w:tab w:val="left" w:pos="284"/>
        </w:tabs>
        <w:rPr>
          <w:sz w:val="24"/>
        </w:rPr>
      </w:pPr>
    </w:p>
    <w:p w:rsidR="00526FE4" w:rsidRPr="004C6151" w:rsidRDefault="00526FE4" w:rsidP="00A54C15">
      <w:pPr>
        <w:pStyle w:val="NoSpacing"/>
        <w:tabs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 xml:space="preserve">4 – 3 – 2 – 1 </w:t>
      </w:r>
      <w:r w:rsidRPr="004C6151">
        <w:rPr>
          <w:b/>
          <w:sz w:val="24"/>
        </w:rPr>
        <w:tab/>
        <w:t xml:space="preserve">B) </w:t>
      </w:r>
      <w:r w:rsidRPr="004C6151">
        <w:rPr>
          <w:sz w:val="24"/>
        </w:rPr>
        <w:t xml:space="preserve">3 – 2 – 1 – 4 </w:t>
      </w:r>
    </w:p>
    <w:p w:rsidR="00526FE4" w:rsidRPr="004C6151" w:rsidRDefault="00526FE4" w:rsidP="00A54C15">
      <w:pPr>
        <w:pStyle w:val="NoSpacing"/>
        <w:tabs>
          <w:tab w:val="left" w:pos="284"/>
          <w:tab w:val="left" w:pos="2694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4 – 1 – 3 – 2</w:t>
      </w:r>
      <w:r w:rsidRPr="004C6151">
        <w:rPr>
          <w:b/>
          <w:sz w:val="24"/>
        </w:rPr>
        <w:tab/>
        <w:t xml:space="preserve">D) </w:t>
      </w:r>
      <w:r w:rsidRPr="004C6151">
        <w:rPr>
          <w:sz w:val="24"/>
        </w:rPr>
        <w:t>1 – 4 – 3 – 2</w:t>
      </w:r>
    </w:p>
    <w:p w:rsidR="00526FE4" w:rsidRPr="004C6151" w:rsidRDefault="00526FE4" w:rsidP="00D20079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Pr="004C6151" w:rsidRDefault="00526FE4" w:rsidP="00D20079">
      <w:pPr>
        <w:pStyle w:val="NoSpacing"/>
        <w:tabs>
          <w:tab w:val="left" w:pos="284"/>
        </w:tabs>
        <w:rPr>
          <w:sz w:val="24"/>
        </w:rPr>
      </w:pPr>
      <w:r w:rsidRPr="004C6151">
        <w:rPr>
          <w:b/>
          <w:sz w:val="24"/>
          <w:bdr w:val="single" w:sz="4" w:space="0" w:color="auto"/>
          <w:shd w:val="clear" w:color="auto" w:fill="FBD4B4"/>
        </w:rPr>
        <w:t>1</w:t>
      </w:r>
      <w:r>
        <w:rPr>
          <w:b/>
          <w:sz w:val="24"/>
          <w:bdr w:val="single" w:sz="4" w:space="0" w:color="auto"/>
          <w:shd w:val="clear" w:color="auto" w:fill="FBD4B4"/>
        </w:rPr>
        <w:t>9</w: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Aşağıdaki görsellerden hangisinin adı sözlükte en sonda yer alır? </w:t>
      </w:r>
    </w:p>
    <w:p w:rsidR="00526FE4" w:rsidRPr="004C6151" w:rsidRDefault="00526FE4" w:rsidP="00D20079">
      <w:pPr>
        <w:pStyle w:val="NoSpacing"/>
        <w:tabs>
          <w:tab w:val="left" w:pos="284"/>
        </w:tabs>
        <w:rPr>
          <w:sz w:val="24"/>
        </w:rPr>
      </w:pPr>
      <w:r>
        <w:rPr>
          <w:noProof/>
          <w:lang w:eastAsia="tr-TR"/>
        </w:rPr>
        <w:pict>
          <v:shape id="Resim 25" o:spid="_x0000_s1057" type="#_x0000_t75" style="position:absolute;margin-left:139.7pt;margin-top:5.05pt;width:70.1pt;height:28.05pt;rotation:-1617864fd;z-index:-251654144;visibility:visible">
            <v:imagedata r:id="rId15" o:title=""/>
          </v:shape>
        </w:pict>
      </w:r>
      <w:r>
        <w:rPr>
          <w:noProof/>
          <w:lang w:eastAsia="tr-TR"/>
        </w:rPr>
        <w:pict>
          <v:shape id="Resim 22" o:spid="_x0000_s1058" type="#_x0000_t75" style="position:absolute;margin-left:16.2pt;margin-top:6.4pt;width:27.7pt;height:32pt;rotation:-818361fd;z-index:-251656192;visibility:visible">
            <v:imagedata r:id="rId16" o:title=""/>
          </v:shape>
        </w:pict>
      </w:r>
    </w:p>
    <w:p w:rsidR="00526FE4" w:rsidRPr="004C6151" w:rsidRDefault="00526FE4" w:rsidP="00117F3B">
      <w:pPr>
        <w:pStyle w:val="NoSpacing"/>
        <w:tabs>
          <w:tab w:val="left" w:pos="1418"/>
          <w:tab w:val="left" w:pos="2694"/>
          <w:tab w:val="left" w:pos="3969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b/>
          <w:sz w:val="24"/>
        </w:rPr>
        <w:tab/>
      </w:r>
      <w:r w:rsidRPr="004C6151">
        <w:rPr>
          <w:b/>
          <w:sz w:val="24"/>
        </w:rPr>
        <w:tab/>
        <w:t xml:space="preserve">B) </w:t>
      </w:r>
      <w:r w:rsidRPr="004C6151">
        <w:rPr>
          <w:sz w:val="24"/>
        </w:rPr>
        <w:tab/>
      </w:r>
    </w:p>
    <w:p w:rsidR="00526FE4" w:rsidRPr="004C6151" w:rsidRDefault="00526FE4" w:rsidP="00D20079">
      <w:pPr>
        <w:pStyle w:val="NoSpacing"/>
        <w:tabs>
          <w:tab w:val="left" w:pos="1418"/>
          <w:tab w:val="left" w:pos="2694"/>
          <w:tab w:val="left" w:pos="3969"/>
        </w:tabs>
        <w:rPr>
          <w:sz w:val="24"/>
        </w:rPr>
      </w:pPr>
    </w:p>
    <w:p w:rsidR="00526FE4" w:rsidRPr="004C6151" w:rsidRDefault="00526FE4" w:rsidP="00D20079">
      <w:pPr>
        <w:pStyle w:val="NoSpacing"/>
        <w:tabs>
          <w:tab w:val="left" w:pos="1418"/>
          <w:tab w:val="left" w:pos="2694"/>
          <w:tab w:val="left" w:pos="3969"/>
        </w:tabs>
        <w:rPr>
          <w:sz w:val="24"/>
        </w:rPr>
      </w:pPr>
      <w:r>
        <w:rPr>
          <w:noProof/>
          <w:lang w:eastAsia="tr-TR"/>
        </w:rPr>
        <w:pict>
          <v:shape id="Resim 23" o:spid="_x0000_s1059" type="#_x0000_t75" style="position:absolute;margin-left:12.65pt;margin-top:3pt;width:39.6pt;height:41.7pt;z-index:-251655168;visibility:visible">
            <v:imagedata r:id="rId17" o:title=""/>
          </v:shape>
        </w:pict>
      </w:r>
    </w:p>
    <w:p w:rsidR="00526FE4" w:rsidRPr="00C274DD" w:rsidRDefault="00526FE4" w:rsidP="00C274DD">
      <w:pPr>
        <w:pStyle w:val="NoSpacing"/>
        <w:tabs>
          <w:tab w:val="left" w:pos="1418"/>
          <w:tab w:val="left" w:pos="2694"/>
          <w:tab w:val="left" w:pos="3969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b/>
          <w:sz w:val="24"/>
        </w:rPr>
        <w:tab/>
      </w:r>
      <w:r w:rsidRPr="004C6151">
        <w:rPr>
          <w:b/>
          <w:sz w:val="24"/>
        </w:rPr>
        <w:tab/>
        <w:t>D</w:t>
      </w:r>
      <w:r>
        <w:rPr>
          <w:b/>
          <w:sz w:val="24"/>
        </w:rPr>
        <w:t xml:space="preserve">  </w:t>
      </w:r>
      <w:r w:rsidRPr="004C6151">
        <w:rPr>
          <w:b/>
          <w:sz w:val="24"/>
        </w:rPr>
        <w:t xml:space="preserve">) </w:t>
      </w:r>
      <w:r w:rsidRPr="000E7E46">
        <w:rPr>
          <w:b/>
          <w:noProof/>
          <w:sz w:val="24"/>
          <w:lang w:eastAsia="tr-TR"/>
        </w:rPr>
        <w:pict>
          <v:shape id="Resim 46" o:spid="_x0000_i1025" type="#_x0000_t75" style="width:39.75pt;height:36pt;visibility:visible">
            <v:imagedata r:id="rId18" o:title=""/>
          </v:shape>
        </w:pict>
      </w:r>
    </w:p>
    <w:p w:rsidR="00526FE4" w:rsidRPr="004C6151" w:rsidRDefault="00526FE4" w:rsidP="00EE1DAC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Pr="004C6151" w:rsidRDefault="00526FE4" w:rsidP="00EE1DAC">
      <w:pPr>
        <w:pStyle w:val="NoSpacing"/>
        <w:tabs>
          <w:tab w:val="left" w:pos="709"/>
        </w:tabs>
        <w:rPr>
          <w:sz w:val="24"/>
        </w:rPr>
      </w:pPr>
      <w:r>
        <w:rPr>
          <w:b/>
          <w:sz w:val="24"/>
          <w:bdr w:val="single" w:sz="4" w:space="0" w:color="auto"/>
          <w:shd w:val="clear" w:color="auto" w:fill="FBD4B4"/>
        </w:rPr>
        <w:t>20</w:t>
      </w:r>
      <w:r>
        <w:rPr>
          <w:noProof/>
          <w:lang w:eastAsia="tr-TR"/>
        </w:rPr>
        <w:pict>
          <v:rect id="Rectangle 608" o:spid="_x0000_s1060" style="position:absolute;margin-left:76.65pt;margin-top:-9.45pt;width:154.1pt;height:71.3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">
            <v:textbox>
              <w:txbxContent>
                <w:p w:rsidR="00526FE4" w:rsidRPr="00C274DD" w:rsidRDefault="00526FE4" w:rsidP="00EE1DAC">
                  <w:pPr>
                    <w:rPr>
                      <w:b/>
                      <w:i/>
                      <w:sz w:val="22"/>
                      <w:szCs w:val="22"/>
                    </w:rPr>
                  </w:pPr>
                  <w:r w:rsidRPr="00C274DD">
                    <w:rPr>
                      <w:b/>
                      <w:i/>
                    </w:rPr>
                    <w:t xml:space="preserve">Bu sene iyi bir oyun oynayamıyorum. </w:t>
                  </w:r>
                  <w:r w:rsidRPr="00C274DD">
                    <w:rPr>
                      <w:b/>
                      <w:i/>
                      <w:sz w:val="22"/>
                      <w:szCs w:val="22"/>
                    </w:rPr>
                    <w:t>Sakatlıklar yüzünden gol bile atamadım. Kendi kaleme attığım gol ise moralimi alt üst etti.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20" o:spid="_x0000_s1061" type="#_x0000_t75" style="position:absolute;margin-left:20.85pt;margin-top:-7.8pt;width:51.2pt;height:69.45pt;z-index:251664384;visibility:visible;mso-position-horizontal-relative:text;mso-position-vertical-relative:text">
            <v:imagedata r:id="rId19" o:title="" grayscale="t"/>
          </v:shape>
        </w:pict>
      </w:r>
      <w:r w:rsidRPr="004C6151">
        <w:rPr>
          <w:sz w:val="24"/>
          <w:bdr w:val="single" w:sz="4" w:space="0" w:color="auto"/>
          <w:shd w:val="clear" w:color="auto" w:fill="FBD4B4"/>
        </w:rPr>
        <w:t>.</w:t>
      </w:r>
      <w:r w:rsidRPr="004C6151">
        <w:rPr>
          <w:sz w:val="24"/>
        </w:rPr>
        <w:t xml:space="preserve"> </w:t>
      </w:r>
    </w:p>
    <w:p w:rsidR="00526FE4" w:rsidRPr="004C6151" w:rsidRDefault="00526FE4" w:rsidP="00EE1DAC">
      <w:pPr>
        <w:pStyle w:val="NoSpacing"/>
        <w:tabs>
          <w:tab w:val="left" w:pos="709"/>
        </w:tabs>
        <w:rPr>
          <w:sz w:val="24"/>
        </w:rPr>
      </w:pPr>
    </w:p>
    <w:p w:rsidR="00526FE4" w:rsidRPr="004C6151" w:rsidRDefault="00526FE4" w:rsidP="00EE1DAC">
      <w:pPr>
        <w:pStyle w:val="NoSpacing"/>
        <w:tabs>
          <w:tab w:val="left" w:pos="709"/>
        </w:tabs>
        <w:rPr>
          <w:sz w:val="24"/>
        </w:rPr>
      </w:pPr>
    </w:p>
    <w:p w:rsidR="00526FE4" w:rsidRPr="004C6151" w:rsidRDefault="00526FE4" w:rsidP="00EE1DAC">
      <w:pPr>
        <w:pStyle w:val="NoSpacing"/>
        <w:tabs>
          <w:tab w:val="left" w:pos="709"/>
        </w:tabs>
        <w:rPr>
          <w:sz w:val="24"/>
        </w:rPr>
      </w:pPr>
    </w:p>
    <w:p w:rsidR="00526FE4" w:rsidRPr="004C6151" w:rsidRDefault="00526FE4" w:rsidP="00EE1DAC">
      <w:pPr>
        <w:pStyle w:val="NoSpacing"/>
        <w:tabs>
          <w:tab w:val="left" w:pos="709"/>
        </w:tabs>
        <w:rPr>
          <w:sz w:val="12"/>
          <w:szCs w:val="10"/>
        </w:rPr>
      </w:pPr>
    </w:p>
    <w:p w:rsidR="00526FE4" w:rsidRPr="004C6151" w:rsidRDefault="00526FE4" w:rsidP="00EE1DAC">
      <w:pPr>
        <w:pStyle w:val="NoSpacing"/>
        <w:tabs>
          <w:tab w:val="left" w:pos="709"/>
        </w:tabs>
        <w:rPr>
          <w:sz w:val="12"/>
          <w:szCs w:val="10"/>
        </w:rPr>
      </w:pPr>
    </w:p>
    <w:p w:rsidR="00526FE4" w:rsidRPr="004C6151" w:rsidRDefault="00526FE4" w:rsidP="00EE1DAC">
      <w:pPr>
        <w:pStyle w:val="NoSpacing"/>
        <w:tabs>
          <w:tab w:val="left" w:pos="709"/>
        </w:tabs>
        <w:rPr>
          <w:sz w:val="24"/>
        </w:rPr>
      </w:pPr>
      <w:r w:rsidRPr="004C6151">
        <w:rPr>
          <w:sz w:val="24"/>
        </w:rPr>
        <w:t xml:space="preserve">Yukarıdaki futbolcunun konuşmasını aşağıdakilerden hangisi ile tamamlaması </w:t>
      </w:r>
      <w:r w:rsidRPr="004C6151">
        <w:rPr>
          <w:sz w:val="24"/>
          <w:u w:val="single"/>
        </w:rPr>
        <w:t>yanlış</w:t>
      </w:r>
      <w:r w:rsidRPr="004C6151">
        <w:rPr>
          <w:sz w:val="24"/>
        </w:rPr>
        <w:t xml:space="preserve"> </w:t>
      </w:r>
      <w:r w:rsidRPr="004C6151">
        <w:rPr>
          <w:sz w:val="24"/>
          <w:u w:val="single"/>
        </w:rPr>
        <w:t>olur</w:t>
      </w:r>
      <w:r w:rsidRPr="004C6151">
        <w:rPr>
          <w:sz w:val="24"/>
        </w:rPr>
        <w:t>?</w:t>
      </w:r>
    </w:p>
    <w:p w:rsidR="00526FE4" w:rsidRPr="004C6151" w:rsidRDefault="00526FE4" w:rsidP="00EE1DA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A) </w:t>
      </w:r>
      <w:r w:rsidRPr="004C6151">
        <w:rPr>
          <w:sz w:val="24"/>
        </w:rPr>
        <w:t>Bu gidişe bir dur demeliyim.</w:t>
      </w:r>
    </w:p>
    <w:p w:rsidR="00526FE4" w:rsidRPr="004C6151" w:rsidRDefault="00526FE4" w:rsidP="00EE1DA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>B)</w:t>
      </w:r>
      <w:r w:rsidRPr="004C6151">
        <w:rPr>
          <w:sz w:val="24"/>
        </w:rPr>
        <w:t xml:space="preserve"> Böyle giderse takımdan atılacağım.</w:t>
      </w:r>
    </w:p>
    <w:p w:rsidR="00526FE4" w:rsidRPr="004C6151" w:rsidRDefault="00526FE4" w:rsidP="00EE1DA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C) </w:t>
      </w:r>
      <w:r w:rsidRPr="004C6151">
        <w:rPr>
          <w:sz w:val="24"/>
        </w:rPr>
        <w:t>Bu yüzden çok mutluyum.</w:t>
      </w:r>
    </w:p>
    <w:p w:rsidR="00526FE4" w:rsidRPr="004C6151" w:rsidRDefault="00526FE4" w:rsidP="00EE1DAC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D) </w:t>
      </w:r>
      <w:r w:rsidRPr="004C6151">
        <w:rPr>
          <w:sz w:val="24"/>
        </w:rPr>
        <w:t>Bir an önce iyi oynamaya başlamalıyım.</w:t>
      </w:r>
    </w:p>
    <w:p w:rsidR="00526FE4" w:rsidRPr="004C6151" w:rsidRDefault="00526FE4" w:rsidP="00E13551">
      <w:pPr>
        <w:pStyle w:val="NoSpacing"/>
        <w:tabs>
          <w:tab w:val="left" w:pos="426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Default="00526FE4" w:rsidP="00913C6A">
      <w:pPr>
        <w:rPr>
          <w:sz w:val="28"/>
          <w:szCs w:val="28"/>
        </w:rPr>
      </w:pPr>
      <w:hyperlink r:id="rId20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526FE4" w:rsidRPr="004C6151" w:rsidRDefault="00526FE4" w:rsidP="00EE1DAC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Pr="004C6151" w:rsidRDefault="00526FE4" w:rsidP="00EE1DAC">
      <w:pPr>
        <w:pStyle w:val="NoSpacing"/>
        <w:tabs>
          <w:tab w:val="left" w:pos="284"/>
          <w:tab w:val="left" w:pos="1843"/>
          <w:tab w:val="left" w:pos="2552"/>
        </w:tabs>
        <w:rPr>
          <w:sz w:val="24"/>
        </w:rPr>
      </w:pPr>
    </w:p>
    <w:p w:rsidR="00526FE4" w:rsidRPr="004C6151" w:rsidRDefault="00526FE4" w:rsidP="009C3E11">
      <w:pPr>
        <w:pStyle w:val="NoSpacing"/>
        <w:tabs>
          <w:tab w:val="left" w:pos="284"/>
          <w:tab w:val="left" w:pos="2552"/>
        </w:tabs>
        <w:rPr>
          <w:sz w:val="24"/>
        </w:rPr>
      </w:pPr>
    </w:p>
    <w:p w:rsidR="00526FE4" w:rsidRPr="004C6151" w:rsidRDefault="00526FE4" w:rsidP="003F506F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Pr="004C6151" w:rsidRDefault="00526FE4" w:rsidP="004C6151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  <w:r w:rsidRPr="004C6151">
        <w:rPr>
          <w:b/>
          <w:sz w:val="24"/>
        </w:rPr>
        <w:t xml:space="preserve"> </w:t>
      </w:r>
    </w:p>
    <w:p w:rsidR="00526FE4" w:rsidRPr="004C6151" w:rsidRDefault="00526FE4" w:rsidP="00470908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Pr="004C6151" w:rsidRDefault="00526FE4" w:rsidP="00470908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Pr="004C6151" w:rsidRDefault="00526FE4" w:rsidP="00470908">
      <w:pPr>
        <w:pStyle w:val="NoSpacing"/>
        <w:tabs>
          <w:tab w:val="left" w:pos="709"/>
        </w:tabs>
        <w:rPr>
          <w:b/>
          <w:sz w:val="24"/>
          <w:bdr w:val="single" w:sz="4" w:space="0" w:color="auto"/>
          <w:shd w:val="clear" w:color="auto" w:fill="FBD4B4"/>
        </w:rPr>
      </w:pPr>
    </w:p>
    <w:p w:rsidR="00526FE4" w:rsidRPr="004C6151" w:rsidRDefault="00526FE4" w:rsidP="00470908">
      <w:pPr>
        <w:pStyle w:val="NoSpacing"/>
        <w:tabs>
          <w:tab w:val="left" w:pos="709"/>
        </w:tabs>
        <w:rPr>
          <w:sz w:val="24"/>
        </w:rPr>
      </w:pPr>
    </w:p>
    <w:p w:rsidR="00526FE4" w:rsidRPr="004C6151" w:rsidRDefault="00526FE4" w:rsidP="009C3E11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Pr="004C6151" w:rsidRDefault="00526FE4" w:rsidP="009C3E11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Pr="004C6151" w:rsidRDefault="00526FE4" w:rsidP="009C3E11">
      <w:pPr>
        <w:pStyle w:val="NoSpacing"/>
        <w:tabs>
          <w:tab w:val="left" w:pos="284"/>
          <w:tab w:val="left" w:pos="1843"/>
          <w:tab w:val="left" w:pos="3402"/>
        </w:tabs>
        <w:rPr>
          <w:sz w:val="24"/>
        </w:rPr>
      </w:pPr>
    </w:p>
    <w:p w:rsidR="00526FE4" w:rsidRPr="004C6151" w:rsidRDefault="00526FE4" w:rsidP="004C6151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Informal Roman" w:hAnsi="Informal Roman"/>
          <w:sz w:val="18"/>
          <w:szCs w:val="16"/>
        </w:rPr>
      </w:pPr>
    </w:p>
    <w:sectPr w:rsidR="00526FE4" w:rsidRPr="004C6151" w:rsidSect="00CD3992">
      <w:pgSz w:w="11906" w:h="16838" w:code="9"/>
      <w:pgMar w:top="993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26E5B"/>
    <w:rsid w:val="000338E7"/>
    <w:rsid w:val="00044263"/>
    <w:rsid w:val="00044AD6"/>
    <w:rsid w:val="00061D0B"/>
    <w:rsid w:val="0006231F"/>
    <w:rsid w:val="000834F9"/>
    <w:rsid w:val="00090F3A"/>
    <w:rsid w:val="000C301A"/>
    <w:rsid w:val="000C3F55"/>
    <w:rsid w:val="000C4BEA"/>
    <w:rsid w:val="000E7E46"/>
    <w:rsid w:val="000F176A"/>
    <w:rsid w:val="000F6115"/>
    <w:rsid w:val="00112C73"/>
    <w:rsid w:val="00117F3B"/>
    <w:rsid w:val="0016025F"/>
    <w:rsid w:val="0020400F"/>
    <w:rsid w:val="00207064"/>
    <w:rsid w:val="002707B7"/>
    <w:rsid w:val="00271B87"/>
    <w:rsid w:val="00292298"/>
    <w:rsid w:val="002A45D6"/>
    <w:rsid w:val="003026DC"/>
    <w:rsid w:val="003246DC"/>
    <w:rsid w:val="003340B1"/>
    <w:rsid w:val="00386920"/>
    <w:rsid w:val="0039576D"/>
    <w:rsid w:val="003D6BE2"/>
    <w:rsid w:val="003E0DFA"/>
    <w:rsid w:val="003F506F"/>
    <w:rsid w:val="00421449"/>
    <w:rsid w:val="00433DA1"/>
    <w:rsid w:val="00470908"/>
    <w:rsid w:val="00471E96"/>
    <w:rsid w:val="004A0D5A"/>
    <w:rsid w:val="004A12DE"/>
    <w:rsid w:val="004A35C9"/>
    <w:rsid w:val="004C6151"/>
    <w:rsid w:val="004C6A5D"/>
    <w:rsid w:val="004D2AF1"/>
    <w:rsid w:val="00510A25"/>
    <w:rsid w:val="00526FE4"/>
    <w:rsid w:val="00571B68"/>
    <w:rsid w:val="00574FAE"/>
    <w:rsid w:val="00582DC3"/>
    <w:rsid w:val="005B6320"/>
    <w:rsid w:val="005E1E59"/>
    <w:rsid w:val="00605BAA"/>
    <w:rsid w:val="00605BC6"/>
    <w:rsid w:val="006067E1"/>
    <w:rsid w:val="006160E9"/>
    <w:rsid w:val="006476A0"/>
    <w:rsid w:val="00662D3B"/>
    <w:rsid w:val="00683071"/>
    <w:rsid w:val="006A017A"/>
    <w:rsid w:val="006A3021"/>
    <w:rsid w:val="006A55F1"/>
    <w:rsid w:val="006E0976"/>
    <w:rsid w:val="006F3760"/>
    <w:rsid w:val="00700AFF"/>
    <w:rsid w:val="0071722F"/>
    <w:rsid w:val="007A67E9"/>
    <w:rsid w:val="007B2CE7"/>
    <w:rsid w:val="007E023D"/>
    <w:rsid w:val="007E3A08"/>
    <w:rsid w:val="008051BC"/>
    <w:rsid w:val="00826111"/>
    <w:rsid w:val="00832219"/>
    <w:rsid w:val="00892A67"/>
    <w:rsid w:val="0089364C"/>
    <w:rsid w:val="0089386E"/>
    <w:rsid w:val="008C5D1D"/>
    <w:rsid w:val="008D37CD"/>
    <w:rsid w:val="008E46AA"/>
    <w:rsid w:val="008F68C0"/>
    <w:rsid w:val="009100A3"/>
    <w:rsid w:val="00913C6A"/>
    <w:rsid w:val="00926B15"/>
    <w:rsid w:val="00945FDF"/>
    <w:rsid w:val="00960915"/>
    <w:rsid w:val="00963618"/>
    <w:rsid w:val="009712FB"/>
    <w:rsid w:val="0098142D"/>
    <w:rsid w:val="009953E9"/>
    <w:rsid w:val="009C3E11"/>
    <w:rsid w:val="00A265EB"/>
    <w:rsid w:val="00A54C15"/>
    <w:rsid w:val="00A86B85"/>
    <w:rsid w:val="00A86C0E"/>
    <w:rsid w:val="00AB21E6"/>
    <w:rsid w:val="00AF0400"/>
    <w:rsid w:val="00AF7611"/>
    <w:rsid w:val="00B170B3"/>
    <w:rsid w:val="00B22A7C"/>
    <w:rsid w:val="00B536AB"/>
    <w:rsid w:val="00B74B33"/>
    <w:rsid w:val="00BA44FC"/>
    <w:rsid w:val="00BC24B5"/>
    <w:rsid w:val="00BD1AB4"/>
    <w:rsid w:val="00BD1CEF"/>
    <w:rsid w:val="00BD1EAC"/>
    <w:rsid w:val="00BF5F86"/>
    <w:rsid w:val="00C015A5"/>
    <w:rsid w:val="00C274DD"/>
    <w:rsid w:val="00C45BC0"/>
    <w:rsid w:val="00C63763"/>
    <w:rsid w:val="00C852A9"/>
    <w:rsid w:val="00C90F5C"/>
    <w:rsid w:val="00CB5980"/>
    <w:rsid w:val="00CD3992"/>
    <w:rsid w:val="00CE04A9"/>
    <w:rsid w:val="00CF31D9"/>
    <w:rsid w:val="00D07E24"/>
    <w:rsid w:val="00D20079"/>
    <w:rsid w:val="00D200C2"/>
    <w:rsid w:val="00D46B3A"/>
    <w:rsid w:val="00D60408"/>
    <w:rsid w:val="00DC14BE"/>
    <w:rsid w:val="00DF4812"/>
    <w:rsid w:val="00E0064A"/>
    <w:rsid w:val="00E13551"/>
    <w:rsid w:val="00E22AE8"/>
    <w:rsid w:val="00E60395"/>
    <w:rsid w:val="00E71122"/>
    <w:rsid w:val="00EA3DE8"/>
    <w:rsid w:val="00EA458A"/>
    <w:rsid w:val="00EC5FA8"/>
    <w:rsid w:val="00ED114B"/>
    <w:rsid w:val="00ED3BD6"/>
    <w:rsid w:val="00EE0DD6"/>
    <w:rsid w:val="00EE1DAC"/>
    <w:rsid w:val="00EE7071"/>
    <w:rsid w:val="00F1272D"/>
    <w:rsid w:val="00F52244"/>
    <w:rsid w:val="00F57FF0"/>
    <w:rsid w:val="00F73F83"/>
    <w:rsid w:val="00F846FE"/>
    <w:rsid w:val="00FA3563"/>
    <w:rsid w:val="00FB2928"/>
    <w:rsid w:val="00FB4FF2"/>
    <w:rsid w:val="00FD4BAF"/>
    <w:rsid w:val="00FD6689"/>
    <w:rsid w:val="00FE5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B598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46B3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13C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50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3</Pages>
  <Words>643</Words>
  <Characters>3670</Characters>
  <Application>Microsoft Office Outlook</Application>
  <DocSecurity>0</DocSecurity>
  <Lines>0</Lines>
  <Paragraphs>0</Paragraphs>
  <ScaleCrop>false</ScaleCrop>
  <Manager>www.sorubak.com</Manager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ocak5567</dc:description>
  <cp:lastModifiedBy>casper</cp:lastModifiedBy>
  <cp:revision>9</cp:revision>
  <cp:lastPrinted>2013-10-30T08:34:00Z</cp:lastPrinted>
  <dcterms:created xsi:type="dcterms:W3CDTF">2013-10-28T15:50:00Z</dcterms:created>
  <dcterms:modified xsi:type="dcterms:W3CDTF">2013-10-31T12:03:00Z</dcterms:modified>
  <cp:category>www.sorubak.com</cp:category>
</cp:coreProperties>
</file>