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3D3" w:rsidRDefault="000F23D3" w:rsidP="00BE25F7">
      <w:r>
        <w:t>ADI SOYADI:……………………………..                                                TARİH:…../…./2012</w:t>
      </w:r>
    </w:p>
    <w:p w:rsidR="000F23D3" w:rsidRDefault="000F23D3" w:rsidP="00BE25F7">
      <w:r>
        <w:t>SINIFI:…….      NO:…….                                                                        ALDIĞI NOT:…….</w:t>
      </w:r>
    </w:p>
    <w:p w:rsidR="000F23D3" w:rsidRDefault="000F23D3" w:rsidP="00BE25F7">
      <w:pPr>
        <w:jc w:val="center"/>
        <w:rPr>
          <w:b/>
          <w:bCs/>
        </w:rPr>
      </w:pPr>
      <w:r w:rsidRPr="008D0F85">
        <w:rPr>
          <w:b/>
          <w:bCs/>
        </w:rPr>
        <w:t>4.</w:t>
      </w:r>
      <w:r>
        <w:rPr>
          <w:b/>
          <w:bCs/>
        </w:rPr>
        <w:t xml:space="preserve">A </w:t>
      </w:r>
      <w:r w:rsidRPr="008D0F85">
        <w:rPr>
          <w:b/>
          <w:bCs/>
        </w:rPr>
        <w:t xml:space="preserve"> SINIF</w:t>
      </w:r>
      <w:r>
        <w:rPr>
          <w:b/>
          <w:bCs/>
        </w:rPr>
        <w:t>I</w:t>
      </w:r>
      <w:r w:rsidRPr="008D0F85">
        <w:rPr>
          <w:b/>
          <w:bCs/>
        </w:rPr>
        <w:t xml:space="preserve"> </w:t>
      </w:r>
    </w:p>
    <w:p w:rsidR="000F23D3" w:rsidRPr="008D0F85" w:rsidRDefault="000F23D3" w:rsidP="00BE25F7">
      <w:pPr>
        <w:jc w:val="center"/>
        <w:rPr>
          <w:b/>
          <w:bCs/>
        </w:rPr>
      </w:pPr>
      <w:r w:rsidRPr="008D0F85">
        <w:rPr>
          <w:b/>
          <w:bCs/>
        </w:rPr>
        <w:t xml:space="preserve">TÜRKÇE </w:t>
      </w:r>
      <w:r>
        <w:rPr>
          <w:b/>
          <w:bCs/>
        </w:rPr>
        <w:t>DEĞERLENDİRME SORULARI</w:t>
      </w:r>
    </w:p>
    <w:p w:rsidR="000F23D3" w:rsidRDefault="000F23D3" w:rsidP="00BE25F7"/>
    <w:p w:rsidR="000F23D3" w:rsidRDefault="000F23D3" w:rsidP="00BE25F7">
      <w:pPr>
        <w:sectPr w:rsidR="000F23D3" w:rsidSect="0061521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hyperlink r:id="rId4" w:history="1">
        <w:r>
          <w:rPr>
            <w:rStyle w:val="Hyperlink"/>
          </w:rPr>
          <w:t>www.sorubak.com</w:t>
        </w:r>
      </w:hyperlink>
    </w:p>
    <w:p w:rsidR="000F23D3" w:rsidRDefault="000F23D3" w:rsidP="00BE25F7">
      <w:r>
        <w:t xml:space="preserve">       Balta girmemiş ormanlardan birine bir adam gelmiş. Onu gören ilk ağaç, hüngür hüngür ağlamaya başlayınca, uzaklardan bir ağaç: “Neden ağlıyorsun?” diye sormuş. </w:t>
      </w:r>
    </w:p>
    <w:p w:rsidR="000F23D3" w:rsidRDefault="000F23D3" w:rsidP="00BE25F7">
      <w:r>
        <w:t xml:space="preserve">       Ağlayan ağaç: “Artık sonumuz geldi!” demiş. “İnsan denen canlı, ormanlarınızda ve hepimizi kesecek.”</w:t>
      </w:r>
    </w:p>
    <w:p w:rsidR="000F23D3" w:rsidRDefault="000F23D3" w:rsidP="00BE25F7">
      <w:r>
        <w:t xml:space="preserve">       Uzaktaki ağaç: “Korkma! “ demiş. “Nasıl olsa o bir yabancı. Bizi yeterince tanımıyor.</w:t>
      </w:r>
    </w:p>
    <w:p w:rsidR="000F23D3" w:rsidRDefault="000F23D3" w:rsidP="00BE25F7">
      <w:r>
        <w:t xml:space="preserve">Eğer içimizden biri ihanet etmezse bize hiçbir şey yapamaz. “ </w:t>
      </w:r>
    </w:p>
    <w:p w:rsidR="000F23D3" w:rsidRDefault="000F23D3" w:rsidP="00BE25F7">
      <w:r>
        <w:t xml:space="preserve">        Ağlayan ağaç: “Evet!” demiş. “Bunları ben de biliyorum. Ancak içimizden birinin iha- netine uğradık bile. Çünkü adamın elindeki baltanın sapı ne yazık ki bizden.”</w:t>
      </w:r>
    </w:p>
    <w:p w:rsidR="000F23D3" w:rsidRDefault="000F23D3" w:rsidP="00BE25F7">
      <w:r>
        <w:t xml:space="preserve"> </w:t>
      </w:r>
    </w:p>
    <w:p w:rsidR="000F23D3" w:rsidRPr="00EC14ED" w:rsidRDefault="000F23D3" w:rsidP="00BE25F7">
      <w:pPr>
        <w:rPr>
          <w:b/>
          <w:bCs/>
        </w:rPr>
      </w:pPr>
      <w:r w:rsidRPr="00EC14ED">
        <w:rPr>
          <w:b/>
          <w:bCs/>
        </w:rPr>
        <w:t>1,</w:t>
      </w:r>
      <w:r>
        <w:rPr>
          <w:b/>
          <w:bCs/>
        </w:rPr>
        <w:t xml:space="preserve"> </w:t>
      </w:r>
      <w:r w:rsidRPr="00EC14ED">
        <w:rPr>
          <w:b/>
          <w:bCs/>
        </w:rPr>
        <w:t>2 ve 3. soruları yukarıdaki metne göre yanıtlayanız.</w:t>
      </w:r>
    </w:p>
    <w:p w:rsidR="000F23D3" w:rsidRDefault="000F23D3" w:rsidP="00BE25F7">
      <w:r>
        <w:t xml:space="preserve"> </w:t>
      </w:r>
    </w:p>
    <w:p w:rsidR="000F23D3" w:rsidRPr="008D0F85" w:rsidRDefault="000F23D3" w:rsidP="00BE25F7">
      <w:pPr>
        <w:rPr>
          <w:b/>
          <w:bCs/>
        </w:rPr>
      </w:pPr>
      <w:r w:rsidRPr="008D0F85">
        <w:rPr>
          <w:b/>
          <w:bCs/>
        </w:rPr>
        <w:t>1. Ağaç neden ağlıyormuş?</w:t>
      </w:r>
    </w:p>
    <w:p w:rsidR="000F23D3" w:rsidRDefault="000F23D3" w:rsidP="00BE25F7">
      <w:r>
        <w:t xml:space="preserve">    A. Arkadaşının ihanet etmesinden</w:t>
      </w:r>
    </w:p>
    <w:p w:rsidR="000F23D3" w:rsidRDefault="000F23D3" w:rsidP="00BE25F7">
      <w:r>
        <w:t xml:space="preserve">    B. Adamın bütün ağaçları kesmesinden</w:t>
      </w:r>
    </w:p>
    <w:p w:rsidR="000F23D3" w:rsidRDefault="000F23D3" w:rsidP="00BE25F7">
      <w:r>
        <w:t xml:space="preserve">    C. Yabancılarla karşılaşmasından</w:t>
      </w:r>
    </w:p>
    <w:p w:rsidR="000F23D3" w:rsidRDefault="000F23D3" w:rsidP="00BE25F7">
      <w:r>
        <w:t xml:space="preserve">    D. İnsanların ormana yerleşmesinden</w:t>
      </w:r>
    </w:p>
    <w:p w:rsidR="000F23D3" w:rsidRDefault="000F23D3" w:rsidP="00BE25F7">
      <w:r>
        <w:t xml:space="preserve"> </w:t>
      </w:r>
    </w:p>
    <w:p w:rsidR="000F23D3" w:rsidRPr="008D0F85" w:rsidRDefault="000F23D3" w:rsidP="00BE25F7">
      <w:pPr>
        <w:rPr>
          <w:b/>
          <w:bCs/>
        </w:rPr>
      </w:pPr>
      <w:r w:rsidRPr="008D0F85">
        <w:rPr>
          <w:b/>
          <w:bCs/>
        </w:rPr>
        <w:t>2. Uzaktaki ağaç ağlayan ağaca ne demiş?</w:t>
      </w:r>
    </w:p>
    <w:p w:rsidR="000F23D3" w:rsidRDefault="000F23D3" w:rsidP="00BE25F7">
      <w:r>
        <w:t xml:space="preserve">    A. Artık sonumuz geldi.</w:t>
      </w:r>
    </w:p>
    <w:p w:rsidR="000F23D3" w:rsidRDefault="000F23D3" w:rsidP="00BE25F7">
      <w:r>
        <w:t xml:space="preserve">    B. İnsanlar hepimizi kesecek.</w:t>
      </w:r>
    </w:p>
    <w:p w:rsidR="000F23D3" w:rsidRDefault="000F23D3" w:rsidP="00BE25F7">
      <w:r>
        <w:t xml:space="preserve">    C. İçimizden birinin ihaneti olmazsa hiçbir</w:t>
      </w:r>
    </w:p>
    <w:p w:rsidR="000F23D3" w:rsidRDefault="000F23D3" w:rsidP="00BE25F7">
      <w:r>
        <w:t xml:space="preserve">         şey yapamaz. </w:t>
      </w:r>
    </w:p>
    <w:p w:rsidR="000F23D3" w:rsidRDefault="000F23D3" w:rsidP="00BE25F7">
      <w:r>
        <w:t xml:space="preserve">    D. Ormanda yaşayamaz duruma geleceğiz</w:t>
      </w:r>
    </w:p>
    <w:p w:rsidR="000F23D3" w:rsidRDefault="000F23D3" w:rsidP="00BE25F7">
      <w:r>
        <w:t xml:space="preserve"> </w:t>
      </w:r>
    </w:p>
    <w:p w:rsidR="000F23D3" w:rsidRPr="001303F8" w:rsidRDefault="000F23D3" w:rsidP="00BE25F7">
      <w:pPr>
        <w:rPr>
          <w:b/>
          <w:bCs/>
        </w:rPr>
      </w:pPr>
      <w:r w:rsidRPr="001303F8">
        <w:rPr>
          <w:b/>
          <w:bCs/>
        </w:rPr>
        <w:t>3. Yukarıdaki metnin ana düşüncesi sizce ne</w:t>
      </w:r>
    </w:p>
    <w:p w:rsidR="000F23D3" w:rsidRPr="001303F8" w:rsidRDefault="000F23D3" w:rsidP="00BE25F7">
      <w:pPr>
        <w:rPr>
          <w:b/>
          <w:bCs/>
        </w:rPr>
      </w:pPr>
      <w:r w:rsidRPr="001303F8">
        <w:rPr>
          <w:b/>
          <w:bCs/>
        </w:rPr>
        <w:t xml:space="preserve">    olabilir?</w:t>
      </w:r>
    </w:p>
    <w:p w:rsidR="000F23D3" w:rsidRDefault="000F23D3" w:rsidP="00BE25F7">
      <w:r>
        <w:t xml:space="preserve">    A. Ağaçlar ormanın süsüdür.</w:t>
      </w:r>
    </w:p>
    <w:p w:rsidR="000F23D3" w:rsidRDefault="000F23D3" w:rsidP="00BE25F7">
      <w:r>
        <w:t xml:space="preserve">    B. Ormanlar yurdumuzun zenginlik </w:t>
      </w:r>
    </w:p>
    <w:p w:rsidR="000F23D3" w:rsidRDefault="000F23D3" w:rsidP="00BE25F7">
      <w:r>
        <w:t xml:space="preserve">        kaynaklarıdır.</w:t>
      </w:r>
    </w:p>
    <w:p w:rsidR="000F23D3" w:rsidRDefault="000F23D3" w:rsidP="00BE25F7">
      <w:r>
        <w:t xml:space="preserve">    C. İnsanlar ormanları korumalıdır.</w:t>
      </w:r>
    </w:p>
    <w:p w:rsidR="000F23D3" w:rsidRDefault="000F23D3" w:rsidP="00BE25F7">
      <w:r>
        <w:t xml:space="preserve">    D. Toplumları içindeki ihanetler yıkar.</w:t>
      </w:r>
    </w:p>
    <w:p w:rsidR="000F23D3" w:rsidRDefault="000F23D3" w:rsidP="00BE25F7">
      <w:r>
        <w:t xml:space="preserve"> </w:t>
      </w:r>
    </w:p>
    <w:p w:rsidR="000F23D3" w:rsidRDefault="000F23D3" w:rsidP="00BE25F7"/>
    <w:p w:rsidR="000F23D3" w:rsidRPr="001303F8" w:rsidRDefault="000F23D3" w:rsidP="00BE25F7">
      <w:pPr>
        <w:rPr>
          <w:b/>
          <w:bCs/>
        </w:rPr>
      </w:pPr>
      <w:r w:rsidRPr="001303F8">
        <w:rPr>
          <w:b/>
          <w:bCs/>
        </w:rPr>
        <w:t xml:space="preserve">4. Öğrenmenin bir diğer yolu da dinlemedir.  </w:t>
      </w:r>
    </w:p>
    <w:p w:rsidR="000F23D3" w:rsidRPr="001303F8" w:rsidRDefault="000F23D3" w:rsidP="00BE25F7">
      <w:pPr>
        <w:rPr>
          <w:b/>
          <w:bCs/>
        </w:rPr>
      </w:pPr>
      <w:r w:rsidRPr="001303F8">
        <w:rPr>
          <w:b/>
          <w:bCs/>
        </w:rPr>
        <w:t xml:space="preserve">    Aşağıdakilerden hangisi iyi bir dinleyici-</w:t>
      </w:r>
    </w:p>
    <w:p w:rsidR="000F23D3" w:rsidRPr="001303F8" w:rsidRDefault="000F23D3" w:rsidP="00BE25F7">
      <w:pPr>
        <w:rPr>
          <w:b/>
          <w:bCs/>
        </w:rPr>
      </w:pPr>
      <w:r w:rsidRPr="001303F8">
        <w:rPr>
          <w:b/>
          <w:bCs/>
        </w:rPr>
        <w:t xml:space="preserve">    nin özelliklerinden biri olamaz?  </w:t>
      </w:r>
    </w:p>
    <w:p w:rsidR="000F23D3" w:rsidRDefault="000F23D3" w:rsidP="00BE25F7">
      <w:r>
        <w:t xml:space="preserve">    A. Dikkatini dinlediğine yoğunlaştırır.</w:t>
      </w:r>
    </w:p>
    <w:p w:rsidR="000F23D3" w:rsidRDefault="000F23D3" w:rsidP="00BE25F7">
      <w:r>
        <w:t xml:space="preserve">    B. Konuşmacının sözünü kesmeden dinler.</w:t>
      </w:r>
    </w:p>
    <w:p w:rsidR="000F23D3" w:rsidRDefault="000F23D3" w:rsidP="00BE25F7">
      <w:r>
        <w:t xml:space="preserve">    C. Düşüncelerini hemen söyler.</w:t>
      </w:r>
    </w:p>
    <w:p w:rsidR="000F23D3" w:rsidRDefault="000F23D3" w:rsidP="00BE25F7">
      <w:r>
        <w:t xml:space="preserve">    D. Dinlediklerini zihninde canlandırır.</w:t>
      </w:r>
    </w:p>
    <w:p w:rsidR="000F23D3" w:rsidRDefault="000F23D3" w:rsidP="00BE25F7">
      <w:r>
        <w:t xml:space="preserve"> </w:t>
      </w:r>
    </w:p>
    <w:p w:rsidR="000F23D3" w:rsidRDefault="000F23D3" w:rsidP="00BE25F7">
      <w:r>
        <w:t xml:space="preserve"> </w:t>
      </w:r>
    </w:p>
    <w:p w:rsidR="000F23D3" w:rsidRDefault="000F23D3" w:rsidP="00BE25F7">
      <w:r>
        <w:t xml:space="preserve">  </w:t>
      </w:r>
    </w:p>
    <w:p w:rsidR="000F23D3" w:rsidRDefault="000F23D3" w:rsidP="00BE25F7">
      <w:r w:rsidRPr="001303F8">
        <w:rPr>
          <w:b/>
          <w:bCs/>
        </w:rPr>
        <w:t>5.</w:t>
      </w:r>
      <w:r>
        <w:t xml:space="preserve"> “Hava </w:t>
      </w:r>
      <w:r w:rsidRPr="00697751">
        <w:rPr>
          <w:u w:val="single"/>
        </w:rPr>
        <w:t>aniden</w:t>
      </w:r>
      <w:r>
        <w:t xml:space="preserve"> bulutlandı, şimşekler </w:t>
      </w:r>
    </w:p>
    <w:p w:rsidR="000F23D3" w:rsidRDefault="000F23D3" w:rsidP="00BE25F7">
      <w:r>
        <w:t xml:space="preserve">      çakmaya başladı.”</w:t>
      </w:r>
    </w:p>
    <w:p w:rsidR="000F23D3" w:rsidRPr="001303F8" w:rsidRDefault="000F23D3" w:rsidP="00BE25F7">
      <w:pPr>
        <w:rPr>
          <w:b/>
          <w:bCs/>
        </w:rPr>
      </w:pPr>
      <w:r w:rsidRPr="001303F8">
        <w:rPr>
          <w:b/>
          <w:bCs/>
        </w:rPr>
        <w:t xml:space="preserve">Yukarıdaki altı çizili sözcüğün yerine </w:t>
      </w:r>
    </w:p>
    <w:p w:rsidR="000F23D3" w:rsidRPr="001303F8" w:rsidRDefault="000F23D3" w:rsidP="00BE25F7">
      <w:pPr>
        <w:rPr>
          <w:b/>
          <w:bCs/>
        </w:rPr>
      </w:pPr>
      <w:r w:rsidRPr="001303F8">
        <w:rPr>
          <w:b/>
          <w:bCs/>
        </w:rPr>
        <w:t xml:space="preserve"> hangisi getirilemez?</w:t>
      </w:r>
    </w:p>
    <w:p w:rsidR="000F23D3" w:rsidRDefault="000F23D3" w:rsidP="00BE25F7">
      <w:r>
        <w:t xml:space="preserve">      A. ansızın                    B. birdenbire</w:t>
      </w:r>
    </w:p>
    <w:p w:rsidR="000F23D3" w:rsidRDefault="000F23D3" w:rsidP="00BE25F7">
      <w:r>
        <w:t xml:space="preserve">      C. tamamen                 D. birden</w:t>
      </w:r>
    </w:p>
    <w:p w:rsidR="000F23D3" w:rsidRDefault="000F23D3" w:rsidP="00BE25F7">
      <w:r>
        <w:t xml:space="preserve"> </w:t>
      </w:r>
    </w:p>
    <w:p w:rsidR="000F23D3" w:rsidRDefault="000F23D3" w:rsidP="00BE25F7">
      <w:r w:rsidRPr="001303F8">
        <w:rPr>
          <w:b/>
          <w:bCs/>
        </w:rPr>
        <w:t>6.</w:t>
      </w:r>
      <w:r>
        <w:t xml:space="preserve"> “sevgi, selvi, semer, seher, sepet” </w:t>
      </w:r>
    </w:p>
    <w:p w:rsidR="000F23D3" w:rsidRPr="001303F8" w:rsidRDefault="000F23D3" w:rsidP="00BE25F7">
      <w:pPr>
        <w:rPr>
          <w:b/>
          <w:bCs/>
        </w:rPr>
      </w:pPr>
      <w:r>
        <w:t xml:space="preserve">     </w:t>
      </w:r>
      <w:r w:rsidRPr="001303F8">
        <w:rPr>
          <w:b/>
          <w:bCs/>
        </w:rPr>
        <w:t xml:space="preserve">Yukarıdaki sözcükler alfabetik sıraya </w:t>
      </w:r>
    </w:p>
    <w:p w:rsidR="000F23D3" w:rsidRPr="001303F8" w:rsidRDefault="000F23D3" w:rsidP="00BE25F7">
      <w:pPr>
        <w:rPr>
          <w:b/>
          <w:bCs/>
        </w:rPr>
      </w:pPr>
      <w:r w:rsidRPr="001303F8">
        <w:rPr>
          <w:b/>
          <w:bCs/>
        </w:rPr>
        <w:t xml:space="preserve">     göre dizilse 3. sıraya hangisi gelir?</w:t>
      </w:r>
    </w:p>
    <w:p w:rsidR="000F23D3" w:rsidRDefault="000F23D3" w:rsidP="00BE25F7">
      <w:r>
        <w:t xml:space="preserve">     A. semer                  B. selvi</w:t>
      </w:r>
    </w:p>
    <w:p w:rsidR="000F23D3" w:rsidRDefault="000F23D3" w:rsidP="00BE25F7">
      <w:r>
        <w:t xml:space="preserve">     C. seher                   D. sepet.</w:t>
      </w:r>
    </w:p>
    <w:p w:rsidR="000F23D3" w:rsidRDefault="000F23D3" w:rsidP="00BE25F7">
      <w:r>
        <w:t xml:space="preserve"> </w:t>
      </w:r>
    </w:p>
    <w:p w:rsidR="000F23D3" w:rsidRDefault="000F23D3" w:rsidP="00BE25F7">
      <w:r>
        <w:t xml:space="preserve"> </w:t>
      </w:r>
    </w:p>
    <w:p w:rsidR="000F23D3" w:rsidRPr="001303F8" w:rsidRDefault="000F23D3" w:rsidP="00BE25F7">
      <w:pPr>
        <w:rPr>
          <w:b/>
          <w:bCs/>
        </w:rPr>
      </w:pPr>
      <w:r w:rsidRPr="001303F8">
        <w:rPr>
          <w:b/>
          <w:bCs/>
        </w:rPr>
        <w:t xml:space="preserve">7. Aşağıdaki sözcük çiftlerinden hangisi eş </w:t>
      </w:r>
    </w:p>
    <w:p w:rsidR="000F23D3" w:rsidRPr="001303F8" w:rsidRDefault="000F23D3" w:rsidP="00BE25F7">
      <w:pPr>
        <w:rPr>
          <w:b/>
          <w:bCs/>
        </w:rPr>
      </w:pPr>
      <w:r w:rsidRPr="001303F8">
        <w:rPr>
          <w:b/>
          <w:bCs/>
        </w:rPr>
        <w:t xml:space="preserve">    anlamlı değildir?</w:t>
      </w:r>
    </w:p>
    <w:p w:rsidR="000F23D3" w:rsidRDefault="000F23D3" w:rsidP="00BE25F7">
      <w:r>
        <w:t xml:space="preserve">      A.kara - siyah            B. dize - mısra</w:t>
      </w:r>
    </w:p>
    <w:p w:rsidR="000F23D3" w:rsidRDefault="000F23D3" w:rsidP="00BE25F7">
      <w:r>
        <w:t xml:space="preserve">      C. öykü - hikaye        D. başarı - ödül</w:t>
      </w:r>
    </w:p>
    <w:p w:rsidR="000F23D3" w:rsidRDefault="000F23D3" w:rsidP="00BE25F7">
      <w:r>
        <w:t xml:space="preserve"> </w:t>
      </w:r>
    </w:p>
    <w:p w:rsidR="000F23D3" w:rsidRDefault="000F23D3" w:rsidP="00BE25F7">
      <w:r>
        <w:t xml:space="preserve"> </w:t>
      </w:r>
    </w:p>
    <w:p w:rsidR="000F23D3" w:rsidRPr="001303F8" w:rsidRDefault="000F23D3" w:rsidP="00BE25F7">
      <w:pPr>
        <w:rPr>
          <w:b/>
          <w:bCs/>
        </w:rPr>
      </w:pPr>
      <w:r w:rsidRPr="001303F8">
        <w:rPr>
          <w:b/>
          <w:bCs/>
        </w:rPr>
        <w:t>8.</w:t>
      </w:r>
      <w:r>
        <w:t xml:space="preserve"> “sıcak” </w:t>
      </w:r>
      <w:r w:rsidRPr="001303F8">
        <w:rPr>
          <w:b/>
          <w:bCs/>
        </w:rPr>
        <w:t xml:space="preserve">sözcüğü hangi cümlede gerçek </w:t>
      </w:r>
    </w:p>
    <w:p w:rsidR="000F23D3" w:rsidRPr="001303F8" w:rsidRDefault="000F23D3" w:rsidP="00BE25F7">
      <w:pPr>
        <w:rPr>
          <w:b/>
          <w:bCs/>
        </w:rPr>
      </w:pPr>
      <w:r w:rsidRPr="001303F8">
        <w:rPr>
          <w:b/>
          <w:bCs/>
        </w:rPr>
        <w:t xml:space="preserve">     anlamı dışında kullanılmıştır?</w:t>
      </w:r>
    </w:p>
    <w:p w:rsidR="000F23D3" w:rsidRDefault="000F23D3" w:rsidP="00BE25F7">
      <w:r>
        <w:t xml:space="preserve">     A. Sıcak bir yaz akşamı deniz kenarında</w:t>
      </w:r>
    </w:p>
    <w:p w:rsidR="000F23D3" w:rsidRDefault="000F23D3" w:rsidP="00BE25F7">
      <w:r>
        <w:t xml:space="preserve">          oturmak çok güzel.</w:t>
      </w:r>
    </w:p>
    <w:p w:rsidR="000F23D3" w:rsidRDefault="000F23D3" w:rsidP="00BE25F7">
      <w:r>
        <w:t xml:space="preserve">     B. Sıcak bakışlarıyla herkesi etkiledi.</w:t>
      </w:r>
    </w:p>
    <w:p w:rsidR="000F23D3" w:rsidRDefault="000F23D3" w:rsidP="00BE25F7">
      <w:r>
        <w:t xml:space="preserve">     C. Yemek sıcak biraz bekleyin.</w:t>
      </w:r>
    </w:p>
    <w:p w:rsidR="000F23D3" w:rsidRDefault="000F23D3" w:rsidP="00BE25F7">
      <w:r>
        <w:t xml:space="preserve">     D. Bu yıl havalar daha da sıcak olacakmış</w:t>
      </w:r>
    </w:p>
    <w:p w:rsidR="000F23D3" w:rsidRDefault="000F23D3" w:rsidP="00BE25F7">
      <w:r>
        <w:t xml:space="preserve"> </w:t>
      </w:r>
    </w:p>
    <w:p w:rsidR="000F23D3" w:rsidRDefault="000F23D3" w:rsidP="00BE25F7">
      <w:r>
        <w:t xml:space="preserve"> </w:t>
      </w:r>
    </w:p>
    <w:p w:rsidR="000F23D3" w:rsidRDefault="000F23D3" w:rsidP="00BE25F7">
      <w:r w:rsidRPr="001303F8">
        <w:rPr>
          <w:b/>
          <w:bCs/>
        </w:rPr>
        <w:t>9.</w:t>
      </w:r>
      <w:r>
        <w:t xml:space="preserve"> “Çözmek” </w:t>
      </w:r>
      <w:r w:rsidRPr="001303F8">
        <w:rPr>
          <w:b/>
          <w:bCs/>
        </w:rPr>
        <w:t>sözcüğü hangi cümlede</w:t>
      </w:r>
      <w:r>
        <w:t xml:space="preserve"> </w:t>
      </w:r>
    </w:p>
    <w:p w:rsidR="000F23D3" w:rsidRDefault="000F23D3" w:rsidP="00BE25F7">
      <w:r>
        <w:t xml:space="preserve">    “eritmek” </w:t>
      </w:r>
      <w:r w:rsidRPr="001303F8">
        <w:rPr>
          <w:b/>
          <w:bCs/>
        </w:rPr>
        <w:t>anlamında kullanılmıştır?</w:t>
      </w:r>
    </w:p>
    <w:p w:rsidR="000F23D3" w:rsidRDefault="000F23D3" w:rsidP="00BE25F7">
      <w:r>
        <w:t xml:space="preserve">     A. Bu problemi yalnızca Ümit çözer.</w:t>
      </w:r>
    </w:p>
    <w:p w:rsidR="000F23D3" w:rsidRDefault="000F23D3" w:rsidP="00BE25F7">
      <w:r>
        <w:t xml:space="preserve">     B. Havalar ısınınca buzlar çözüldü.</w:t>
      </w:r>
    </w:p>
    <w:p w:rsidR="000F23D3" w:rsidRDefault="000F23D3" w:rsidP="00BE25F7">
      <w:r>
        <w:t xml:space="preserve">     C. Trafik sorununu ışıklar çözdü.</w:t>
      </w:r>
    </w:p>
    <w:p w:rsidR="000F23D3" w:rsidRDefault="000F23D3" w:rsidP="00BE25F7">
      <w:r>
        <w:t xml:space="preserve">     D. Annem salıncağın ipini çözdü.</w:t>
      </w:r>
    </w:p>
    <w:p w:rsidR="000F23D3" w:rsidRDefault="000F23D3" w:rsidP="00BE25F7">
      <w:r>
        <w:t xml:space="preserve"> </w:t>
      </w:r>
    </w:p>
    <w:p w:rsidR="000F23D3" w:rsidRDefault="000F23D3" w:rsidP="00BE25F7">
      <w:r>
        <w:t xml:space="preserve"> </w:t>
      </w:r>
    </w:p>
    <w:p w:rsidR="000F23D3" w:rsidRDefault="000F23D3" w:rsidP="00BE25F7">
      <w:r>
        <w:t xml:space="preserve"> </w:t>
      </w:r>
    </w:p>
    <w:p w:rsidR="000F23D3" w:rsidRDefault="000F23D3" w:rsidP="00BE25F7">
      <w:r w:rsidRPr="001303F8">
        <w:rPr>
          <w:b/>
          <w:bCs/>
        </w:rPr>
        <w:t>10.</w:t>
      </w:r>
      <w:r>
        <w:t xml:space="preserve"> “Bu </w:t>
      </w:r>
      <w:r w:rsidRPr="00E82E2E">
        <w:rPr>
          <w:u w:val="single"/>
        </w:rPr>
        <w:t>yaş</w:t>
      </w:r>
      <w:r>
        <w:t xml:space="preserve"> çoraplarla okula gidemezsin.”</w:t>
      </w:r>
    </w:p>
    <w:p w:rsidR="000F23D3" w:rsidRPr="001303F8" w:rsidRDefault="000F23D3" w:rsidP="00BE25F7">
      <w:pPr>
        <w:rPr>
          <w:b/>
          <w:bCs/>
        </w:rPr>
      </w:pPr>
      <w:r>
        <w:t xml:space="preserve">       </w:t>
      </w:r>
      <w:r w:rsidRPr="001303F8">
        <w:rPr>
          <w:b/>
          <w:bCs/>
        </w:rPr>
        <w:t>cümlesinde altı  çizili sözcüğün zıt an</w:t>
      </w:r>
      <w:r>
        <w:rPr>
          <w:b/>
          <w:bCs/>
        </w:rPr>
        <w:t>-</w:t>
      </w:r>
    </w:p>
    <w:p w:rsidR="000F23D3" w:rsidRPr="001303F8" w:rsidRDefault="000F23D3" w:rsidP="00BE25F7">
      <w:pPr>
        <w:rPr>
          <w:b/>
          <w:bCs/>
        </w:rPr>
      </w:pPr>
      <w:r w:rsidRPr="001303F8">
        <w:rPr>
          <w:b/>
          <w:bCs/>
        </w:rPr>
        <w:t xml:space="preserve">      lamlısı hangi cümlede vardır?</w:t>
      </w:r>
    </w:p>
    <w:p w:rsidR="000F23D3" w:rsidRDefault="000F23D3" w:rsidP="00BE25F7">
      <w:r>
        <w:t xml:space="preserve">      A. Islak mendille elimi sildim.</w:t>
      </w:r>
    </w:p>
    <w:p w:rsidR="000F23D3" w:rsidRDefault="000F23D3" w:rsidP="00BE25F7">
      <w:r>
        <w:t xml:space="preserve">      B. Yaş günümde birçok hediye geldi.</w:t>
      </w:r>
    </w:p>
    <w:p w:rsidR="000F23D3" w:rsidRDefault="000F23D3" w:rsidP="00BE25F7">
      <w:r>
        <w:t xml:space="preserve">      C. Susuzluktan ağzım kurudu.</w:t>
      </w:r>
    </w:p>
    <w:p w:rsidR="000F23D3" w:rsidRDefault="000F23D3" w:rsidP="00BE25F7">
      <w:r>
        <w:t xml:space="preserve">      D. Ablam 16. yaşına bastı.</w:t>
      </w:r>
    </w:p>
    <w:p w:rsidR="000F23D3" w:rsidRDefault="000F23D3" w:rsidP="00BE25F7">
      <w:r>
        <w:t xml:space="preserve"> </w:t>
      </w:r>
    </w:p>
    <w:p w:rsidR="000F23D3" w:rsidRDefault="000F23D3" w:rsidP="00BE25F7"/>
    <w:p w:rsidR="000F23D3" w:rsidRDefault="000F23D3" w:rsidP="00BE25F7"/>
    <w:p w:rsidR="000F23D3" w:rsidRDefault="000F23D3" w:rsidP="00BE25F7">
      <w:r>
        <w:t xml:space="preserve">       Arka sayfaya geçiniz. </w:t>
      </w:r>
      <w:r w:rsidRPr="001303F8">
        <w:rPr>
          <w:sz w:val="36"/>
          <w:szCs w:val="36"/>
        </w:rPr>
        <w:sym w:font="Wingdings 2" w:char="F043"/>
      </w:r>
    </w:p>
    <w:p w:rsidR="000F23D3" w:rsidRDefault="000F23D3" w:rsidP="00BE25F7">
      <w:r>
        <w:t xml:space="preserve"> </w:t>
      </w:r>
    </w:p>
    <w:p w:rsidR="000F23D3" w:rsidRDefault="000F23D3" w:rsidP="00BE25F7">
      <w:r>
        <w:t xml:space="preserve"> </w:t>
      </w:r>
    </w:p>
    <w:p w:rsidR="000F23D3" w:rsidRDefault="000F23D3" w:rsidP="00BE25F7">
      <w:r>
        <w:t xml:space="preserve"> </w:t>
      </w:r>
    </w:p>
    <w:p w:rsidR="000F23D3" w:rsidRPr="001303F8" w:rsidRDefault="000F23D3" w:rsidP="00BE25F7">
      <w:pPr>
        <w:rPr>
          <w:b/>
          <w:bCs/>
          <w:i/>
          <w:iCs/>
          <w:sz w:val="28"/>
          <w:szCs w:val="28"/>
        </w:rPr>
      </w:pPr>
      <w:r w:rsidRPr="001303F8">
        <w:rPr>
          <w:b/>
          <w:bCs/>
          <w:i/>
          <w:iCs/>
          <w:sz w:val="28"/>
          <w:szCs w:val="28"/>
        </w:rPr>
        <w:t xml:space="preserve">  Bu bölümde 4 soru vardır. Her biri 4’er puandır.</w:t>
      </w:r>
    </w:p>
    <w:p w:rsidR="000F23D3" w:rsidRDefault="000F23D3" w:rsidP="00BE25F7">
      <w:r>
        <w:t xml:space="preserve"> </w:t>
      </w:r>
    </w:p>
    <w:p w:rsidR="000F23D3" w:rsidRPr="001303F8" w:rsidRDefault="000F23D3" w:rsidP="00BE25F7">
      <w:pPr>
        <w:rPr>
          <w:b/>
          <w:bCs/>
        </w:rPr>
      </w:pPr>
      <w:r w:rsidRPr="001303F8">
        <w:rPr>
          <w:b/>
          <w:bCs/>
        </w:rPr>
        <w:t>Aşağıdaki cümleleri uygun sözcüklerle tamamlayınız.</w:t>
      </w:r>
    </w:p>
    <w:p w:rsidR="000F23D3" w:rsidRDefault="000F23D3" w:rsidP="00BE25F7">
      <w:r>
        <w:t>kolay gelsin – dikkatli – söz isteyerek - sessiz</w:t>
      </w:r>
    </w:p>
    <w:p w:rsidR="000F23D3" w:rsidRDefault="000F23D3" w:rsidP="00BE25F7">
      <w:r>
        <w:t xml:space="preserve"> </w:t>
      </w:r>
    </w:p>
    <w:p w:rsidR="000F23D3" w:rsidRDefault="000F23D3" w:rsidP="00BE25F7">
      <w:r w:rsidRPr="001303F8">
        <w:rPr>
          <w:b/>
          <w:bCs/>
        </w:rPr>
        <w:t>11.</w:t>
      </w:r>
      <w:r>
        <w:t xml:space="preserve"> Anlatılanları anlayabilmek için konuşmacıyı…………….dinlemeliyiz. </w:t>
      </w:r>
    </w:p>
    <w:p w:rsidR="000F23D3" w:rsidRDefault="000F23D3" w:rsidP="00BE25F7">
      <w:r>
        <w:t xml:space="preserve"> </w:t>
      </w:r>
    </w:p>
    <w:p w:rsidR="000F23D3" w:rsidRDefault="000F23D3" w:rsidP="00BE25F7">
      <w:r w:rsidRPr="001303F8">
        <w:rPr>
          <w:b/>
          <w:bCs/>
        </w:rPr>
        <w:t>12.</w:t>
      </w:r>
      <w:r>
        <w:t xml:space="preserve"> Bir kişiyi iş yaparken gördüğümüzde ………………………….. deriz. </w:t>
      </w:r>
    </w:p>
    <w:p w:rsidR="000F23D3" w:rsidRDefault="000F23D3" w:rsidP="00BE25F7">
      <w:r>
        <w:t xml:space="preserve"> </w:t>
      </w:r>
    </w:p>
    <w:p w:rsidR="000F23D3" w:rsidRDefault="000F23D3" w:rsidP="00BE25F7">
      <w:r w:rsidRPr="001303F8">
        <w:rPr>
          <w:b/>
          <w:bCs/>
        </w:rPr>
        <w:t>13.</w:t>
      </w:r>
      <w:r>
        <w:t xml:space="preserve">  ………….okuma sadece kendimiz için yaptığımız okumadır. </w:t>
      </w:r>
    </w:p>
    <w:p w:rsidR="000F23D3" w:rsidRDefault="000F23D3" w:rsidP="00BE25F7">
      <w:r>
        <w:t xml:space="preserve">    </w:t>
      </w:r>
    </w:p>
    <w:p w:rsidR="000F23D3" w:rsidRDefault="000F23D3" w:rsidP="00BE25F7">
      <w:r w:rsidRPr="001303F8">
        <w:rPr>
          <w:b/>
          <w:bCs/>
        </w:rPr>
        <w:t xml:space="preserve">14. </w:t>
      </w:r>
      <w:r>
        <w:t xml:space="preserve">Anlatılanlar ile ilgili merak ettiklerimizi konuşmacıdan ………………….  sormalıyız. </w:t>
      </w:r>
    </w:p>
    <w:p w:rsidR="000F23D3" w:rsidRDefault="000F23D3" w:rsidP="00BE25F7">
      <w:r>
        <w:t xml:space="preserve"> </w:t>
      </w:r>
    </w:p>
    <w:p w:rsidR="000F23D3" w:rsidRPr="001303F8" w:rsidRDefault="000F23D3" w:rsidP="00BE25F7">
      <w:pPr>
        <w:rPr>
          <w:b/>
          <w:bCs/>
          <w:i/>
          <w:iCs/>
          <w:sz w:val="28"/>
          <w:szCs w:val="28"/>
        </w:rPr>
      </w:pPr>
      <w:r w:rsidRPr="001303F8">
        <w:rPr>
          <w:b/>
          <w:bCs/>
          <w:i/>
          <w:iCs/>
          <w:sz w:val="28"/>
          <w:szCs w:val="28"/>
        </w:rPr>
        <w:t xml:space="preserve">           Bu bölümde 3 soru vardır Her biri 4’er puandır.</w:t>
      </w:r>
    </w:p>
    <w:p w:rsidR="000F23D3" w:rsidRPr="00C444C4" w:rsidRDefault="000F23D3" w:rsidP="00BE25F7">
      <w:pPr>
        <w:rPr>
          <w:b/>
          <w:bCs/>
        </w:rPr>
      </w:pPr>
      <w:r w:rsidRPr="00C444C4">
        <w:rPr>
          <w:b/>
          <w:bCs/>
        </w:rPr>
        <w:t>Aşağıda verilenlerden doğru olanların başına (D), yanlış olanların başına (Y) koyunuz</w:t>
      </w:r>
    </w:p>
    <w:p w:rsidR="000F23D3" w:rsidRDefault="000F23D3" w:rsidP="00BE25F7">
      <w:r>
        <w:t xml:space="preserve"> </w:t>
      </w:r>
    </w:p>
    <w:p w:rsidR="000F23D3" w:rsidRDefault="000F23D3" w:rsidP="00BE25F7">
      <w:r w:rsidRPr="00C444C4">
        <w:rPr>
          <w:b/>
          <w:bCs/>
        </w:rPr>
        <w:t>15.</w:t>
      </w:r>
      <w:r>
        <w:t xml:space="preserve"> (…) Dinleme sonrasında  dinleme amacımızı belirlemeliyiz.</w:t>
      </w:r>
    </w:p>
    <w:p w:rsidR="000F23D3" w:rsidRDefault="000F23D3" w:rsidP="00BE25F7">
      <w:r>
        <w:t xml:space="preserve"> </w:t>
      </w:r>
    </w:p>
    <w:p w:rsidR="000F23D3" w:rsidRDefault="000F23D3" w:rsidP="00BE25F7">
      <w:r w:rsidRPr="00C444C4">
        <w:rPr>
          <w:b/>
          <w:bCs/>
        </w:rPr>
        <w:t>16.</w:t>
      </w:r>
      <w:r>
        <w:t xml:space="preserve"> (…)Anlatılanlarla ilgili sorular düşünüp bu sorulara cevap arayarak dinleme sorgulayıcı </w:t>
      </w:r>
    </w:p>
    <w:p w:rsidR="000F23D3" w:rsidRDefault="000F23D3" w:rsidP="00BE25F7">
      <w:r>
        <w:t xml:space="preserve">     dinlemedir. </w:t>
      </w:r>
    </w:p>
    <w:p w:rsidR="000F23D3" w:rsidRDefault="000F23D3" w:rsidP="00BE25F7">
      <w:r>
        <w:t xml:space="preserve"> </w:t>
      </w:r>
    </w:p>
    <w:p w:rsidR="000F23D3" w:rsidRDefault="000F23D3" w:rsidP="00BE25F7">
      <w:r w:rsidRPr="00C444C4">
        <w:rPr>
          <w:b/>
          <w:bCs/>
        </w:rPr>
        <w:t>17.</w:t>
      </w:r>
      <w:r>
        <w:t xml:space="preserve"> (….)Yemek yediğimizde yemeği hazırlayan kişiye geçmiş olsun deriz</w:t>
      </w:r>
    </w:p>
    <w:p w:rsidR="000F23D3" w:rsidRDefault="000F23D3" w:rsidP="00BE25F7">
      <w:r>
        <w:t xml:space="preserve"> </w:t>
      </w:r>
    </w:p>
    <w:p w:rsidR="000F23D3" w:rsidRPr="00C444C4" w:rsidRDefault="000F23D3" w:rsidP="00BE25F7">
      <w:pPr>
        <w:rPr>
          <w:b/>
          <w:bCs/>
          <w:i/>
          <w:iCs/>
          <w:sz w:val="28"/>
          <w:szCs w:val="28"/>
        </w:rPr>
      </w:pPr>
      <w:r w:rsidRPr="00C444C4">
        <w:rPr>
          <w:b/>
          <w:bCs/>
          <w:i/>
          <w:iCs/>
          <w:sz w:val="28"/>
          <w:szCs w:val="28"/>
        </w:rPr>
        <w:t>Bu bölümde 3 soru vardır. Her biri 3’er puandır.</w:t>
      </w:r>
    </w:p>
    <w:p w:rsidR="000F23D3" w:rsidRDefault="000F23D3" w:rsidP="00BE25F7">
      <w:r>
        <w:t xml:space="preserve"> </w:t>
      </w:r>
    </w:p>
    <w:p w:rsidR="000F23D3" w:rsidRPr="0084065D" w:rsidRDefault="000F23D3" w:rsidP="00BE25F7">
      <w:pPr>
        <w:rPr>
          <w:b/>
          <w:bCs/>
        </w:rPr>
      </w:pPr>
      <w:r w:rsidRPr="0084065D">
        <w:rPr>
          <w:b/>
          <w:bCs/>
        </w:rPr>
        <w:t xml:space="preserve">Aşağıdaki </w:t>
      </w:r>
      <w:r>
        <w:rPr>
          <w:b/>
          <w:bCs/>
        </w:rPr>
        <w:t>cevapları uygun sorunun sonuna yazınız..</w:t>
      </w:r>
    </w:p>
    <w:p w:rsidR="000F23D3" w:rsidRDefault="000F23D3" w:rsidP="00BE25F7"/>
    <w:p w:rsidR="000F23D3" w:rsidRDefault="000F23D3" w:rsidP="00BE25F7">
      <w:r>
        <w:t>Geçmiş olsun</w:t>
      </w:r>
    </w:p>
    <w:p w:rsidR="000F23D3" w:rsidRDefault="000F23D3" w:rsidP="00BE25F7">
      <w:r>
        <w:t>Not alarak okuma</w:t>
      </w:r>
    </w:p>
    <w:p w:rsidR="000F23D3" w:rsidRDefault="000F23D3" w:rsidP="00BE25F7">
      <w:r>
        <w:t>Seçici dinleme</w:t>
      </w:r>
    </w:p>
    <w:p w:rsidR="000F23D3" w:rsidRDefault="000F23D3" w:rsidP="00BE25F7"/>
    <w:p w:rsidR="000F23D3" w:rsidRDefault="000F23D3" w:rsidP="00BE25F7">
      <w:r w:rsidRPr="00A86350">
        <w:rPr>
          <w:b/>
          <w:bCs/>
        </w:rPr>
        <w:t>18.</w:t>
      </w:r>
      <w:r>
        <w:t xml:space="preserve">  Anlatılanlarla ilgili sorular düşünüp bu sorulara</w:t>
      </w:r>
    </w:p>
    <w:p w:rsidR="000F23D3" w:rsidRDefault="000F23D3" w:rsidP="00BE25F7">
      <w:r>
        <w:t xml:space="preserve">       cevaplar aramak. ( ……………………………) </w:t>
      </w:r>
    </w:p>
    <w:p w:rsidR="000F23D3" w:rsidRDefault="000F23D3" w:rsidP="00BE25F7"/>
    <w:p w:rsidR="000F23D3" w:rsidRDefault="000F23D3" w:rsidP="00BE25F7">
      <w:r w:rsidRPr="00A86350">
        <w:rPr>
          <w:b/>
          <w:bCs/>
        </w:rPr>
        <w:t>19.</w:t>
      </w:r>
      <w:r>
        <w:t xml:space="preserve"> Hasta olan kişilerin hemen iyileşmesini istediğimiz için söyleriz. (…………………………)</w:t>
      </w:r>
    </w:p>
    <w:p w:rsidR="000F23D3" w:rsidRDefault="000F23D3" w:rsidP="00BE25F7"/>
    <w:p w:rsidR="000F23D3" w:rsidRDefault="000F23D3" w:rsidP="00BE25F7">
      <w:r w:rsidRPr="00A86350">
        <w:rPr>
          <w:b/>
          <w:bCs/>
        </w:rPr>
        <w:t>20.</w:t>
      </w:r>
      <w:r>
        <w:t xml:space="preserve"> Bir metni okurken önemli bulduğum yerleri kısaca  yazdım. (…………………………………..)</w:t>
      </w:r>
    </w:p>
    <w:p w:rsidR="000F23D3" w:rsidRDefault="000F23D3" w:rsidP="00BE25F7">
      <w:r>
        <w:t xml:space="preserve"> </w:t>
      </w:r>
    </w:p>
    <w:p w:rsidR="000F23D3" w:rsidRDefault="000F23D3" w:rsidP="00BE25F7"/>
    <w:p w:rsidR="000F23D3" w:rsidRDefault="000F23D3" w:rsidP="00BE25F7"/>
    <w:p w:rsidR="000F23D3" w:rsidRPr="00892A58" w:rsidRDefault="000F23D3" w:rsidP="00BE25F7">
      <w:pPr>
        <w:rPr>
          <w:b/>
          <w:bCs/>
        </w:rPr>
      </w:pPr>
      <w:r w:rsidRPr="00892A58">
        <w:rPr>
          <w:b/>
          <w:bCs/>
        </w:rPr>
        <w:t>Bu grupta 2 soru vardır. Her biri 5’er puandır.</w:t>
      </w:r>
    </w:p>
    <w:p w:rsidR="000F23D3" w:rsidRDefault="000F23D3" w:rsidP="00BE25F7">
      <w:r>
        <w:t xml:space="preserve"> </w:t>
      </w:r>
    </w:p>
    <w:p w:rsidR="000F23D3" w:rsidRPr="00C444C4" w:rsidRDefault="000F23D3" w:rsidP="00BE25F7">
      <w:pPr>
        <w:rPr>
          <w:b/>
          <w:bCs/>
          <w:i/>
          <w:iCs/>
          <w:sz w:val="28"/>
          <w:szCs w:val="28"/>
        </w:rPr>
      </w:pPr>
      <w:r w:rsidRPr="00C444C4">
        <w:rPr>
          <w:b/>
          <w:bCs/>
          <w:i/>
          <w:iCs/>
          <w:sz w:val="28"/>
          <w:szCs w:val="28"/>
        </w:rPr>
        <w:t>Aşağıdaki soruların yanıtlarını altındaki boş alanlara yazınız.</w:t>
      </w:r>
    </w:p>
    <w:p w:rsidR="000F23D3" w:rsidRDefault="000F23D3" w:rsidP="00BE25F7">
      <w:r>
        <w:t xml:space="preserve"> </w:t>
      </w:r>
    </w:p>
    <w:p w:rsidR="000F23D3" w:rsidRPr="0084065D" w:rsidRDefault="000F23D3" w:rsidP="00BE25F7">
      <w:pPr>
        <w:rPr>
          <w:b/>
          <w:bCs/>
        </w:rPr>
      </w:pPr>
      <w:r w:rsidRPr="0084065D">
        <w:rPr>
          <w:b/>
          <w:bCs/>
        </w:rPr>
        <w:t xml:space="preserve">21. Kitap </w:t>
      </w:r>
      <w:r>
        <w:rPr>
          <w:b/>
          <w:bCs/>
        </w:rPr>
        <w:t>okurken nelere dikkat etmeliyiz,</w:t>
      </w:r>
      <w:r w:rsidRPr="0084065D">
        <w:rPr>
          <w:b/>
          <w:bCs/>
        </w:rPr>
        <w:t xml:space="preserve"> yazınız.</w:t>
      </w:r>
    </w:p>
    <w:p w:rsidR="000F23D3" w:rsidRDefault="000F23D3" w:rsidP="00BE25F7">
      <w:pPr>
        <w:rPr>
          <w:sz w:val="10"/>
          <w:szCs w:val="10"/>
        </w:rPr>
      </w:pPr>
      <w:r>
        <w:t>……………………………………………………</w:t>
      </w:r>
    </w:p>
    <w:p w:rsidR="000F23D3" w:rsidRDefault="000F23D3" w:rsidP="00BE25F7">
      <w:pPr>
        <w:rPr>
          <w:sz w:val="10"/>
          <w:szCs w:val="10"/>
        </w:rPr>
      </w:pPr>
    </w:p>
    <w:p w:rsidR="000F23D3" w:rsidRDefault="000F23D3" w:rsidP="00BE25F7">
      <w:pPr>
        <w:rPr>
          <w:sz w:val="10"/>
          <w:szCs w:val="10"/>
        </w:rPr>
      </w:pPr>
      <w:r>
        <w:t xml:space="preserve">………………………………………………..….. </w:t>
      </w:r>
    </w:p>
    <w:p w:rsidR="000F23D3" w:rsidRDefault="000F23D3" w:rsidP="00BE25F7">
      <w:pPr>
        <w:rPr>
          <w:sz w:val="10"/>
          <w:szCs w:val="10"/>
        </w:rPr>
      </w:pPr>
    </w:p>
    <w:p w:rsidR="000F23D3" w:rsidRDefault="000F23D3" w:rsidP="00BE25F7">
      <w:pPr>
        <w:rPr>
          <w:sz w:val="10"/>
          <w:szCs w:val="10"/>
        </w:rPr>
      </w:pPr>
      <w:r>
        <w:t>……………………………………………………</w:t>
      </w:r>
    </w:p>
    <w:p w:rsidR="000F23D3" w:rsidRDefault="000F23D3" w:rsidP="00BE25F7">
      <w:pPr>
        <w:rPr>
          <w:sz w:val="10"/>
          <w:szCs w:val="10"/>
        </w:rPr>
      </w:pPr>
    </w:p>
    <w:p w:rsidR="000F23D3" w:rsidRDefault="000F23D3" w:rsidP="00BE25F7">
      <w:pPr>
        <w:rPr>
          <w:sz w:val="10"/>
          <w:szCs w:val="10"/>
        </w:rPr>
      </w:pPr>
      <w:r>
        <w:t>………………………………………………..…..</w:t>
      </w:r>
    </w:p>
    <w:p w:rsidR="000F23D3" w:rsidRPr="00892A58" w:rsidRDefault="000F23D3" w:rsidP="00BE25F7">
      <w:pPr>
        <w:rPr>
          <w:sz w:val="10"/>
          <w:szCs w:val="10"/>
        </w:rPr>
      </w:pPr>
    </w:p>
    <w:p w:rsidR="000F23D3" w:rsidRDefault="000F23D3" w:rsidP="00BE25F7">
      <w:pPr>
        <w:rPr>
          <w:sz w:val="10"/>
          <w:szCs w:val="10"/>
        </w:rPr>
      </w:pPr>
      <w:r>
        <w:t>……………………………………………………</w:t>
      </w:r>
    </w:p>
    <w:p w:rsidR="000F23D3" w:rsidRDefault="000F23D3" w:rsidP="00BE25F7">
      <w:pPr>
        <w:rPr>
          <w:sz w:val="10"/>
          <w:szCs w:val="10"/>
        </w:rPr>
      </w:pPr>
    </w:p>
    <w:p w:rsidR="000F23D3" w:rsidRDefault="000F23D3" w:rsidP="00BE25F7">
      <w:pPr>
        <w:rPr>
          <w:sz w:val="10"/>
          <w:szCs w:val="10"/>
        </w:rPr>
      </w:pPr>
      <w:r>
        <w:t>………………………………………………..…..</w:t>
      </w:r>
    </w:p>
    <w:p w:rsidR="000F23D3" w:rsidRPr="00642911" w:rsidRDefault="000F23D3" w:rsidP="00BE25F7">
      <w:pPr>
        <w:rPr>
          <w:sz w:val="10"/>
          <w:szCs w:val="10"/>
        </w:rPr>
      </w:pPr>
    </w:p>
    <w:p w:rsidR="000F23D3" w:rsidRPr="00642911" w:rsidRDefault="000F23D3" w:rsidP="00BE25F7">
      <w:pPr>
        <w:rPr>
          <w:sz w:val="16"/>
          <w:szCs w:val="16"/>
        </w:rPr>
      </w:pPr>
      <w:r>
        <w:t xml:space="preserve"> ……………………………………………………</w:t>
      </w:r>
    </w:p>
    <w:p w:rsidR="000F23D3" w:rsidRDefault="000F23D3" w:rsidP="00BE25F7">
      <w:pPr>
        <w:rPr>
          <w:sz w:val="10"/>
          <w:szCs w:val="10"/>
        </w:rPr>
      </w:pPr>
    </w:p>
    <w:p w:rsidR="000F23D3" w:rsidRDefault="000F23D3" w:rsidP="00BE25F7">
      <w:pPr>
        <w:rPr>
          <w:sz w:val="10"/>
          <w:szCs w:val="10"/>
        </w:rPr>
      </w:pPr>
      <w:r>
        <w:t>………………………………………………..…..</w:t>
      </w:r>
    </w:p>
    <w:p w:rsidR="000F23D3" w:rsidRPr="00892A58" w:rsidRDefault="000F23D3" w:rsidP="00BE25F7">
      <w:pPr>
        <w:rPr>
          <w:sz w:val="10"/>
          <w:szCs w:val="10"/>
        </w:rPr>
      </w:pPr>
    </w:p>
    <w:p w:rsidR="000F23D3" w:rsidRDefault="000F23D3" w:rsidP="00BE25F7">
      <w:pPr>
        <w:rPr>
          <w:sz w:val="10"/>
          <w:szCs w:val="10"/>
        </w:rPr>
      </w:pPr>
      <w:r>
        <w:t>……………………………………………………</w:t>
      </w:r>
    </w:p>
    <w:p w:rsidR="000F23D3" w:rsidRDefault="000F23D3" w:rsidP="00BE25F7">
      <w:pPr>
        <w:rPr>
          <w:sz w:val="10"/>
          <w:szCs w:val="10"/>
        </w:rPr>
      </w:pPr>
    </w:p>
    <w:p w:rsidR="000F23D3" w:rsidRDefault="000F23D3" w:rsidP="00BE25F7">
      <w:r>
        <w:t>………………………………………………..…..</w:t>
      </w:r>
    </w:p>
    <w:p w:rsidR="000F23D3" w:rsidRDefault="000F23D3" w:rsidP="00BE25F7">
      <w:pPr>
        <w:rPr>
          <w:b/>
          <w:bCs/>
        </w:rPr>
      </w:pPr>
    </w:p>
    <w:p w:rsidR="000F23D3" w:rsidRDefault="000F23D3" w:rsidP="00BE25F7">
      <w:pPr>
        <w:rPr>
          <w:b/>
          <w:bCs/>
        </w:rPr>
      </w:pPr>
    </w:p>
    <w:p w:rsidR="000F23D3" w:rsidRPr="008D0F85" w:rsidRDefault="000F23D3" w:rsidP="00BE25F7">
      <w:pPr>
        <w:rPr>
          <w:b/>
          <w:bCs/>
        </w:rPr>
      </w:pPr>
      <w:r w:rsidRPr="008D0F85">
        <w:rPr>
          <w:b/>
          <w:bCs/>
        </w:rPr>
        <w:t xml:space="preserve">22.  Aşağıdaki sözcüklerin eş ve zıt anlamlılarını yazınız. </w:t>
      </w:r>
    </w:p>
    <w:p w:rsidR="000F23D3" w:rsidRDefault="000F23D3" w:rsidP="00BE25F7">
      <w:r>
        <w:t xml:space="preserve">     </w:t>
      </w:r>
    </w:p>
    <w:p w:rsidR="000F23D3" w:rsidRDefault="000F23D3" w:rsidP="00BE25F7">
      <w:r w:rsidRPr="008D0F85">
        <w:rPr>
          <w:b/>
          <w:bCs/>
        </w:rPr>
        <w:t xml:space="preserve">      </w:t>
      </w:r>
      <w:r w:rsidRPr="008D0F85">
        <w:rPr>
          <w:b/>
          <w:bCs/>
          <w:u w:val="single"/>
        </w:rPr>
        <w:t>Sözcük</w:t>
      </w:r>
      <w:r w:rsidRPr="008D0F85">
        <w:rPr>
          <w:b/>
          <w:bCs/>
        </w:rPr>
        <w:t xml:space="preserve">  </w:t>
      </w:r>
      <w:r>
        <w:rPr>
          <w:b/>
          <w:bCs/>
        </w:rPr>
        <w:t xml:space="preserve">       </w:t>
      </w:r>
      <w:r w:rsidRPr="008D0F85">
        <w:rPr>
          <w:b/>
          <w:bCs/>
        </w:rPr>
        <w:t xml:space="preserve"> </w:t>
      </w:r>
      <w:r w:rsidRPr="008D0F85">
        <w:rPr>
          <w:b/>
          <w:bCs/>
          <w:u w:val="single"/>
        </w:rPr>
        <w:t>Eş anlamlısı</w:t>
      </w:r>
      <w:r w:rsidRPr="008D0F85">
        <w:rPr>
          <w:b/>
          <w:bCs/>
        </w:rPr>
        <w:t xml:space="preserve">             </w:t>
      </w:r>
      <w:r w:rsidRPr="008D0F85">
        <w:rPr>
          <w:b/>
          <w:bCs/>
          <w:u w:val="single"/>
        </w:rPr>
        <w:t>Zıt anlamlısı</w:t>
      </w:r>
      <w:r>
        <w:t xml:space="preserve">  ihtiyar                    ……………          ……………. zayıf                      ……………           ……………. savaş                      …………….           …………….</w:t>
      </w:r>
    </w:p>
    <w:p w:rsidR="000F23D3" w:rsidRDefault="000F23D3" w:rsidP="00BE25F7">
      <w:r>
        <w:t>kibar                      …………….           …………….</w:t>
      </w:r>
    </w:p>
    <w:p w:rsidR="000F23D3" w:rsidRDefault="000F23D3" w:rsidP="00BE25F7">
      <w:r>
        <w:t>minik                      ……………           …………….</w:t>
      </w:r>
    </w:p>
    <w:p w:rsidR="000F23D3" w:rsidRDefault="000F23D3" w:rsidP="00BE25F7">
      <w:r>
        <w:t xml:space="preserve"> </w:t>
      </w:r>
    </w:p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 w:rsidP="00BE25F7"/>
    <w:p w:rsidR="000F23D3" w:rsidRDefault="000F23D3"/>
    <w:sectPr w:rsidR="000F23D3" w:rsidSect="001F74E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25F7"/>
    <w:rsid w:val="000F23D3"/>
    <w:rsid w:val="001303F8"/>
    <w:rsid w:val="001F74E9"/>
    <w:rsid w:val="004D68C2"/>
    <w:rsid w:val="004E5E9D"/>
    <w:rsid w:val="0061521A"/>
    <w:rsid w:val="00642911"/>
    <w:rsid w:val="00697751"/>
    <w:rsid w:val="006B5FCF"/>
    <w:rsid w:val="0084065D"/>
    <w:rsid w:val="00892A58"/>
    <w:rsid w:val="008D0F85"/>
    <w:rsid w:val="00A86350"/>
    <w:rsid w:val="00B46915"/>
    <w:rsid w:val="00BE25F7"/>
    <w:rsid w:val="00C444C4"/>
    <w:rsid w:val="00E82E2E"/>
    <w:rsid w:val="00EC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5F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E5E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806</Words>
  <Characters>4596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</dc:creator>
  <cp:keywords>www.sorubak.com</cp:keywords>
  <dc:description>www.sorubak.com</dc:description>
  <cp:lastModifiedBy>edanur</cp:lastModifiedBy>
  <cp:revision>2</cp:revision>
  <dcterms:created xsi:type="dcterms:W3CDTF">2012-10-18T10:26:00Z</dcterms:created>
  <dcterms:modified xsi:type="dcterms:W3CDTF">2013-10-23T19:12:00Z</dcterms:modified>
  <cp:category>www.sorubak.com</cp:category>
</cp:coreProperties>
</file>