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AA" w:rsidRPr="00654974" w:rsidRDefault="006D64AA" w:rsidP="0045493E">
      <w:pPr>
        <w:spacing w:after="0"/>
        <w:jc w:val="center"/>
        <w:rPr>
          <w:color w:val="595959"/>
        </w:rPr>
      </w:pPr>
      <w:r>
        <w:rPr>
          <w:color w:val="595959"/>
        </w:rPr>
        <w:t>………………..</w:t>
      </w:r>
      <w:r w:rsidRPr="00654974">
        <w:rPr>
          <w:color w:val="595959"/>
        </w:rPr>
        <w:t xml:space="preserve"> İLKOKULU</w:t>
      </w:r>
    </w:p>
    <w:p w:rsidR="006D64AA" w:rsidRPr="00654974" w:rsidRDefault="006D64AA" w:rsidP="0045493E">
      <w:pPr>
        <w:spacing w:after="0"/>
        <w:jc w:val="center"/>
        <w:rPr>
          <w:color w:val="595959"/>
        </w:rPr>
      </w:pPr>
      <w:r w:rsidRPr="00654974">
        <w:rPr>
          <w:color w:val="595959"/>
        </w:rPr>
        <w:t xml:space="preserve">                                                                    4-</w:t>
      </w:r>
      <w:r>
        <w:rPr>
          <w:color w:val="595959"/>
        </w:rPr>
        <w:t>C</w:t>
      </w:r>
      <w:bookmarkStart w:id="0" w:name="_GoBack"/>
      <w:bookmarkEnd w:id="0"/>
      <w:r w:rsidRPr="00654974">
        <w:rPr>
          <w:color w:val="595959"/>
        </w:rPr>
        <w:t xml:space="preserve"> SINIFI SOSYAL BİLGİLER I.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</w:tblGrid>
      <w:tr w:rsidR="006D64AA" w:rsidRPr="00B525D1" w:rsidTr="00B525D1">
        <w:trPr>
          <w:trHeight w:val="394"/>
        </w:trPr>
        <w:tc>
          <w:tcPr>
            <w:tcW w:w="3227" w:type="dxa"/>
          </w:tcPr>
          <w:p w:rsidR="006D64AA" w:rsidRPr="00B525D1" w:rsidRDefault="006D64AA" w:rsidP="00B525D1">
            <w:pPr>
              <w:spacing w:after="0" w:line="240" w:lineRule="auto"/>
              <w:rPr>
                <w:color w:val="595959"/>
              </w:rPr>
            </w:pPr>
            <w:r w:rsidRPr="00B525D1">
              <w:rPr>
                <w:color w:val="595959"/>
              </w:rPr>
              <w:t>ADI-SOYADI:</w:t>
            </w:r>
          </w:p>
        </w:tc>
      </w:tr>
    </w:tbl>
    <w:tbl>
      <w:tblPr>
        <w:tblpPr w:leftFromText="141" w:rightFromText="141" w:vertAnchor="text" w:horzAnchor="page" w:tblpX="7753" w:tblpY="-4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</w:tblGrid>
      <w:tr w:rsidR="006D64AA" w:rsidRPr="00B525D1" w:rsidTr="00B525D1">
        <w:trPr>
          <w:trHeight w:val="823"/>
        </w:trPr>
        <w:tc>
          <w:tcPr>
            <w:tcW w:w="3227" w:type="dxa"/>
          </w:tcPr>
          <w:p w:rsidR="006D64AA" w:rsidRPr="00B525D1" w:rsidRDefault="006D64AA" w:rsidP="00B525D1">
            <w:pPr>
              <w:spacing w:after="0" w:line="240" w:lineRule="auto"/>
              <w:rPr>
                <w:color w:val="595959"/>
              </w:rPr>
            </w:pPr>
            <w:r w:rsidRPr="00B525D1">
              <w:rPr>
                <w:color w:val="595959"/>
              </w:rPr>
              <w:t>ALDIĞI PUAN:</w:t>
            </w:r>
          </w:p>
          <w:p w:rsidR="006D64AA" w:rsidRPr="00B525D1" w:rsidRDefault="006D64AA" w:rsidP="00B525D1">
            <w:pPr>
              <w:spacing w:after="0" w:line="240" w:lineRule="auto"/>
              <w:rPr>
                <w:color w:val="595959"/>
              </w:rPr>
            </w:pPr>
          </w:p>
          <w:p w:rsidR="006D64AA" w:rsidRPr="00B525D1" w:rsidRDefault="006D64AA" w:rsidP="00B525D1">
            <w:pPr>
              <w:spacing w:after="0" w:line="240" w:lineRule="auto"/>
              <w:rPr>
                <w:color w:val="595959"/>
              </w:rPr>
            </w:pPr>
            <w:r w:rsidRPr="00B525D1">
              <w:rPr>
                <w:color w:val="595959"/>
              </w:rPr>
              <w:t>VELİ İMZASI:</w:t>
            </w:r>
          </w:p>
        </w:tc>
      </w:tr>
    </w:tbl>
    <w:p w:rsidR="006D64AA" w:rsidRPr="00654974" w:rsidRDefault="006D64AA" w:rsidP="0045493E">
      <w:pPr>
        <w:spacing w:after="0"/>
        <w:rPr>
          <w:color w:val="595959"/>
        </w:rPr>
      </w:pPr>
    </w:p>
    <w:p w:rsidR="006D64AA" w:rsidRDefault="006D64AA" w:rsidP="001815A5">
      <w:pPr>
        <w:rPr>
          <w:sz w:val="28"/>
          <w:szCs w:val="28"/>
        </w:rPr>
      </w:pPr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6D64AA" w:rsidRPr="00654974" w:rsidRDefault="006D64AA" w:rsidP="0045493E">
      <w:pPr>
        <w:spacing w:after="0"/>
        <w:rPr>
          <w:color w:val="595959"/>
        </w:rPr>
      </w:pPr>
    </w:p>
    <w:p w:rsidR="006D64AA" w:rsidRPr="00654974" w:rsidRDefault="006D64AA" w:rsidP="0045493E">
      <w:pPr>
        <w:pStyle w:val="ListParagraph"/>
        <w:numPr>
          <w:ilvl w:val="0"/>
          <w:numId w:val="1"/>
        </w:numPr>
        <w:spacing w:after="0"/>
        <w:rPr>
          <w:color w:val="595959"/>
        </w:rPr>
      </w:pPr>
      <w:r w:rsidRPr="00654974">
        <w:rPr>
          <w:color w:val="595959"/>
        </w:rPr>
        <w:t>Aşağıda boş bırakılan yerleri uygun sözcüklerle tamamlayınız.(Her soru 2 puandır.)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03"/>
      </w:tblGrid>
      <w:tr w:rsidR="006D64AA" w:rsidRPr="00B525D1" w:rsidTr="00B525D1">
        <w:trPr>
          <w:trHeight w:val="778"/>
        </w:trPr>
        <w:tc>
          <w:tcPr>
            <w:tcW w:w="10503" w:type="dxa"/>
          </w:tcPr>
          <w:p w:rsidR="006D64AA" w:rsidRPr="00B525D1" w:rsidRDefault="006D64AA" w:rsidP="00B525D1">
            <w:pPr>
              <w:pStyle w:val="ListParagraph"/>
              <w:spacing w:after="0" w:line="240" w:lineRule="auto"/>
              <w:ind w:left="0"/>
              <w:rPr>
                <w:color w:val="595959"/>
              </w:rPr>
            </w:pPr>
            <w:r w:rsidRPr="00B525D1">
              <w:rPr>
                <w:color w:val="595959"/>
              </w:rPr>
              <w:t>Nüfus cüzdanı----hassaslık----kronolojik----duygularımız----pembe-----soy ağacı----davranışlarımızı-----barışçı-----mavi----hoşgörü-----birey-------duygusal------ nüfus cüzdanı----neşeli----paylaşmak----parmak izleri.</w:t>
            </w:r>
          </w:p>
        </w:tc>
      </w:tr>
    </w:tbl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………………..çoğu zaman yüzümüze yansır.               Erkeklerin nüfus cüzdanı…………., kadınlarınki ise…………………dir.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Başkalarının yaşantılarını, düşüncelerini ve davranışlarını anlayışla karşılamaya…………………..denir.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Arkadaşlarımızla maç izlerken bazılarının sevinip bazılarının üzülmesi………………….farklılıklarımıza örnektir.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 xml:space="preserve">Duyarlılığın diğer adı……………………..tır.         Kimlik belgelerimiz içerisinde en önemlisi…………………………………..mızdır.  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 xml:space="preserve">Bir kişinin soyunu gösteren çizelgeye………………………..denir.          Duygularımız, düşünce ve ……………………….etkiler. 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Hayatımızdaki veya toplumdaki önemli olayların sıralaması …………………………sıralamadır.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Bir ülkenin vatandaşlarına devletçe verilen, kişisel durumlarını gösteren belgeye ………………………….denir.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………………olmamız duygusal özelliğimizdir.                   Kardeş bile olsalar insanların …………………….farklıdır.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Toplumları oluşturan, benzer ve farklı özellikleri olan insanların her birine ………………..denir.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“Yurtta barış, dünyada barış” sözü Atatürk’ün …………………….özelliğini gösterir.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pStyle w:val="ListParagraph"/>
        <w:numPr>
          <w:ilvl w:val="0"/>
          <w:numId w:val="1"/>
        </w:numPr>
        <w:spacing w:after="0"/>
        <w:rPr>
          <w:color w:val="595959"/>
        </w:rPr>
      </w:pPr>
      <w:r w:rsidRPr="00654974">
        <w:rPr>
          <w:color w:val="595959"/>
        </w:rPr>
        <w:t>Aşağıdaki cümlelerden doğru olanlara D, yanlış olanlara Y yazınız. (Her soru 2 puandır.)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Farklılıklar bizim zenginlik kaynağımızdır.    (    )  Kimlik belgemi soranlara Resim Kulübü üye kartımı gösteririm.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Benzer olaylar karşısında benzer tepkiler veririz.          (    )  Aynı kitabı okuyan insanlar farklı yorum yapabilirler.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Çevremizdeki insanların benzerlikleri ve farklılıkları olabilir.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Kimlik belgesi kim olduğumuzu tanıtan ve bizimle ilgili bilgi veren belgedir.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Vatansever ve barışçıl olma Atatürk’ün kişisel özelliklerinden biridir.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Kimlik belgelerimiz içerisinde en önemlisi ehliyettir.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Yaşadığımız toplumda birçok kulüp, dernek ya da vakıfa üye olabiliriz. Bu kuruluşlara üye olduğumuzda bize kimlik belgesi verilir.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ind w:left="195"/>
        <w:rPr>
          <w:color w:val="595959"/>
        </w:rPr>
      </w:pPr>
      <w:r w:rsidRPr="00654974">
        <w:rPr>
          <w:color w:val="595959"/>
        </w:rPr>
        <w:t>(    )  Farklı ilgi alanları ve yetenekler toplumun ihtiyaçlarının karşılanmasını sağlar.</w:t>
      </w:r>
    </w:p>
    <w:p w:rsidR="006D64AA" w:rsidRPr="00654974" w:rsidRDefault="006D64AA" w:rsidP="0045493E">
      <w:pPr>
        <w:spacing w:after="0"/>
        <w:ind w:left="195"/>
        <w:rPr>
          <w:color w:val="595959"/>
        </w:rPr>
      </w:pPr>
    </w:p>
    <w:p w:rsidR="006D64AA" w:rsidRPr="00654974" w:rsidRDefault="006D64AA" w:rsidP="0045493E">
      <w:pPr>
        <w:spacing w:after="0"/>
        <w:rPr>
          <w:color w:val="595959"/>
        </w:rPr>
      </w:pPr>
    </w:p>
    <w:p w:rsidR="006D64AA" w:rsidRPr="00654974" w:rsidRDefault="006D64AA" w:rsidP="0045493E">
      <w:pPr>
        <w:spacing w:after="0"/>
        <w:rPr>
          <w:color w:val="595959"/>
        </w:rPr>
        <w:sectPr w:rsidR="006D64AA" w:rsidRPr="00654974" w:rsidSect="008E7B1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D64AA" w:rsidRPr="00654974" w:rsidRDefault="006D64AA" w:rsidP="0045493E">
      <w:pPr>
        <w:pStyle w:val="ListParagraph"/>
        <w:numPr>
          <w:ilvl w:val="0"/>
          <w:numId w:val="1"/>
        </w:numPr>
        <w:spacing w:after="0"/>
        <w:rPr>
          <w:color w:val="595959"/>
        </w:rPr>
      </w:pPr>
      <w:r w:rsidRPr="00654974">
        <w:rPr>
          <w:color w:val="595959"/>
        </w:rPr>
        <w:t>Aşağıdaki soruları cevaplayınız.</w:t>
      </w:r>
    </w:p>
    <w:p w:rsidR="006D64AA" w:rsidRPr="00654974" w:rsidRDefault="006D64AA" w:rsidP="0045493E">
      <w:pPr>
        <w:pStyle w:val="ListParagraph"/>
        <w:spacing w:after="0"/>
        <w:ind w:left="555"/>
        <w:rPr>
          <w:color w:val="595959"/>
        </w:rPr>
      </w:pPr>
      <w:r w:rsidRPr="00654974">
        <w:rPr>
          <w:color w:val="595959"/>
        </w:rPr>
        <w:t xml:space="preserve">(Her soru 5 puandır.) </w:t>
      </w:r>
    </w:p>
    <w:p w:rsidR="006D64AA" w:rsidRPr="00654974" w:rsidRDefault="006D64AA" w:rsidP="0045493E">
      <w:pPr>
        <w:pStyle w:val="ListParagraph"/>
        <w:spacing w:after="0"/>
        <w:ind w:left="555"/>
        <w:rPr>
          <w:color w:val="595959"/>
        </w:rPr>
      </w:pPr>
    </w:p>
    <w:p w:rsidR="006D64AA" w:rsidRPr="00654974" w:rsidRDefault="006D64AA" w:rsidP="0045493E">
      <w:pPr>
        <w:pStyle w:val="ListParagraph"/>
        <w:numPr>
          <w:ilvl w:val="0"/>
          <w:numId w:val="2"/>
        </w:numPr>
        <w:spacing w:after="0"/>
        <w:ind w:left="195"/>
        <w:rPr>
          <w:color w:val="595959"/>
        </w:rPr>
      </w:pPr>
      <w:r w:rsidRPr="00654974">
        <w:rPr>
          <w:color w:val="595959"/>
        </w:rPr>
        <w:t>Nüfus cüzdanımızda;</w:t>
      </w:r>
    </w:p>
    <w:p w:rsidR="006D64AA" w:rsidRPr="00654974" w:rsidRDefault="006D64AA" w:rsidP="0045493E">
      <w:pPr>
        <w:pStyle w:val="ListParagraph"/>
        <w:numPr>
          <w:ilvl w:val="0"/>
          <w:numId w:val="4"/>
        </w:numPr>
        <w:spacing w:after="0"/>
        <w:rPr>
          <w:color w:val="595959"/>
        </w:rPr>
      </w:pPr>
      <w:r w:rsidRPr="00654974">
        <w:rPr>
          <w:color w:val="595959"/>
        </w:rPr>
        <w:t>Kan grubumuz</w:t>
      </w:r>
    </w:p>
    <w:p w:rsidR="006D64AA" w:rsidRPr="00654974" w:rsidRDefault="006D64AA" w:rsidP="0045493E">
      <w:pPr>
        <w:pStyle w:val="ListParagraph"/>
        <w:numPr>
          <w:ilvl w:val="0"/>
          <w:numId w:val="4"/>
        </w:numPr>
        <w:spacing w:after="0"/>
        <w:rPr>
          <w:color w:val="595959"/>
        </w:rPr>
      </w:pPr>
      <w:r w:rsidRPr="00654974">
        <w:rPr>
          <w:color w:val="595959"/>
        </w:rPr>
        <w:t>Medeni halimiz</w:t>
      </w:r>
    </w:p>
    <w:p w:rsidR="006D64AA" w:rsidRPr="00654974" w:rsidRDefault="006D64AA" w:rsidP="0045493E">
      <w:pPr>
        <w:pStyle w:val="ListParagraph"/>
        <w:numPr>
          <w:ilvl w:val="0"/>
          <w:numId w:val="4"/>
        </w:numPr>
        <w:spacing w:after="0"/>
        <w:rPr>
          <w:color w:val="595959"/>
        </w:rPr>
      </w:pPr>
      <w:r w:rsidRPr="00654974">
        <w:rPr>
          <w:color w:val="595959"/>
        </w:rPr>
        <w:t>Kardeşlerimizin ismi</w:t>
      </w: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 xml:space="preserve">bilgilerinden hangisi </w:t>
      </w:r>
      <w:r w:rsidRPr="00654974">
        <w:rPr>
          <w:color w:val="595959"/>
          <w:u w:val="single"/>
        </w:rPr>
        <w:t>yer  almaz</w:t>
      </w:r>
      <w:r w:rsidRPr="00654974">
        <w:rPr>
          <w:color w:val="595959"/>
        </w:rPr>
        <w:t>?</w:t>
      </w:r>
    </w:p>
    <w:p w:rsidR="006D64AA" w:rsidRPr="00654974" w:rsidRDefault="006D64AA" w:rsidP="00F8537C">
      <w:pPr>
        <w:pStyle w:val="ListParagraph"/>
        <w:numPr>
          <w:ilvl w:val="0"/>
          <w:numId w:val="5"/>
        </w:numPr>
        <w:spacing w:after="0"/>
        <w:rPr>
          <w:color w:val="595959"/>
        </w:rPr>
      </w:pPr>
      <w:r w:rsidRPr="00654974">
        <w:rPr>
          <w:color w:val="595959"/>
        </w:rPr>
        <w:t>I ve II          B) II ve III        C) Yalnız III           D) I, II,III</w:t>
      </w:r>
    </w:p>
    <w:p w:rsidR="006D64AA" w:rsidRPr="00654974" w:rsidRDefault="006D64AA" w:rsidP="0045493E">
      <w:pPr>
        <w:pStyle w:val="ListParagraph"/>
        <w:spacing w:after="0"/>
        <w:ind w:left="555"/>
        <w:rPr>
          <w:color w:val="595959"/>
        </w:rPr>
      </w:pPr>
    </w:p>
    <w:p w:rsidR="006D64AA" w:rsidRPr="00654974" w:rsidRDefault="006D64AA" w:rsidP="0045493E">
      <w:pPr>
        <w:pStyle w:val="ListParagraph"/>
        <w:spacing w:after="0"/>
        <w:ind w:left="555"/>
        <w:rPr>
          <w:color w:val="595959"/>
        </w:rPr>
      </w:pPr>
      <w:r w:rsidRPr="00654974">
        <w:rPr>
          <w:color w:val="595959"/>
        </w:rPr>
        <w:t>2) “Nüfus cüzdanımızda pek çok bilgi yer alır. Bu bilgilerin bazıları sadece bize aittir. Bazıları ise başka insanlarla aynı olabilir.”</w:t>
      </w: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>Buna göre, nüfus cüzdanımızda yer alan bilgilerden hangisi sadece bize aittir?</w:t>
      </w:r>
    </w:p>
    <w:p w:rsidR="006D64AA" w:rsidRPr="00654974" w:rsidRDefault="006D64AA" w:rsidP="0045493E">
      <w:pPr>
        <w:pStyle w:val="ListParagraph"/>
        <w:numPr>
          <w:ilvl w:val="0"/>
          <w:numId w:val="6"/>
        </w:numPr>
        <w:spacing w:after="0"/>
        <w:rPr>
          <w:color w:val="595959"/>
        </w:rPr>
      </w:pPr>
      <w:r w:rsidRPr="00654974">
        <w:rPr>
          <w:color w:val="595959"/>
        </w:rPr>
        <w:t>Doğum yerimiz</w:t>
      </w:r>
    </w:p>
    <w:p w:rsidR="006D64AA" w:rsidRPr="00654974" w:rsidRDefault="006D64AA" w:rsidP="0045493E">
      <w:pPr>
        <w:pStyle w:val="ListParagraph"/>
        <w:numPr>
          <w:ilvl w:val="0"/>
          <w:numId w:val="6"/>
        </w:numPr>
        <w:spacing w:after="0"/>
        <w:rPr>
          <w:color w:val="595959"/>
        </w:rPr>
      </w:pPr>
      <w:r w:rsidRPr="00654974">
        <w:rPr>
          <w:color w:val="595959"/>
        </w:rPr>
        <w:t>Kan grubumuz</w:t>
      </w:r>
    </w:p>
    <w:p w:rsidR="006D64AA" w:rsidRPr="00654974" w:rsidRDefault="006D64AA" w:rsidP="0045493E">
      <w:pPr>
        <w:pStyle w:val="ListParagraph"/>
        <w:numPr>
          <w:ilvl w:val="0"/>
          <w:numId w:val="6"/>
        </w:numPr>
        <w:spacing w:after="0"/>
        <w:rPr>
          <w:color w:val="595959"/>
        </w:rPr>
      </w:pPr>
      <w:r w:rsidRPr="00654974">
        <w:rPr>
          <w:color w:val="595959"/>
        </w:rPr>
        <w:t>Nüfus cüzdanımızın veriliş nedeni</w:t>
      </w:r>
    </w:p>
    <w:p w:rsidR="006D64AA" w:rsidRPr="00654974" w:rsidRDefault="006D64AA" w:rsidP="0045493E">
      <w:pPr>
        <w:pStyle w:val="ListParagraph"/>
        <w:numPr>
          <w:ilvl w:val="0"/>
          <w:numId w:val="6"/>
        </w:numPr>
        <w:spacing w:after="0"/>
        <w:rPr>
          <w:color w:val="595959"/>
        </w:rPr>
      </w:pPr>
      <w:r w:rsidRPr="00654974">
        <w:rPr>
          <w:color w:val="595959"/>
        </w:rPr>
        <w:t>T.C. kimlik numaramız</w:t>
      </w:r>
    </w:p>
    <w:p w:rsidR="006D64AA" w:rsidRPr="00654974" w:rsidRDefault="006D64AA" w:rsidP="0045493E">
      <w:pPr>
        <w:spacing w:after="0"/>
        <w:rPr>
          <w:color w:val="595959"/>
        </w:rPr>
      </w:pP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>3)Bizimle ilgili bilgilerin yer aldığı aşağıdaki belgelerden hangisi kimlik belgesi özelliği taşımaz?</w:t>
      </w: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>A) Garanti belgesi              B) Sürücü belgesi</w:t>
      </w: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>C) Pasaport                         D) Müze kartı</w:t>
      </w:r>
    </w:p>
    <w:p w:rsidR="006D64AA" w:rsidRPr="00654974" w:rsidRDefault="006D64AA" w:rsidP="0045493E">
      <w:pPr>
        <w:spacing w:after="0"/>
        <w:rPr>
          <w:color w:val="595959"/>
        </w:rPr>
      </w:pP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>4)      I.   2005 yılında kardeşim doğdu.</w:t>
      </w: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 xml:space="preserve">          II.     4 kişiden oluşan bir aileyiz.</w:t>
      </w:r>
    </w:p>
    <w:p w:rsidR="006D64AA" w:rsidRPr="00654974" w:rsidRDefault="006D64AA" w:rsidP="0045493E">
      <w:pPr>
        <w:pStyle w:val="ListParagraph"/>
        <w:numPr>
          <w:ilvl w:val="0"/>
          <w:numId w:val="7"/>
        </w:numPr>
        <w:spacing w:after="0"/>
        <w:rPr>
          <w:color w:val="595959"/>
        </w:rPr>
      </w:pPr>
      <w:r w:rsidRPr="00654974">
        <w:rPr>
          <w:color w:val="595959"/>
        </w:rPr>
        <w:t>İlk dişimi 2003 yılında çıkardım.</w:t>
      </w:r>
    </w:p>
    <w:p w:rsidR="006D64AA" w:rsidRPr="00654974" w:rsidRDefault="006D64AA" w:rsidP="0045493E">
      <w:pPr>
        <w:pStyle w:val="ListParagraph"/>
        <w:numPr>
          <w:ilvl w:val="0"/>
          <w:numId w:val="7"/>
        </w:numPr>
        <w:spacing w:after="0"/>
        <w:rPr>
          <w:color w:val="595959"/>
        </w:rPr>
      </w:pPr>
      <w:r w:rsidRPr="00654974">
        <w:rPr>
          <w:color w:val="595959"/>
        </w:rPr>
        <w:t>Okula 3 yıl önce başladım.</w:t>
      </w: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>Yukarıdaki bilgilerden hangisi kronolojik bir bilgi değildir?</w:t>
      </w:r>
    </w:p>
    <w:p w:rsidR="006D64AA" w:rsidRPr="00654974" w:rsidRDefault="006D64AA" w:rsidP="0045493E">
      <w:pPr>
        <w:pStyle w:val="ListParagraph"/>
        <w:numPr>
          <w:ilvl w:val="0"/>
          <w:numId w:val="8"/>
        </w:numPr>
        <w:spacing w:after="0"/>
        <w:rPr>
          <w:color w:val="595959"/>
        </w:rPr>
      </w:pPr>
      <w:r w:rsidRPr="00654974">
        <w:rPr>
          <w:color w:val="595959"/>
        </w:rPr>
        <w:t>I         B) II         C)III                D) IV</w:t>
      </w:r>
    </w:p>
    <w:p w:rsidR="006D64AA" w:rsidRPr="00654974" w:rsidRDefault="006D64AA" w:rsidP="0045493E">
      <w:pPr>
        <w:pStyle w:val="ListParagraph"/>
        <w:spacing w:after="0"/>
        <w:rPr>
          <w:color w:val="595959"/>
        </w:rPr>
      </w:pPr>
    </w:p>
    <w:p w:rsidR="006D64AA" w:rsidRPr="00654974" w:rsidRDefault="006D64AA" w:rsidP="0045493E">
      <w:pPr>
        <w:pStyle w:val="ListParagraph"/>
        <w:spacing w:after="0"/>
        <w:rPr>
          <w:color w:val="595959"/>
        </w:rPr>
      </w:pPr>
    </w:p>
    <w:p w:rsidR="006D64AA" w:rsidRPr="00654974" w:rsidRDefault="006D64AA" w:rsidP="0045493E">
      <w:pPr>
        <w:spacing w:after="0"/>
        <w:rPr>
          <w:color w:val="595959"/>
        </w:rPr>
      </w:pPr>
      <w:r w:rsidRPr="00654974">
        <w:rPr>
          <w:color w:val="595959"/>
        </w:rPr>
        <w:t>5)    “Dünya üzerinde yaşayan her bireyin diğer bireylerle benzerlikleri ve farklılıkları vardır.”</w:t>
      </w:r>
    </w:p>
    <w:p w:rsidR="006D64AA" w:rsidRPr="00654974" w:rsidRDefault="006D64AA" w:rsidP="0045493E">
      <w:pPr>
        <w:spacing w:after="0"/>
        <w:rPr>
          <w:color w:val="595959"/>
          <w:u w:val="single"/>
        </w:rPr>
      </w:pPr>
      <w:r w:rsidRPr="00654974">
        <w:rPr>
          <w:color w:val="595959"/>
        </w:rPr>
        <w:tab/>
        <w:t xml:space="preserve">Buna göre aşağıdakilerden hangisi “bireysel benzerlikler”e </w:t>
      </w:r>
      <w:r w:rsidRPr="00654974">
        <w:rPr>
          <w:color w:val="595959"/>
          <w:u w:val="single"/>
        </w:rPr>
        <w:t>örnek gösterilemez?</w:t>
      </w:r>
    </w:p>
    <w:p w:rsidR="006D64AA" w:rsidRPr="00654974" w:rsidRDefault="006D64AA" w:rsidP="006A2F65">
      <w:pPr>
        <w:pStyle w:val="ListParagraph"/>
        <w:numPr>
          <w:ilvl w:val="0"/>
          <w:numId w:val="9"/>
        </w:numPr>
        <w:spacing w:after="0"/>
        <w:rPr>
          <w:color w:val="595959"/>
        </w:rPr>
      </w:pPr>
      <w:r w:rsidRPr="00654974">
        <w:rPr>
          <w:color w:val="595959"/>
        </w:rPr>
        <w:t>Her bireyin anne ve babasının olması</w:t>
      </w:r>
    </w:p>
    <w:p w:rsidR="006D64AA" w:rsidRPr="00654974" w:rsidRDefault="006D64AA" w:rsidP="006A2F65">
      <w:pPr>
        <w:pStyle w:val="ListParagraph"/>
        <w:numPr>
          <w:ilvl w:val="0"/>
          <w:numId w:val="9"/>
        </w:numPr>
        <w:spacing w:after="0"/>
        <w:rPr>
          <w:color w:val="595959"/>
        </w:rPr>
      </w:pPr>
      <w:r w:rsidRPr="00654974">
        <w:rPr>
          <w:color w:val="595959"/>
        </w:rPr>
        <w:t>Her insanın bir isminin olması</w:t>
      </w:r>
    </w:p>
    <w:p w:rsidR="006D64AA" w:rsidRPr="00654974" w:rsidRDefault="006D64AA" w:rsidP="006A2F65">
      <w:pPr>
        <w:pStyle w:val="ListParagraph"/>
        <w:numPr>
          <w:ilvl w:val="0"/>
          <w:numId w:val="9"/>
        </w:numPr>
        <w:spacing w:after="0"/>
        <w:rPr>
          <w:color w:val="595959"/>
        </w:rPr>
      </w:pPr>
      <w:r w:rsidRPr="00654974">
        <w:rPr>
          <w:color w:val="595959"/>
        </w:rPr>
        <w:t>Her bireyin köpek gördüğünde korkması</w:t>
      </w:r>
    </w:p>
    <w:p w:rsidR="006D64AA" w:rsidRPr="00654974" w:rsidRDefault="006D64AA" w:rsidP="006A2F65">
      <w:pPr>
        <w:pStyle w:val="ListParagraph"/>
        <w:numPr>
          <w:ilvl w:val="0"/>
          <w:numId w:val="9"/>
        </w:numPr>
        <w:spacing w:after="0"/>
        <w:rPr>
          <w:color w:val="595959"/>
        </w:rPr>
      </w:pPr>
      <w:r w:rsidRPr="00654974">
        <w:rPr>
          <w:color w:val="595959"/>
        </w:rPr>
        <w:t>Her insanın gözünün ve burnunun olması</w:t>
      </w:r>
    </w:p>
    <w:p w:rsidR="006D64AA" w:rsidRPr="00654974" w:rsidRDefault="006D64AA" w:rsidP="006A2F65">
      <w:pPr>
        <w:spacing w:after="0"/>
        <w:rPr>
          <w:color w:val="595959"/>
        </w:rPr>
      </w:pPr>
    </w:p>
    <w:p w:rsidR="006D64AA" w:rsidRPr="00654974" w:rsidRDefault="006D64AA" w:rsidP="006A2F65">
      <w:pPr>
        <w:spacing w:after="0"/>
        <w:rPr>
          <w:color w:val="595959"/>
        </w:rPr>
      </w:pPr>
      <w:r w:rsidRPr="00654974">
        <w:rPr>
          <w:color w:val="595959"/>
        </w:rPr>
        <w:t>6) Nüfus cüzdanımızla ilgili aşağıdakilerden hangisi doğru bir bilgidir?</w:t>
      </w:r>
    </w:p>
    <w:p w:rsidR="006D64AA" w:rsidRPr="00654974" w:rsidRDefault="006D64AA" w:rsidP="006A2F65">
      <w:pPr>
        <w:spacing w:after="0"/>
        <w:rPr>
          <w:color w:val="595959"/>
        </w:rPr>
      </w:pPr>
      <w:r w:rsidRPr="00654974">
        <w:rPr>
          <w:color w:val="595959"/>
        </w:rPr>
        <w:t>A) Sevdiğimiz yemek türleri nüfus cüzdanımızda yazar.</w:t>
      </w:r>
    </w:p>
    <w:p w:rsidR="006D64AA" w:rsidRPr="00654974" w:rsidRDefault="006D64AA" w:rsidP="006A2F65">
      <w:pPr>
        <w:spacing w:after="0"/>
        <w:rPr>
          <w:color w:val="595959"/>
        </w:rPr>
      </w:pPr>
      <w:r w:rsidRPr="00654974">
        <w:rPr>
          <w:color w:val="595959"/>
        </w:rPr>
        <w:t>B) Yetenekli olduğumuz alanlarla  ilgili bilgiler verir.</w:t>
      </w:r>
    </w:p>
    <w:p w:rsidR="006D64AA" w:rsidRPr="00654974" w:rsidRDefault="006D64AA" w:rsidP="006A2F65">
      <w:pPr>
        <w:spacing w:after="0"/>
        <w:rPr>
          <w:color w:val="595959"/>
        </w:rPr>
      </w:pPr>
      <w:r w:rsidRPr="00654974">
        <w:rPr>
          <w:color w:val="595959"/>
        </w:rPr>
        <w:t>C) Bize hüzün ve mutluluk veren bilgileri içerir.</w:t>
      </w:r>
    </w:p>
    <w:p w:rsidR="006D64AA" w:rsidRPr="00654974" w:rsidRDefault="006D64AA" w:rsidP="007F7122">
      <w:pPr>
        <w:spacing w:after="0"/>
        <w:rPr>
          <w:color w:val="595959"/>
        </w:rPr>
      </w:pPr>
      <w:r w:rsidRPr="00654974">
        <w:rPr>
          <w:color w:val="595959"/>
        </w:rPr>
        <w:t>D) Nüfus cüzdanımız vatandaşlık belgesidir.</w:t>
      </w:r>
    </w:p>
    <w:p w:rsidR="006D64AA" w:rsidRPr="00654974" w:rsidRDefault="006D64AA" w:rsidP="006A2F65">
      <w:pPr>
        <w:spacing w:after="0"/>
        <w:rPr>
          <w:color w:val="595959"/>
        </w:rPr>
      </w:pPr>
      <w:r>
        <w:rPr>
          <w:noProof/>
          <w:lang w:eastAsia="tr-TR"/>
        </w:rPr>
        <w:pict>
          <v:line id="Düz Bağlayıcı 6" o:spid="_x0000_s1026" style="position:absolute;z-index:251656192;visibility:visible" from="223.9pt,9.9pt" to="223.9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" strokecolor="#4579b8"/>
        </w:pict>
      </w:r>
      <w:r>
        <w:rPr>
          <w:noProof/>
          <w:lang w:eastAsia="tr-TR"/>
        </w:rPr>
        <w:pict>
          <v:line id="Düz Bağlayıcı 5" o:spid="_x0000_s1027" style="position:absolute;z-index:251655168;visibility:visible" from="162.4pt,9.9pt" to="162.4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4" o:spid="_x0000_s1028" style="position:absolute;z-index:251654144;visibility:visible" from="114.4pt,13.65pt" to="114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" strokecolor="#4579b8"/>
        </w:pict>
      </w:r>
      <w:r>
        <w:rPr>
          <w:noProof/>
          <w:lang w:eastAsia="tr-TR"/>
        </w:rPr>
        <w:pict>
          <v:line id="Düz Bağlayıcı 3" o:spid="_x0000_s1029" style="position:absolute;z-index:251653120;visibility:visible" from="65.65pt,13.65pt" to="65.6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" strokecolor="#4579b8"/>
        </w:pict>
      </w:r>
      <w:r>
        <w:rPr>
          <w:noProof/>
          <w:lang w:eastAsia="tr-TR"/>
        </w:rPr>
        <w:pict>
          <v:line id="Düz Bağlayıcı 1" o:spid="_x0000_s1030" style="position:absolute;flip:y;z-index:251651072;visibility:visible" from="16.9pt,13.65pt" to="246.4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" strokecolor="#4579b8"/>
        </w:pict>
      </w:r>
      <w:r>
        <w:rPr>
          <w:noProof/>
          <w:lang w:eastAsia="tr-TR"/>
        </w:rPr>
        <w:pict>
          <v:line id="Düz Bağlayıcı 2" o:spid="_x0000_s1031" style="position:absolute;z-index:251652096;visibility:visible" from="16.9pt,6.15pt" to="16.9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" strokecolor="#4579b8"/>
        </w:pict>
      </w:r>
      <w:r w:rsidRPr="00654974">
        <w:rPr>
          <w:color w:val="595959"/>
        </w:rPr>
        <w:t>7)                      1                 2                 3                      4</w:t>
      </w:r>
    </w:p>
    <w:p w:rsidR="006D64AA" w:rsidRPr="00654974" w:rsidRDefault="006D64AA" w:rsidP="006A2F65">
      <w:pPr>
        <w:spacing w:after="0"/>
        <w:rPr>
          <w:color w:val="595959"/>
        </w:rPr>
      </w:pPr>
    </w:p>
    <w:p w:rsidR="006D64AA" w:rsidRPr="00654974" w:rsidRDefault="006D64AA" w:rsidP="006A2F65">
      <w:pPr>
        <w:spacing w:after="0"/>
        <w:rPr>
          <w:color w:val="595959"/>
        </w:rPr>
      </w:pPr>
      <w:r w:rsidRPr="00654974">
        <w:rPr>
          <w:color w:val="595959"/>
        </w:rPr>
        <w:t xml:space="preserve"> 2002             2003           2006          2009               2010</w:t>
      </w:r>
    </w:p>
    <w:p w:rsidR="006D64AA" w:rsidRPr="00654974" w:rsidRDefault="006D64AA" w:rsidP="006A2F65">
      <w:pPr>
        <w:spacing w:after="0"/>
        <w:rPr>
          <w:color w:val="595959"/>
        </w:rPr>
      </w:pPr>
      <w:r w:rsidRPr="00654974">
        <w:rPr>
          <w:color w:val="595959"/>
        </w:rPr>
        <w:t>(Doğduğum</w:t>
      </w:r>
    </w:p>
    <w:p w:rsidR="006D64AA" w:rsidRPr="00654974" w:rsidRDefault="006D64AA" w:rsidP="006A2F65">
      <w:pPr>
        <w:spacing w:after="0"/>
        <w:rPr>
          <w:color w:val="595959"/>
        </w:rPr>
      </w:pPr>
      <w:r w:rsidRPr="00654974">
        <w:rPr>
          <w:color w:val="595959"/>
        </w:rPr>
        <w:t xml:space="preserve">        Tarih)</w:t>
      </w:r>
    </w:p>
    <w:p w:rsidR="006D64AA" w:rsidRPr="00654974" w:rsidRDefault="006D64AA" w:rsidP="006A2F65">
      <w:pPr>
        <w:spacing w:after="0"/>
        <w:rPr>
          <w:color w:val="595959"/>
        </w:rPr>
      </w:pPr>
    </w:p>
    <w:p w:rsidR="006D64AA" w:rsidRPr="00654974" w:rsidRDefault="006D64AA" w:rsidP="007F7122">
      <w:pPr>
        <w:spacing w:after="0"/>
        <w:rPr>
          <w:color w:val="595959"/>
        </w:rPr>
      </w:pPr>
      <w:r w:rsidRPr="00654974">
        <w:rPr>
          <w:color w:val="595959"/>
        </w:rPr>
        <w:t>Yukarıdaki çizelgede;</w:t>
      </w:r>
    </w:p>
    <w:p w:rsidR="006D64AA" w:rsidRPr="00654974" w:rsidRDefault="006D64AA" w:rsidP="007F7122">
      <w:pPr>
        <w:spacing w:after="0"/>
        <w:rPr>
          <w:color w:val="595959"/>
        </w:rPr>
      </w:pPr>
      <w:r w:rsidRPr="00654974">
        <w:rPr>
          <w:color w:val="595959"/>
        </w:rPr>
        <w:t>Anaokuluna başladığım tarih          a</w:t>
      </w:r>
    </w:p>
    <w:p w:rsidR="006D64AA" w:rsidRPr="00654974" w:rsidRDefault="006D64AA" w:rsidP="007F7122">
      <w:pPr>
        <w:spacing w:after="0"/>
        <w:rPr>
          <w:color w:val="595959"/>
        </w:rPr>
      </w:pPr>
      <w:r w:rsidRPr="00654974">
        <w:rPr>
          <w:color w:val="595959"/>
        </w:rPr>
        <w:t>İlkokula başladığım tarih                  b</w:t>
      </w:r>
    </w:p>
    <w:p w:rsidR="006D64AA" w:rsidRPr="00654974" w:rsidRDefault="006D64AA" w:rsidP="007F7122">
      <w:pPr>
        <w:spacing w:after="0"/>
        <w:rPr>
          <w:color w:val="595959"/>
        </w:rPr>
      </w:pPr>
      <w:r w:rsidRPr="00654974">
        <w:rPr>
          <w:color w:val="595959"/>
        </w:rPr>
        <w:t>İlk yürüdüğüm tarih                          c</w:t>
      </w:r>
    </w:p>
    <w:p w:rsidR="006D64AA" w:rsidRPr="00654974" w:rsidRDefault="006D64AA" w:rsidP="007F7122">
      <w:pPr>
        <w:spacing w:after="0"/>
        <w:rPr>
          <w:color w:val="595959"/>
        </w:rPr>
      </w:pPr>
      <w:r w:rsidRPr="00654974">
        <w:rPr>
          <w:color w:val="595959"/>
        </w:rPr>
        <w:t>İlk karne hediyesi aldığım tarih      d    ile gösterilmiştir.</w:t>
      </w:r>
    </w:p>
    <w:p w:rsidR="006D64AA" w:rsidRPr="00654974" w:rsidRDefault="006D64AA" w:rsidP="007F7122">
      <w:pPr>
        <w:spacing w:after="0"/>
        <w:rPr>
          <w:color w:val="595959"/>
        </w:rPr>
      </w:pPr>
    </w:p>
    <w:p w:rsidR="006D64AA" w:rsidRPr="00654974" w:rsidRDefault="006D64AA" w:rsidP="007F7122">
      <w:pPr>
        <w:spacing w:after="0"/>
        <w:rPr>
          <w:color w:val="595959"/>
        </w:rPr>
      </w:pPr>
      <w:r w:rsidRPr="00654974">
        <w:rPr>
          <w:color w:val="595959"/>
        </w:rPr>
        <w:t>Buna göre eşleştirmelerden hangisi doğrudur?</w:t>
      </w:r>
    </w:p>
    <w:p w:rsidR="006D64AA" w:rsidRPr="00654974" w:rsidRDefault="006D64AA" w:rsidP="007F7122">
      <w:pPr>
        <w:spacing w:after="0"/>
        <w:rPr>
          <w:color w:val="595959"/>
          <w:u w:val="single"/>
        </w:rPr>
      </w:pPr>
      <w:r w:rsidRPr="00654974">
        <w:rPr>
          <w:color w:val="595959"/>
        </w:rPr>
        <w:t xml:space="preserve">                </w:t>
      </w:r>
      <w:r w:rsidRPr="00654974">
        <w:rPr>
          <w:color w:val="595959"/>
          <w:u w:val="single"/>
        </w:rPr>
        <w:t>a              b                  c            d</w:t>
      </w:r>
    </w:p>
    <w:p w:rsidR="006D64AA" w:rsidRPr="00654974" w:rsidRDefault="006D64AA" w:rsidP="007F7122">
      <w:pPr>
        <w:pStyle w:val="ListParagraph"/>
        <w:numPr>
          <w:ilvl w:val="0"/>
          <w:numId w:val="12"/>
        </w:numPr>
        <w:spacing w:after="0"/>
        <w:rPr>
          <w:color w:val="595959"/>
        </w:rPr>
      </w:pPr>
      <w:r w:rsidRPr="00654974">
        <w:rPr>
          <w:color w:val="595959"/>
        </w:rPr>
        <w:t xml:space="preserve"> 2             3                  1             4</w:t>
      </w:r>
    </w:p>
    <w:p w:rsidR="006D64AA" w:rsidRPr="00654974" w:rsidRDefault="006D64AA" w:rsidP="007F7122">
      <w:pPr>
        <w:pStyle w:val="ListParagraph"/>
        <w:numPr>
          <w:ilvl w:val="0"/>
          <w:numId w:val="12"/>
        </w:numPr>
        <w:spacing w:after="0"/>
        <w:rPr>
          <w:color w:val="595959"/>
        </w:rPr>
      </w:pPr>
      <w:r w:rsidRPr="00654974">
        <w:rPr>
          <w:color w:val="595959"/>
        </w:rPr>
        <w:t>1              2                  3             4</w:t>
      </w:r>
    </w:p>
    <w:p w:rsidR="006D64AA" w:rsidRPr="00654974" w:rsidRDefault="006D64AA" w:rsidP="007F7122">
      <w:pPr>
        <w:pStyle w:val="ListParagraph"/>
        <w:numPr>
          <w:ilvl w:val="0"/>
          <w:numId w:val="12"/>
        </w:numPr>
        <w:spacing w:after="0"/>
        <w:rPr>
          <w:color w:val="595959"/>
        </w:rPr>
      </w:pPr>
      <w:r w:rsidRPr="00654974">
        <w:rPr>
          <w:color w:val="595959"/>
        </w:rPr>
        <w:t>2              4                  1             3</w:t>
      </w:r>
    </w:p>
    <w:p w:rsidR="006D64AA" w:rsidRPr="00654974" w:rsidRDefault="006D64AA" w:rsidP="007F7122">
      <w:pPr>
        <w:pStyle w:val="ListParagraph"/>
        <w:numPr>
          <w:ilvl w:val="0"/>
          <w:numId w:val="12"/>
        </w:numPr>
        <w:spacing w:after="0"/>
        <w:rPr>
          <w:color w:val="595959"/>
        </w:rPr>
      </w:pPr>
      <w:r w:rsidRPr="00654974">
        <w:rPr>
          <w:color w:val="595959"/>
        </w:rPr>
        <w:t>4             3                  2             1</w:t>
      </w:r>
    </w:p>
    <w:p w:rsidR="006D64AA" w:rsidRPr="00654974" w:rsidRDefault="006D64AA" w:rsidP="007F7122">
      <w:pPr>
        <w:spacing w:after="0"/>
        <w:rPr>
          <w:color w:val="595959"/>
        </w:rPr>
      </w:pPr>
    </w:p>
    <w:p w:rsidR="006D64AA" w:rsidRPr="00654974" w:rsidRDefault="006D64AA" w:rsidP="007F7122">
      <w:pPr>
        <w:spacing w:after="0"/>
        <w:rPr>
          <w:color w:val="595959"/>
        </w:rPr>
      </w:pPr>
    </w:p>
    <w:p w:rsidR="006D64AA" w:rsidRPr="00654974" w:rsidRDefault="006D64AA" w:rsidP="007F7122">
      <w:pPr>
        <w:spacing w:after="0"/>
        <w:rPr>
          <w:color w:val="595959"/>
        </w:rPr>
      </w:pPr>
      <w:r>
        <w:rPr>
          <w:noProof/>
          <w:lang w:eastAsia="tr-TR"/>
        </w:rPr>
        <w:pict>
          <v:shape id="5-Nokta Yıldız 7" o:spid="_x0000_s1032" style="position:absolute;margin-left:16.9pt;margin-top:2.6pt;width:18pt;height:11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" path="m,54573r87318,1l114300,r26982,54574l228600,54573,157958,88301r26983,54574l114300,109146,43659,142875,70642,88301,,54573xe" strokecolor="#243f60" strokeweight="1pt">
            <v:path arrowok="t" o:connecttype="custom" o:connectlocs="0,54573;87318,54574;114300,0;141282,54574;228600,54573;157958,88301;184941,142875;114300,109146;43659,142875;70642,88301;0,54573" o:connectangles="0,0,0,0,0,0,0,0,0,0,0"/>
          </v:shape>
        </w:pict>
      </w:r>
      <w:r w:rsidRPr="00654974">
        <w:rPr>
          <w:color w:val="595959"/>
        </w:rPr>
        <w:t>8)             Nüfus cüzdanımızda telefon numaramız yazılıdır.</w:t>
      </w:r>
    </w:p>
    <w:p w:rsidR="006D64AA" w:rsidRPr="00654974" w:rsidRDefault="006D64AA" w:rsidP="007F7122">
      <w:pPr>
        <w:spacing w:after="0"/>
        <w:rPr>
          <w:color w:val="595959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33" type="#_x0000_t5" style="position:absolute;margin-left:16.9pt;margin-top:.2pt;width:13.5pt;height:14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" strokecolor="#243f60" strokeweight="1pt"/>
        </w:pict>
      </w:r>
      <w:r w:rsidRPr="00654974">
        <w:rPr>
          <w:color w:val="595959"/>
        </w:rPr>
        <w:t xml:space="preserve">              Nüfus cüzdanımız doğduğumuz andan itibaren verilir.</w:t>
      </w:r>
    </w:p>
    <w:p w:rsidR="006D64AA" w:rsidRPr="00654974" w:rsidRDefault="006D64AA" w:rsidP="007F7122">
      <w:pPr>
        <w:spacing w:after="0"/>
        <w:rPr>
          <w:color w:val="595959"/>
        </w:rPr>
      </w:pP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9" o:spid="_x0000_s1034" type="#_x0000_t23" style="position:absolute;margin-left:16.9pt;margin-top:2.3pt;width:13.5pt;height:1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" filled="f" strokecolor="#243f60" strokeweight="1pt"/>
        </w:pict>
      </w:r>
      <w:r w:rsidRPr="00654974">
        <w:rPr>
          <w:color w:val="595959"/>
        </w:rPr>
        <w:t xml:space="preserve">               Nüfus cüzdanına doğduğumuz anda fotoğraf yapıştırmalıyız.</w:t>
      </w:r>
    </w:p>
    <w:p w:rsidR="006D64AA" w:rsidRPr="00654974" w:rsidRDefault="006D64AA" w:rsidP="007F7122">
      <w:pPr>
        <w:spacing w:after="0"/>
        <w:rPr>
          <w:color w:val="595959"/>
        </w:rPr>
      </w:pPr>
      <w:r>
        <w:rPr>
          <w:noProof/>
          <w:lang w:eastAsia="tr-TR"/>
        </w:rPr>
        <w:pict>
          <v:shape id="Çarpma 10" o:spid="_x0000_s1035" style="position:absolute;margin-left:13.15pt;margin-top:1.45pt;width:27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" path="m74225,56109l90487,21671r80963,38233l252413,21671r16262,34438l216045,80963r52630,24853l252413,140254,171450,102021,90487,140254,74225,105816,126855,80963,74225,56109xe" filled="f" strokecolor="#243f60" strokeweight="1pt">
            <v:path arrowok="t" o:connecttype="custom" o:connectlocs="74225,56109;90487,21671;171450,59904;252413,21671;268675,56109;216045,80963;268675,105816;252413,140254;171450,102021;90487,140254;74225,105816;126855,80963;74225,56109" o:connectangles="0,0,0,0,0,0,0,0,0,0,0,0,0"/>
          </v:shape>
        </w:pict>
      </w:r>
      <w:r w:rsidRPr="00654974">
        <w:rPr>
          <w:color w:val="595959"/>
        </w:rPr>
        <w:t xml:space="preserve">                Okuduğumuz okullar nüfus cüzdanımızda yazılıdır.</w:t>
      </w:r>
    </w:p>
    <w:p w:rsidR="006D64AA" w:rsidRPr="00654974" w:rsidRDefault="006D64AA" w:rsidP="007F7122">
      <w:pPr>
        <w:spacing w:after="0"/>
        <w:rPr>
          <w:color w:val="595959"/>
        </w:rPr>
      </w:pPr>
      <w:r>
        <w:rPr>
          <w:noProof/>
          <w:lang w:eastAsia="tr-TR"/>
        </w:rPr>
        <w:pict>
          <v:shape id="İkizkenar Üçgen 12" o:spid="_x0000_s1036" type="#_x0000_t5" style="position:absolute;margin-left:88.15pt;margin-top:13.3pt;width:13.5pt;height:14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" strokecolor="#243f60" strokeweight="1pt"/>
        </w:pict>
      </w:r>
      <w:r>
        <w:rPr>
          <w:noProof/>
          <w:lang w:eastAsia="tr-TR"/>
        </w:rPr>
        <w:pict>
          <v:shape id="Halka 13" o:spid="_x0000_s1037" type="#_x0000_t23" style="position:absolute;margin-left:136.15pt;margin-top:13.3pt;width:13.5pt;height:13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" filled="f" strokecolor="#243f60" strokeweight="1pt"/>
        </w:pict>
      </w:r>
      <w:r>
        <w:rPr>
          <w:noProof/>
          <w:lang w:eastAsia="tr-TR"/>
        </w:rPr>
        <w:pict>
          <v:shape id="5-Nokta Yıldız 11" o:spid="_x0000_s1038" style="position:absolute;margin-left:31.15pt;margin-top:14.8pt;width:18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" path="m,54573r87318,1l114300,r26982,54574l228600,54573,157958,88301r26983,54574l114300,109146,43659,142875,70642,88301,,54573xe" strokecolor="#243f60" strokeweight="1pt">
            <v:path arrowok="t" o:connecttype="custom" o:connectlocs="0,54573;87318,54574;114300,0;141282,54574;228600,54573;157958,88301;184941,142875;114300,109146;43659,142875;70642,88301;0,54573" o:connectangles="0,0,0,0,0,0,0,0,0,0,0"/>
          </v:shape>
        </w:pict>
      </w:r>
      <w:r w:rsidRPr="00654974">
        <w:rPr>
          <w:color w:val="595959"/>
        </w:rPr>
        <w:t>Nüfus cüzdanımızla ilgili bilgilerden hangisi doğrudur?</w:t>
      </w:r>
    </w:p>
    <w:p w:rsidR="006D64AA" w:rsidRPr="00654974" w:rsidRDefault="006D64AA" w:rsidP="00F8537C">
      <w:pPr>
        <w:pStyle w:val="ListParagraph"/>
        <w:numPr>
          <w:ilvl w:val="0"/>
          <w:numId w:val="13"/>
        </w:numPr>
        <w:spacing w:after="0"/>
        <w:rPr>
          <w:color w:val="595959"/>
        </w:rPr>
      </w:pPr>
      <w:r>
        <w:rPr>
          <w:noProof/>
          <w:lang w:eastAsia="tr-TR"/>
        </w:rPr>
        <w:pict>
          <v:shape id="Çarpma 14" o:spid="_x0000_s1039" style="position:absolute;left:0;text-align:left;margin-left:197.65pt;margin-top:.1pt;width:27pt;height:1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" path="m74225,56109l90487,21671r80963,38233l252413,21671r16262,34438l216045,80963r52630,24853l252413,140254,171450,102021,90487,140254,74225,105816,126855,80963,74225,56109xe" filled="f" strokecolor="#243f60" strokeweight="1pt">
            <v:path arrowok="t" o:connecttype="custom" o:connectlocs="74225,56109;90487,21671;171450,59904;252413,21671;268675,56109;216045,80963;268675,105816;252413,140254;171450,102021;90487,140254;74225,105816;126855,80963;74225,56109" o:connectangles="0,0,0,0,0,0,0,0,0,0,0,0,0"/>
          </v:shape>
        </w:pict>
      </w:r>
      <w:r w:rsidRPr="00654974">
        <w:rPr>
          <w:color w:val="595959"/>
        </w:rPr>
        <w:t xml:space="preserve">                 B)                C)                     D)</w:t>
      </w:r>
    </w:p>
    <w:p w:rsidR="006D64AA" w:rsidRPr="00654974" w:rsidRDefault="006D64AA" w:rsidP="00F8537C">
      <w:pPr>
        <w:spacing w:after="0"/>
        <w:rPr>
          <w:color w:val="595959"/>
        </w:rPr>
      </w:pPr>
    </w:p>
    <w:p w:rsidR="006D64AA" w:rsidRPr="00654974" w:rsidRDefault="006D64AA" w:rsidP="00F8537C">
      <w:pPr>
        <w:spacing w:after="0"/>
        <w:rPr>
          <w:color w:val="595959"/>
        </w:rPr>
      </w:pPr>
    </w:p>
    <w:p w:rsidR="006D64AA" w:rsidRPr="00654974" w:rsidRDefault="006D64AA" w:rsidP="00F8537C">
      <w:pPr>
        <w:spacing w:after="0"/>
        <w:rPr>
          <w:color w:val="595959"/>
        </w:rPr>
      </w:pPr>
    </w:p>
    <w:p w:rsidR="006D64AA" w:rsidRPr="00654974" w:rsidRDefault="006D64AA" w:rsidP="00F8537C">
      <w:pPr>
        <w:spacing w:after="0"/>
        <w:rPr>
          <w:color w:val="595959"/>
        </w:rPr>
      </w:pPr>
      <w:r w:rsidRPr="00654974">
        <w:rPr>
          <w:color w:val="595959"/>
        </w:rPr>
        <w:t>9)     a-İkinci sınıfa başladım.</w:t>
      </w:r>
    </w:p>
    <w:p w:rsidR="006D64AA" w:rsidRPr="00654974" w:rsidRDefault="006D64AA" w:rsidP="00F8537C">
      <w:pPr>
        <w:spacing w:after="0"/>
        <w:rPr>
          <w:color w:val="595959"/>
        </w:rPr>
      </w:pPr>
      <w:r w:rsidRPr="00654974">
        <w:rPr>
          <w:color w:val="595959"/>
        </w:rPr>
        <w:t xml:space="preserve">        b-Konuşmaya başladım.</w:t>
      </w:r>
    </w:p>
    <w:p w:rsidR="006D64AA" w:rsidRPr="00654974" w:rsidRDefault="006D64AA" w:rsidP="00F8537C">
      <w:pPr>
        <w:spacing w:after="0"/>
        <w:rPr>
          <w:color w:val="595959"/>
        </w:rPr>
      </w:pPr>
      <w:r w:rsidRPr="00654974">
        <w:rPr>
          <w:color w:val="595959"/>
        </w:rPr>
        <w:t xml:space="preserve">        c-Altıncı sınııfı bitirdim.</w:t>
      </w:r>
    </w:p>
    <w:p w:rsidR="006D64AA" w:rsidRPr="00654974" w:rsidRDefault="006D64AA" w:rsidP="00F8537C">
      <w:pPr>
        <w:spacing w:after="0"/>
        <w:rPr>
          <w:color w:val="595959"/>
        </w:rPr>
      </w:pPr>
      <w:r w:rsidRPr="00654974">
        <w:rPr>
          <w:color w:val="595959"/>
        </w:rPr>
        <w:t xml:space="preserve">        d- 10 yaşındayken basketbol kursuna gittim.</w:t>
      </w:r>
    </w:p>
    <w:p w:rsidR="006D64AA" w:rsidRPr="00654974" w:rsidRDefault="006D64AA" w:rsidP="00F8537C">
      <w:pPr>
        <w:spacing w:after="0"/>
        <w:rPr>
          <w:color w:val="595959"/>
        </w:rPr>
      </w:pPr>
      <w:r w:rsidRPr="00654974">
        <w:rPr>
          <w:color w:val="595959"/>
        </w:rPr>
        <w:t>Yukarıdaki olayların kronolojik sıralaması hangisidir?</w:t>
      </w:r>
    </w:p>
    <w:p w:rsidR="006D64AA" w:rsidRPr="00654974" w:rsidRDefault="006D64AA" w:rsidP="00AE45E1">
      <w:pPr>
        <w:pStyle w:val="ListParagraph"/>
        <w:numPr>
          <w:ilvl w:val="0"/>
          <w:numId w:val="14"/>
        </w:numPr>
        <w:spacing w:after="0"/>
        <w:rPr>
          <w:color w:val="595959"/>
        </w:rPr>
      </w:pPr>
      <w:r w:rsidRPr="00654974">
        <w:rPr>
          <w:color w:val="595959"/>
        </w:rPr>
        <w:t>c-d-a-b</w:t>
      </w:r>
    </w:p>
    <w:p w:rsidR="006D64AA" w:rsidRPr="00654974" w:rsidRDefault="006D64AA" w:rsidP="00AE45E1">
      <w:pPr>
        <w:pStyle w:val="ListParagraph"/>
        <w:numPr>
          <w:ilvl w:val="0"/>
          <w:numId w:val="14"/>
        </w:numPr>
        <w:spacing w:after="0"/>
        <w:rPr>
          <w:color w:val="595959"/>
        </w:rPr>
      </w:pPr>
      <w:r w:rsidRPr="00654974">
        <w:rPr>
          <w:color w:val="595959"/>
        </w:rPr>
        <w:t>b-a-c-d</w:t>
      </w:r>
    </w:p>
    <w:p w:rsidR="006D64AA" w:rsidRPr="00654974" w:rsidRDefault="006D64AA" w:rsidP="00AE45E1">
      <w:pPr>
        <w:pStyle w:val="ListParagraph"/>
        <w:numPr>
          <w:ilvl w:val="0"/>
          <w:numId w:val="14"/>
        </w:numPr>
        <w:spacing w:after="0"/>
        <w:rPr>
          <w:color w:val="595959"/>
        </w:rPr>
      </w:pPr>
      <w:r w:rsidRPr="00654974">
        <w:rPr>
          <w:color w:val="595959"/>
        </w:rPr>
        <w:t>b-a-d-c</w:t>
      </w:r>
    </w:p>
    <w:p w:rsidR="006D64AA" w:rsidRPr="00654974" w:rsidRDefault="006D64AA" w:rsidP="00AE45E1">
      <w:pPr>
        <w:pStyle w:val="ListParagraph"/>
        <w:numPr>
          <w:ilvl w:val="0"/>
          <w:numId w:val="14"/>
        </w:numPr>
        <w:spacing w:after="0"/>
        <w:rPr>
          <w:color w:val="595959"/>
        </w:rPr>
      </w:pPr>
      <w:r w:rsidRPr="00654974">
        <w:rPr>
          <w:color w:val="595959"/>
        </w:rPr>
        <w:t>a-b-d-c</w:t>
      </w:r>
    </w:p>
    <w:p w:rsidR="006D64AA" w:rsidRPr="00654974" w:rsidRDefault="006D64AA" w:rsidP="00AE45E1">
      <w:pPr>
        <w:spacing w:after="0"/>
        <w:rPr>
          <w:color w:val="595959"/>
        </w:rPr>
      </w:pPr>
    </w:p>
    <w:p w:rsidR="006D64AA" w:rsidRPr="00654974" w:rsidRDefault="006D64AA" w:rsidP="00AE45E1">
      <w:pPr>
        <w:spacing w:after="0"/>
        <w:rPr>
          <w:color w:val="595959"/>
        </w:rPr>
      </w:pPr>
      <w:r w:rsidRPr="00654974">
        <w:rPr>
          <w:color w:val="595959"/>
        </w:rPr>
        <w:t>10) Aşağıdakilerden hangisi yaşamımız boyunca geçerli olan kimlik belgelerimizdendir?</w:t>
      </w:r>
    </w:p>
    <w:p w:rsidR="006D64AA" w:rsidRPr="00654974" w:rsidRDefault="006D64AA" w:rsidP="00AE45E1">
      <w:pPr>
        <w:spacing w:after="0"/>
        <w:rPr>
          <w:color w:val="595959"/>
        </w:rPr>
      </w:pPr>
      <w:r w:rsidRPr="00654974">
        <w:rPr>
          <w:color w:val="595959"/>
        </w:rPr>
        <w:t>A) Öğrenci kimliği                 b) Paso</w:t>
      </w:r>
    </w:p>
    <w:p w:rsidR="006D64AA" w:rsidRDefault="006D64AA" w:rsidP="00AE45E1">
      <w:pPr>
        <w:spacing w:after="0"/>
        <w:rPr>
          <w:color w:val="595959"/>
        </w:rPr>
      </w:pPr>
      <w:r w:rsidRPr="00654974">
        <w:rPr>
          <w:color w:val="595959"/>
        </w:rPr>
        <w:t xml:space="preserve">C) Doğum belgesi                 D) Nüfus cüzdanı  </w:t>
      </w:r>
    </w:p>
    <w:p w:rsidR="006D64AA" w:rsidRDefault="006D64AA" w:rsidP="00AE45E1">
      <w:pPr>
        <w:spacing w:after="0"/>
        <w:rPr>
          <w:color w:val="595959"/>
        </w:rPr>
      </w:pPr>
    </w:p>
    <w:p w:rsidR="006D64AA" w:rsidRPr="00654974" w:rsidRDefault="006D64AA" w:rsidP="00AE45E1">
      <w:pPr>
        <w:spacing w:after="0"/>
        <w:rPr>
          <w:color w:val="595959"/>
        </w:rPr>
      </w:pPr>
      <w:r>
        <w:rPr>
          <w:color w:val="595959"/>
        </w:rPr>
        <w:t>KONTROL ETMEYİ UNUTMAYIN. BAŞARILAR…</w:t>
      </w:r>
    </w:p>
    <w:sectPr w:rsidR="006D64AA" w:rsidRPr="00654974" w:rsidSect="008E7B1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4AA" w:rsidRDefault="006D64AA" w:rsidP="00F8537C">
      <w:pPr>
        <w:spacing w:after="0" w:line="240" w:lineRule="auto"/>
      </w:pPr>
      <w:r>
        <w:separator/>
      </w:r>
    </w:p>
  </w:endnote>
  <w:endnote w:type="continuationSeparator" w:id="0">
    <w:p w:rsidR="006D64AA" w:rsidRDefault="006D64AA" w:rsidP="00F85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4AA" w:rsidRDefault="006D64AA" w:rsidP="00F8537C">
      <w:pPr>
        <w:spacing w:after="0" w:line="240" w:lineRule="auto"/>
      </w:pPr>
      <w:r>
        <w:separator/>
      </w:r>
    </w:p>
  </w:footnote>
  <w:footnote w:type="continuationSeparator" w:id="0">
    <w:p w:rsidR="006D64AA" w:rsidRDefault="006D64AA" w:rsidP="00F85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4FBA"/>
    <w:multiLevelType w:val="hybridMultilevel"/>
    <w:tmpl w:val="392A7D90"/>
    <w:lvl w:ilvl="0" w:tplc="62829BEC">
      <w:start w:val="1"/>
      <w:numFmt w:val="upperRoman"/>
      <w:lvlText w:val="%1."/>
      <w:lvlJc w:val="left"/>
      <w:pPr>
        <w:ind w:left="79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17246C35"/>
    <w:multiLevelType w:val="hybridMultilevel"/>
    <w:tmpl w:val="5D2CD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FB40B1"/>
    <w:multiLevelType w:val="hybridMultilevel"/>
    <w:tmpl w:val="D0C826CA"/>
    <w:lvl w:ilvl="0" w:tplc="DEECB2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552709"/>
    <w:multiLevelType w:val="hybridMultilevel"/>
    <w:tmpl w:val="2506CA62"/>
    <w:lvl w:ilvl="0" w:tplc="716A6D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4602725"/>
    <w:multiLevelType w:val="hybridMultilevel"/>
    <w:tmpl w:val="DD1E7B76"/>
    <w:lvl w:ilvl="0" w:tplc="C09C9B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0B0BC8"/>
    <w:multiLevelType w:val="hybridMultilevel"/>
    <w:tmpl w:val="26D2B33E"/>
    <w:lvl w:ilvl="0" w:tplc="FFCCE99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7B75E66"/>
    <w:multiLevelType w:val="hybridMultilevel"/>
    <w:tmpl w:val="DE120ACA"/>
    <w:lvl w:ilvl="0" w:tplc="E68E9BFE">
      <w:start w:val="1"/>
      <w:numFmt w:val="upperLetter"/>
      <w:lvlText w:val="%1)"/>
      <w:lvlJc w:val="left"/>
      <w:pPr>
        <w:ind w:left="5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7">
    <w:nsid w:val="63D95AAA"/>
    <w:multiLevelType w:val="hybridMultilevel"/>
    <w:tmpl w:val="9294D4EC"/>
    <w:lvl w:ilvl="0" w:tplc="0C58E9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05096D"/>
    <w:multiLevelType w:val="hybridMultilevel"/>
    <w:tmpl w:val="675CAFB4"/>
    <w:lvl w:ilvl="0" w:tplc="9F96B280">
      <w:start w:val="1"/>
      <w:numFmt w:val="upperRoman"/>
      <w:lvlText w:val="%1."/>
      <w:lvlJc w:val="left"/>
      <w:pPr>
        <w:ind w:left="91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9">
    <w:nsid w:val="71C60858"/>
    <w:multiLevelType w:val="hybridMultilevel"/>
    <w:tmpl w:val="3BA81354"/>
    <w:lvl w:ilvl="0" w:tplc="00422E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F6425E"/>
    <w:multiLevelType w:val="hybridMultilevel"/>
    <w:tmpl w:val="D24A0EE2"/>
    <w:lvl w:ilvl="0" w:tplc="D32CB6DE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154972"/>
    <w:multiLevelType w:val="hybridMultilevel"/>
    <w:tmpl w:val="5CB4D5E0"/>
    <w:lvl w:ilvl="0" w:tplc="3FAAC1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B19517B"/>
    <w:multiLevelType w:val="hybridMultilevel"/>
    <w:tmpl w:val="7BC6EC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E3370A"/>
    <w:multiLevelType w:val="hybridMultilevel"/>
    <w:tmpl w:val="6284EECC"/>
    <w:lvl w:ilvl="0" w:tplc="62C216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 w:numId="9">
    <w:abstractNumId w:val="13"/>
  </w:num>
  <w:num w:numId="10">
    <w:abstractNumId w:val="1"/>
  </w:num>
  <w:num w:numId="11">
    <w:abstractNumId w:val="12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950"/>
    <w:rsid w:val="000845A8"/>
    <w:rsid w:val="001815A5"/>
    <w:rsid w:val="0045493E"/>
    <w:rsid w:val="005F232C"/>
    <w:rsid w:val="00654974"/>
    <w:rsid w:val="006618E7"/>
    <w:rsid w:val="006A2F65"/>
    <w:rsid w:val="006C0950"/>
    <w:rsid w:val="006D64AA"/>
    <w:rsid w:val="007F7122"/>
    <w:rsid w:val="008D0863"/>
    <w:rsid w:val="008E7B17"/>
    <w:rsid w:val="00914ED6"/>
    <w:rsid w:val="0095221B"/>
    <w:rsid w:val="00AA17F9"/>
    <w:rsid w:val="00AE45E1"/>
    <w:rsid w:val="00B525D1"/>
    <w:rsid w:val="00C95650"/>
    <w:rsid w:val="00DC2660"/>
    <w:rsid w:val="00F8537C"/>
    <w:rsid w:val="00FD3F87"/>
    <w:rsid w:val="00FF2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C09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C09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85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53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5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537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54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97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815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30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</TotalTime>
  <Pages>3</Pages>
  <Words>834</Words>
  <Characters>4758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/>
  <cp:lastModifiedBy>casper</cp:lastModifiedBy>
  <cp:revision>8</cp:revision>
  <cp:lastPrinted>2013-10-31T07:41:00Z</cp:lastPrinted>
  <dcterms:created xsi:type="dcterms:W3CDTF">2013-10-30T20:40:00Z</dcterms:created>
  <dcterms:modified xsi:type="dcterms:W3CDTF">2013-10-31T12:03:00Z</dcterms:modified>
  <cp:category>www.sorubak.com</cp:category>
</cp:coreProperties>
</file>