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5780" w:rsidRDefault="00215780" w:rsidP="00034092">
      <w:pPr>
        <w:tabs>
          <w:tab w:val="center" w:pos="5233"/>
          <w:tab w:val="right" w:pos="10466"/>
        </w:tabs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hyperlink r:id="rId5" w:history="1">
        <w:r>
          <w:rPr>
            <w:rStyle w:val="Hyperlink"/>
          </w:rPr>
          <w:t>www.sorubak.com</w:t>
        </w:r>
      </w:hyperlink>
      <w:r w:rsidRPr="0021203F">
        <w:rPr>
          <w:rFonts w:ascii="Times New Roman" w:hAnsi="Times New Roman" w:cs="Times New Roman"/>
          <w:b/>
          <w:bCs/>
          <w:sz w:val="24"/>
          <w:szCs w:val="24"/>
        </w:rPr>
        <w:t>EĞİTİM-ÖĞRETİM YILI</w:t>
      </w:r>
    </w:p>
    <w:p w:rsidR="00215780" w:rsidRPr="0021203F" w:rsidRDefault="00215780" w:rsidP="00034092">
      <w:pPr>
        <w:tabs>
          <w:tab w:val="center" w:pos="5233"/>
          <w:tab w:val="right" w:pos="10466"/>
        </w:tabs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1203F">
        <w:rPr>
          <w:rFonts w:ascii="Times New Roman" w:hAnsi="Times New Roman" w:cs="Times New Roman"/>
          <w:b/>
          <w:bCs/>
          <w:sz w:val="24"/>
          <w:szCs w:val="24"/>
        </w:rPr>
        <w:t>BABAKÖY İLKOKULU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  <w:r w:rsidRPr="0021203F">
        <w:rPr>
          <w:rFonts w:ascii="Times New Roman" w:hAnsi="Times New Roman" w:cs="Times New Roman"/>
          <w:b/>
          <w:bCs/>
          <w:sz w:val="24"/>
          <w:szCs w:val="24"/>
        </w:rPr>
        <w:t>4/A SINIFI 1.DÖNEM 1. SOSYAL BİLGİLER SINAVI</w:t>
      </w:r>
    </w:p>
    <w:p w:rsidR="00215780" w:rsidRPr="0021203F" w:rsidRDefault="00215780" w:rsidP="00286529">
      <w:pPr>
        <w:rPr>
          <w:rFonts w:ascii="Times New Roman" w:hAnsi="Times New Roman" w:cs="Times New Roman"/>
          <w:b/>
          <w:bCs/>
          <w:sz w:val="24"/>
          <w:szCs w:val="24"/>
        </w:rPr>
        <w:sectPr w:rsidR="00215780" w:rsidRPr="0021203F" w:rsidSect="00286529"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r w:rsidRPr="0021203F">
        <w:rPr>
          <w:rFonts w:ascii="Times New Roman" w:hAnsi="Times New Roman" w:cs="Times New Roman"/>
          <w:b/>
          <w:bCs/>
          <w:sz w:val="24"/>
          <w:szCs w:val="24"/>
        </w:rPr>
        <w:t xml:space="preserve">ADI-SOYADI:……………………………….                          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  <w:r w:rsidRPr="0021203F">
        <w:rPr>
          <w:rFonts w:ascii="Times New Roman" w:hAnsi="Times New Roman" w:cs="Times New Roman"/>
          <w:b/>
          <w:bCs/>
          <w:sz w:val="24"/>
          <w:szCs w:val="24"/>
        </w:rPr>
        <w:t xml:space="preserve"> ALDIĞI NOT:…………………………</w:t>
      </w:r>
    </w:p>
    <w:p w:rsidR="00215780" w:rsidRDefault="00215780" w:rsidP="00286529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BAŞARILAR… </w:t>
      </w:r>
    </w:p>
    <w:p w:rsidR="00215780" w:rsidRDefault="00215780" w:rsidP="00286529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258pt;margin-top:3.05pt;width:0;height:660pt;z-index:251659264" o:connectortype="straight"/>
        </w:pict>
      </w:r>
    </w:p>
    <w:p w:rsidR="00215780" w:rsidRPr="0021203F" w:rsidRDefault="00215780" w:rsidP="00286529">
      <w:pPr>
        <w:rPr>
          <w:rFonts w:ascii="Times New Roman" w:hAnsi="Times New Roman" w:cs="Times New Roman"/>
          <w:b/>
          <w:bCs/>
          <w:sz w:val="24"/>
          <w:szCs w:val="24"/>
        </w:rPr>
        <w:sectPr w:rsidR="00215780" w:rsidRPr="0021203F" w:rsidSect="00286529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215780" w:rsidRPr="0021203F" w:rsidRDefault="00215780" w:rsidP="00286529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21203F">
        <w:rPr>
          <w:rFonts w:ascii="Times New Roman" w:hAnsi="Times New Roman" w:cs="Times New Roman"/>
          <w:b/>
          <w:bCs/>
          <w:sz w:val="24"/>
          <w:szCs w:val="24"/>
        </w:rPr>
        <w:t xml:space="preserve"> 1-  I– 2007 yılında birinci sınıfa başladım.</w:t>
      </w:r>
    </w:p>
    <w:p w:rsidR="00215780" w:rsidRPr="0021203F" w:rsidRDefault="00215780" w:rsidP="00286529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21203F">
        <w:rPr>
          <w:rFonts w:ascii="Times New Roman" w:hAnsi="Times New Roman" w:cs="Times New Roman"/>
          <w:b/>
          <w:bCs/>
          <w:sz w:val="24"/>
          <w:szCs w:val="24"/>
        </w:rPr>
        <w:t xml:space="preserve">   II– 2010 yılında 4.sınıfta okuyorum.</w:t>
      </w:r>
    </w:p>
    <w:p w:rsidR="00215780" w:rsidRPr="0021203F" w:rsidRDefault="00215780" w:rsidP="00286529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21203F">
        <w:rPr>
          <w:rFonts w:ascii="Times New Roman" w:hAnsi="Times New Roman" w:cs="Times New Roman"/>
          <w:b/>
          <w:bCs/>
          <w:sz w:val="24"/>
          <w:szCs w:val="24"/>
        </w:rPr>
        <w:t xml:space="preserve">  III–2001 yılında doğdum.</w:t>
      </w:r>
    </w:p>
    <w:p w:rsidR="00215780" w:rsidRPr="0021203F" w:rsidRDefault="00215780" w:rsidP="00286529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21203F">
        <w:rPr>
          <w:rFonts w:ascii="Times New Roman" w:hAnsi="Times New Roman" w:cs="Times New Roman"/>
          <w:b/>
          <w:bCs/>
          <w:sz w:val="24"/>
          <w:szCs w:val="24"/>
        </w:rPr>
        <w:t xml:space="preserve">  IV- 2006 yılında anaokuluna gittim.</w:t>
      </w:r>
    </w:p>
    <w:p w:rsidR="00215780" w:rsidRPr="0021203F" w:rsidRDefault="00215780" w:rsidP="00286529">
      <w:pPr>
        <w:rPr>
          <w:rFonts w:ascii="Times New Roman" w:hAnsi="Times New Roman" w:cs="Times New Roman"/>
          <w:sz w:val="24"/>
          <w:szCs w:val="24"/>
        </w:rPr>
      </w:pPr>
      <w:r w:rsidRPr="0021203F">
        <w:rPr>
          <w:rFonts w:ascii="Times New Roman" w:hAnsi="Times New Roman" w:cs="Times New Roman"/>
          <w:b/>
          <w:bCs/>
          <w:sz w:val="24"/>
          <w:szCs w:val="24"/>
        </w:rPr>
        <w:t>Yukarıdaki olayları kronolojik sıraya konulmuş hali hangi seçenekte verilmiştir?</w:t>
      </w:r>
      <w:r w:rsidRPr="0021203F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215780" w:rsidRPr="00034092" w:rsidRDefault="00215780" w:rsidP="00034092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34092">
        <w:rPr>
          <w:rFonts w:ascii="Times New Roman" w:hAnsi="Times New Roman" w:cs="Times New Roman"/>
          <w:sz w:val="24"/>
          <w:szCs w:val="24"/>
        </w:rPr>
        <w:t xml:space="preserve">A)I-II-III-IV                         B)IV-III-II-I                  </w:t>
      </w:r>
    </w:p>
    <w:p w:rsidR="00215780" w:rsidRDefault="00215780" w:rsidP="00034092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34092">
        <w:rPr>
          <w:rFonts w:ascii="Times New Roman" w:hAnsi="Times New Roman" w:cs="Times New Roman"/>
          <w:sz w:val="24"/>
          <w:szCs w:val="24"/>
        </w:rPr>
        <w:t xml:space="preserve">  C) III-IV-I-II                     </w:t>
      </w:r>
      <w:r w:rsidRPr="00034092">
        <w:rPr>
          <w:rFonts w:ascii="Times New Roman" w:hAnsi="Times New Roman" w:cs="Times New Roman"/>
          <w:sz w:val="24"/>
          <w:szCs w:val="24"/>
        </w:rPr>
        <w:tab/>
        <w:t>D) III-IV-II-I</w:t>
      </w:r>
    </w:p>
    <w:p w:rsidR="00215780" w:rsidRPr="00034092" w:rsidRDefault="00215780" w:rsidP="00034092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</w:p>
    <w:p w:rsidR="00215780" w:rsidRPr="0021203F" w:rsidRDefault="00215780" w:rsidP="0021203F">
      <w:pPr>
        <w:spacing w:after="0" w:line="240" w:lineRule="auto"/>
        <w:ind w:left="60"/>
        <w:jc w:val="both"/>
        <w:rPr>
          <w:rFonts w:ascii="Times New Roman" w:hAnsi="Times New Roman" w:cs="Times New Roman"/>
          <w:sz w:val="24"/>
          <w:szCs w:val="24"/>
        </w:rPr>
      </w:pPr>
      <w:r w:rsidRPr="0021203F">
        <w:rPr>
          <w:rFonts w:ascii="Times New Roman" w:hAnsi="Times New Roman" w:cs="Times New Roman"/>
          <w:b/>
          <w:bCs/>
          <w:sz w:val="24"/>
          <w:szCs w:val="24"/>
        </w:rPr>
        <w:t>2-Dersine çalışmadığı için sınavı iyi geçmeyen Ali’nin hissettiği duygu aşağıdakilerden hangisidir?</w:t>
      </w:r>
    </w:p>
    <w:p w:rsidR="00215780" w:rsidRPr="0021203F" w:rsidRDefault="00215780" w:rsidP="0021203F">
      <w:pPr>
        <w:numPr>
          <w:ilvl w:val="1"/>
          <w:numId w:val="1"/>
        </w:numPr>
        <w:tabs>
          <w:tab w:val="left" w:pos="100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203F">
        <w:rPr>
          <w:rFonts w:ascii="Times New Roman" w:hAnsi="Times New Roman" w:cs="Times New Roman"/>
          <w:sz w:val="24"/>
          <w:szCs w:val="24"/>
        </w:rPr>
        <w:t>Mutluluk</w:t>
      </w:r>
      <w:r>
        <w:rPr>
          <w:rFonts w:ascii="Times New Roman" w:hAnsi="Times New Roman" w:cs="Times New Roman"/>
          <w:sz w:val="24"/>
          <w:szCs w:val="24"/>
        </w:rPr>
        <w:t xml:space="preserve">                  C)  </w:t>
      </w:r>
      <w:r w:rsidRPr="0021203F">
        <w:rPr>
          <w:rFonts w:ascii="Times New Roman" w:hAnsi="Times New Roman" w:cs="Times New Roman"/>
          <w:sz w:val="24"/>
          <w:szCs w:val="24"/>
        </w:rPr>
        <w:t>Korku</w:t>
      </w:r>
    </w:p>
    <w:p w:rsidR="00215780" w:rsidRPr="0021203F" w:rsidRDefault="00215780" w:rsidP="0021203F">
      <w:pPr>
        <w:numPr>
          <w:ilvl w:val="1"/>
          <w:numId w:val="1"/>
        </w:numPr>
        <w:tabs>
          <w:tab w:val="left" w:pos="100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203F">
        <w:rPr>
          <w:rFonts w:ascii="Times New Roman" w:hAnsi="Times New Roman" w:cs="Times New Roman"/>
          <w:sz w:val="24"/>
          <w:szCs w:val="24"/>
        </w:rPr>
        <w:t>Üzüntü</w:t>
      </w:r>
      <w:r>
        <w:rPr>
          <w:rFonts w:ascii="Times New Roman" w:hAnsi="Times New Roman" w:cs="Times New Roman"/>
          <w:sz w:val="24"/>
          <w:szCs w:val="24"/>
        </w:rPr>
        <w:t xml:space="preserve">                    D)   </w:t>
      </w:r>
      <w:r w:rsidRPr="0021203F">
        <w:rPr>
          <w:rFonts w:ascii="Times New Roman" w:hAnsi="Times New Roman" w:cs="Times New Roman"/>
          <w:sz w:val="24"/>
          <w:szCs w:val="24"/>
        </w:rPr>
        <w:t>Şaşırma</w:t>
      </w:r>
    </w:p>
    <w:p w:rsidR="00215780" w:rsidRPr="0021203F" w:rsidRDefault="00215780" w:rsidP="0021203F">
      <w:pPr>
        <w:spacing w:after="0" w:line="240" w:lineRule="auto"/>
        <w:ind w:left="60"/>
        <w:jc w:val="both"/>
        <w:rPr>
          <w:rFonts w:ascii="Times New Roman" w:hAnsi="Times New Roman" w:cs="Times New Roman"/>
          <w:sz w:val="24"/>
          <w:szCs w:val="24"/>
        </w:rPr>
      </w:pPr>
      <w:r w:rsidRPr="0021203F">
        <w:rPr>
          <w:rFonts w:ascii="Times New Roman" w:hAnsi="Times New Roman" w:cs="Times New Roman"/>
          <w:b/>
          <w:bCs/>
          <w:sz w:val="24"/>
          <w:szCs w:val="24"/>
        </w:rPr>
        <w:t>3-Herkese özel, çok önemli bir kimlik belgesi yerine geçen fiziksel özelliğimiz hangisidir?</w:t>
      </w:r>
    </w:p>
    <w:p w:rsidR="00215780" w:rsidRPr="0021203F" w:rsidRDefault="00215780" w:rsidP="0021203F">
      <w:pPr>
        <w:tabs>
          <w:tab w:val="num" w:pos="83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</w:t>
      </w:r>
      <w:r w:rsidRPr="0021203F">
        <w:rPr>
          <w:rFonts w:ascii="Times New Roman" w:hAnsi="Times New Roman" w:cs="Times New Roman"/>
          <w:sz w:val="24"/>
          <w:szCs w:val="24"/>
        </w:rPr>
        <w:t>Yüzümüz</w:t>
      </w:r>
      <w:r>
        <w:rPr>
          <w:rFonts w:ascii="Times New Roman" w:hAnsi="Times New Roman" w:cs="Times New Roman"/>
          <w:sz w:val="24"/>
          <w:szCs w:val="24"/>
        </w:rPr>
        <w:t xml:space="preserve">                   B)</w:t>
      </w:r>
      <w:r w:rsidRPr="0021203F">
        <w:rPr>
          <w:rFonts w:ascii="Times New Roman" w:hAnsi="Times New Roman" w:cs="Times New Roman"/>
          <w:sz w:val="24"/>
          <w:szCs w:val="24"/>
        </w:rPr>
        <w:t>Boyumuz</w:t>
      </w:r>
    </w:p>
    <w:p w:rsidR="00215780" w:rsidRPr="0021203F" w:rsidRDefault="00215780" w:rsidP="0021203F">
      <w:pPr>
        <w:tabs>
          <w:tab w:val="left" w:pos="100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C)</w:t>
      </w:r>
      <w:r w:rsidRPr="0021203F">
        <w:rPr>
          <w:rFonts w:ascii="Times New Roman" w:hAnsi="Times New Roman" w:cs="Times New Roman"/>
          <w:sz w:val="24"/>
          <w:szCs w:val="24"/>
        </w:rPr>
        <w:t>Kilomuz</w:t>
      </w:r>
      <w:r>
        <w:rPr>
          <w:rFonts w:ascii="Times New Roman" w:hAnsi="Times New Roman" w:cs="Times New Roman"/>
          <w:sz w:val="24"/>
          <w:szCs w:val="24"/>
        </w:rPr>
        <w:t xml:space="preserve">                     D)</w:t>
      </w:r>
      <w:r w:rsidRPr="0021203F">
        <w:rPr>
          <w:rFonts w:ascii="Times New Roman" w:hAnsi="Times New Roman" w:cs="Times New Roman"/>
          <w:sz w:val="24"/>
          <w:szCs w:val="24"/>
        </w:rPr>
        <w:t>Parmak izimiz</w:t>
      </w:r>
    </w:p>
    <w:p w:rsidR="00215780" w:rsidRPr="0021203F" w:rsidRDefault="00215780" w:rsidP="00286529">
      <w:pPr>
        <w:tabs>
          <w:tab w:val="left" w:pos="1005"/>
        </w:tabs>
        <w:spacing w:after="0" w:line="240" w:lineRule="auto"/>
        <w:ind w:left="430"/>
        <w:jc w:val="both"/>
        <w:rPr>
          <w:rFonts w:ascii="Times New Roman" w:hAnsi="Times New Roman" w:cs="Times New Roman"/>
          <w:sz w:val="24"/>
          <w:szCs w:val="24"/>
        </w:rPr>
      </w:pPr>
    </w:p>
    <w:p w:rsidR="00215780" w:rsidRDefault="00215780" w:rsidP="0021203F">
      <w:pPr>
        <w:spacing w:after="0" w:line="240" w:lineRule="auto"/>
        <w:ind w:left="60"/>
        <w:jc w:val="both"/>
        <w:rPr>
          <w:rFonts w:ascii="Times New Roman" w:hAnsi="Times New Roman" w:cs="Times New Roman"/>
          <w:sz w:val="24"/>
          <w:szCs w:val="24"/>
        </w:rPr>
      </w:pPr>
      <w:r w:rsidRPr="0021203F">
        <w:rPr>
          <w:rFonts w:ascii="Times New Roman" w:hAnsi="Times New Roman" w:cs="Times New Roman"/>
          <w:b/>
          <w:bCs/>
          <w:sz w:val="24"/>
          <w:szCs w:val="24"/>
        </w:rPr>
        <w:t>4-Bazı insanların bilim, teknoloji ve matematik dallarında, bazı insanların ise resim, müzik ve heykeltıraşlık gibi dallarda yetenekli olmasının nedeni nedir?</w:t>
      </w:r>
    </w:p>
    <w:p w:rsidR="00215780" w:rsidRPr="0021203F" w:rsidRDefault="00215780" w:rsidP="0021203F">
      <w:pPr>
        <w:spacing w:after="0" w:line="240" w:lineRule="auto"/>
        <w:ind w:left="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A)</w:t>
      </w:r>
      <w:r w:rsidRPr="0021203F">
        <w:rPr>
          <w:rFonts w:ascii="Times New Roman" w:hAnsi="Times New Roman" w:cs="Times New Roman"/>
          <w:sz w:val="24"/>
          <w:szCs w:val="24"/>
        </w:rPr>
        <w:t xml:space="preserve">Yaşadığı yerin farklı olması </w:t>
      </w:r>
    </w:p>
    <w:p w:rsidR="00215780" w:rsidRPr="0021203F" w:rsidRDefault="00215780" w:rsidP="0021203F">
      <w:pPr>
        <w:tabs>
          <w:tab w:val="left" w:pos="100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B)</w:t>
      </w:r>
      <w:r w:rsidRPr="0021203F">
        <w:rPr>
          <w:rFonts w:ascii="Times New Roman" w:hAnsi="Times New Roman" w:cs="Times New Roman"/>
          <w:sz w:val="24"/>
          <w:szCs w:val="24"/>
        </w:rPr>
        <w:t xml:space="preserve">Yetenek ve becerilerinin farklı olması </w:t>
      </w:r>
    </w:p>
    <w:p w:rsidR="00215780" w:rsidRPr="0021203F" w:rsidRDefault="00215780" w:rsidP="00286529">
      <w:pPr>
        <w:numPr>
          <w:ilvl w:val="1"/>
          <w:numId w:val="1"/>
        </w:numPr>
        <w:tabs>
          <w:tab w:val="left" w:pos="100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203F">
        <w:rPr>
          <w:rFonts w:ascii="Times New Roman" w:hAnsi="Times New Roman" w:cs="Times New Roman"/>
          <w:sz w:val="24"/>
          <w:szCs w:val="24"/>
        </w:rPr>
        <w:t xml:space="preserve">Aile yapısının farklı olması </w:t>
      </w:r>
    </w:p>
    <w:p w:rsidR="00215780" w:rsidRPr="0021203F" w:rsidRDefault="00215780" w:rsidP="00286529">
      <w:pPr>
        <w:numPr>
          <w:ilvl w:val="1"/>
          <w:numId w:val="1"/>
        </w:numPr>
        <w:tabs>
          <w:tab w:val="left" w:pos="100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203F">
        <w:rPr>
          <w:rFonts w:ascii="Times New Roman" w:hAnsi="Times New Roman" w:cs="Times New Roman"/>
          <w:sz w:val="24"/>
          <w:szCs w:val="24"/>
        </w:rPr>
        <w:t>Nüfus cüzdanlarının farklı olması</w:t>
      </w:r>
    </w:p>
    <w:p w:rsidR="00215780" w:rsidRPr="0021203F" w:rsidRDefault="00215780" w:rsidP="00286529">
      <w:pPr>
        <w:tabs>
          <w:tab w:val="left" w:pos="1005"/>
        </w:tabs>
        <w:spacing w:after="0" w:line="240" w:lineRule="auto"/>
        <w:ind w:left="420"/>
        <w:jc w:val="both"/>
        <w:rPr>
          <w:rFonts w:ascii="Times New Roman" w:hAnsi="Times New Roman" w:cs="Times New Roman"/>
          <w:sz w:val="24"/>
          <w:szCs w:val="24"/>
        </w:rPr>
      </w:pPr>
    </w:p>
    <w:p w:rsidR="00215780" w:rsidRPr="0021203F" w:rsidRDefault="00215780" w:rsidP="0021203F">
      <w:pPr>
        <w:spacing w:after="0" w:line="240" w:lineRule="auto"/>
        <w:ind w:left="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1203F">
        <w:rPr>
          <w:rFonts w:ascii="Times New Roman" w:hAnsi="Times New Roman" w:cs="Times New Roman"/>
          <w:b/>
          <w:bCs/>
          <w:sz w:val="24"/>
          <w:szCs w:val="24"/>
        </w:rPr>
        <w:t>5-Nüfus cüzdanına hangi yaştan itibaren fotoğraf yapıştırmak zorunludur?</w:t>
      </w:r>
    </w:p>
    <w:p w:rsidR="00215780" w:rsidRPr="0021203F" w:rsidRDefault="00215780" w:rsidP="0021203F">
      <w:pPr>
        <w:tabs>
          <w:tab w:val="num" w:pos="790"/>
          <w:tab w:val="left" w:pos="1005"/>
        </w:tabs>
        <w:spacing w:after="0" w:line="240" w:lineRule="auto"/>
        <w:ind w:left="43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</w:t>
      </w:r>
      <w:r w:rsidRPr="0021203F">
        <w:rPr>
          <w:rFonts w:ascii="Times New Roman" w:hAnsi="Times New Roman" w:cs="Times New Roman"/>
          <w:sz w:val="24"/>
          <w:szCs w:val="24"/>
        </w:rPr>
        <w:t>15 yaşından itibaren</w:t>
      </w:r>
    </w:p>
    <w:p w:rsidR="00215780" w:rsidRPr="0021203F" w:rsidRDefault="00215780" w:rsidP="0021203F">
      <w:pPr>
        <w:tabs>
          <w:tab w:val="num" w:pos="790"/>
          <w:tab w:val="left" w:pos="1005"/>
        </w:tabs>
        <w:spacing w:after="0" w:line="240" w:lineRule="auto"/>
        <w:ind w:left="43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B) </w:t>
      </w:r>
      <w:r w:rsidRPr="0021203F">
        <w:rPr>
          <w:rFonts w:ascii="Times New Roman" w:hAnsi="Times New Roman" w:cs="Times New Roman"/>
          <w:sz w:val="24"/>
          <w:szCs w:val="24"/>
        </w:rPr>
        <w:t>18 yaşından itibaren</w:t>
      </w:r>
    </w:p>
    <w:p w:rsidR="00215780" w:rsidRPr="0021203F" w:rsidRDefault="00215780" w:rsidP="0021203F">
      <w:pPr>
        <w:tabs>
          <w:tab w:val="num" w:pos="790"/>
          <w:tab w:val="left" w:pos="1005"/>
        </w:tabs>
        <w:spacing w:after="0" w:line="240" w:lineRule="auto"/>
        <w:ind w:left="43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C) </w:t>
      </w:r>
      <w:r w:rsidRPr="0021203F">
        <w:rPr>
          <w:rFonts w:ascii="Times New Roman" w:hAnsi="Times New Roman" w:cs="Times New Roman"/>
          <w:sz w:val="24"/>
          <w:szCs w:val="24"/>
        </w:rPr>
        <w:t>20 yaşından itibaren</w:t>
      </w:r>
    </w:p>
    <w:p w:rsidR="00215780" w:rsidRPr="0021203F" w:rsidRDefault="00215780" w:rsidP="0021203F">
      <w:pPr>
        <w:tabs>
          <w:tab w:val="num" w:pos="790"/>
          <w:tab w:val="left" w:pos="1005"/>
        </w:tabs>
        <w:spacing w:after="0" w:line="240" w:lineRule="auto"/>
        <w:ind w:left="43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D) </w:t>
      </w:r>
      <w:r w:rsidRPr="0021203F">
        <w:rPr>
          <w:rFonts w:ascii="Times New Roman" w:hAnsi="Times New Roman" w:cs="Times New Roman"/>
          <w:sz w:val="24"/>
          <w:szCs w:val="24"/>
        </w:rPr>
        <w:t>7 yaşından itibaren</w:t>
      </w:r>
    </w:p>
    <w:p w:rsidR="00215780" w:rsidRPr="0021203F" w:rsidRDefault="00215780" w:rsidP="0021203F">
      <w:pPr>
        <w:tabs>
          <w:tab w:val="left" w:pos="100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15780" w:rsidRPr="0021203F" w:rsidRDefault="00215780" w:rsidP="0021203F">
      <w:pPr>
        <w:spacing w:after="0" w:line="240" w:lineRule="auto"/>
        <w:ind w:left="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1203F">
        <w:rPr>
          <w:rFonts w:ascii="Times New Roman" w:hAnsi="Times New Roman" w:cs="Times New Roman"/>
          <w:b/>
          <w:bCs/>
          <w:sz w:val="24"/>
          <w:szCs w:val="24"/>
        </w:rPr>
        <w:t>6-Nüfus cüzdanı üzerindeki “Türkiye Cumhuriyeti” yazısı ve Türk bayrağı yazısı ne anlama gelmektedir?</w:t>
      </w:r>
    </w:p>
    <w:p w:rsidR="00215780" w:rsidRPr="0021203F" w:rsidRDefault="00215780" w:rsidP="0021203F">
      <w:pPr>
        <w:numPr>
          <w:ilvl w:val="1"/>
          <w:numId w:val="1"/>
        </w:numPr>
        <w:tabs>
          <w:tab w:val="left" w:pos="100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203F">
        <w:rPr>
          <w:rFonts w:ascii="Times New Roman" w:hAnsi="Times New Roman" w:cs="Times New Roman"/>
          <w:sz w:val="24"/>
          <w:szCs w:val="24"/>
        </w:rPr>
        <w:t>Türkiye Cumhuriyeti vatandaşı olduğumu gösterir.</w:t>
      </w:r>
    </w:p>
    <w:p w:rsidR="00215780" w:rsidRPr="0021203F" w:rsidRDefault="00215780" w:rsidP="0021203F">
      <w:pPr>
        <w:numPr>
          <w:ilvl w:val="1"/>
          <w:numId w:val="1"/>
        </w:numPr>
        <w:tabs>
          <w:tab w:val="left" w:pos="100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203F">
        <w:rPr>
          <w:rFonts w:ascii="Times New Roman" w:hAnsi="Times New Roman" w:cs="Times New Roman"/>
          <w:sz w:val="24"/>
          <w:szCs w:val="24"/>
        </w:rPr>
        <w:t>Vatandaşlık numaramı gösterir.</w:t>
      </w:r>
    </w:p>
    <w:p w:rsidR="00215780" w:rsidRPr="0021203F" w:rsidRDefault="00215780" w:rsidP="0021203F">
      <w:pPr>
        <w:numPr>
          <w:ilvl w:val="1"/>
          <w:numId w:val="1"/>
        </w:numPr>
        <w:tabs>
          <w:tab w:val="left" w:pos="100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203F">
        <w:rPr>
          <w:rFonts w:ascii="Times New Roman" w:hAnsi="Times New Roman" w:cs="Times New Roman"/>
          <w:sz w:val="24"/>
          <w:szCs w:val="24"/>
        </w:rPr>
        <w:t>Vatanımı çok sevdiğimi gösterir.</w:t>
      </w:r>
    </w:p>
    <w:p w:rsidR="00215780" w:rsidRPr="0021203F" w:rsidRDefault="00215780" w:rsidP="0021203F">
      <w:pPr>
        <w:numPr>
          <w:ilvl w:val="1"/>
          <w:numId w:val="1"/>
        </w:numPr>
        <w:tabs>
          <w:tab w:val="left" w:pos="100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203F">
        <w:rPr>
          <w:rFonts w:ascii="Times New Roman" w:hAnsi="Times New Roman" w:cs="Times New Roman"/>
          <w:sz w:val="24"/>
          <w:szCs w:val="24"/>
        </w:rPr>
        <w:t>Bayrağımızın rengini çok sevdiğimi gösterir.</w:t>
      </w:r>
    </w:p>
    <w:p w:rsidR="00215780" w:rsidRPr="00034092" w:rsidRDefault="00215780" w:rsidP="00034092">
      <w:pPr>
        <w:pStyle w:val="NoSpacing"/>
        <w:rPr>
          <w:b/>
          <w:bCs/>
        </w:rPr>
      </w:pPr>
      <w:r w:rsidRPr="00034092">
        <w:rPr>
          <w:b/>
          <w:bCs/>
        </w:rPr>
        <w:t xml:space="preserve">7-Aşağıdakilerden hangisi Atatürk’ün kimliği ile ilgili </w:t>
      </w:r>
      <w:r w:rsidRPr="00034092">
        <w:rPr>
          <w:b/>
          <w:bCs/>
          <w:u w:val="single"/>
        </w:rPr>
        <w:t>değildir</w:t>
      </w:r>
      <w:r w:rsidRPr="00034092">
        <w:rPr>
          <w:b/>
          <w:bCs/>
        </w:rPr>
        <w:t xml:space="preserve"> ?</w:t>
      </w:r>
    </w:p>
    <w:p w:rsidR="00215780" w:rsidRPr="0021203F" w:rsidRDefault="00215780" w:rsidP="00034092">
      <w:pPr>
        <w:pStyle w:val="NoSpacing"/>
      </w:pPr>
      <w:r w:rsidRPr="0021203F">
        <w:t xml:space="preserve">A) Samsun’a gidişi-1919 </w:t>
      </w:r>
    </w:p>
    <w:p w:rsidR="00215780" w:rsidRPr="0021203F" w:rsidRDefault="00215780" w:rsidP="00034092">
      <w:pPr>
        <w:pStyle w:val="NoSpacing"/>
      </w:pPr>
      <w:r w:rsidRPr="0021203F">
        <w:t xml:space="preserve"> B) Doğum yeri- Selanik</w:t>
      </w:r>
    </w:p>
    <w:p w:rsidR="00215780" w:rsidRPr="0021203F" w:rsidRDefault="00215780" w:rsidP="00034092">
      <w:pPr>
        <w:pStyle w:val="NoSpacing"/>
      </w:pPr>
      <w:r w:rsidRPr="0021203F">
        <w:t xml:space="preserve">C) Doğum Tarihi – 1881 </w:t>
      </w:r>
    </w:p>
    <w:p w:rsidR="00215780" w:rsidRPr="0021203F" w:rsidRDefault="00215780" w:rsidP="00034092">
      <w:pPr>
        <w:pStyle w:val="NoSpacing"/>
      </w:pPr>
      <w:r w:rsidRPr="0021203F">
        <w:t>D) Annesinin adı – Zübeyde</w:t>
      </w:r>
    </w:p>
    <w:p w:rsidR="00215780" w:rsidRPr="0021203F" w:rsidRDefault="00215780" w:rsidP="0021203F">
      <w:pPr>
        <w:pStyle w:val="NoSpacing"/>
        <w:shd w:val="clear" w:color="auto" w:fill="F3F3F3"/>
        <w:rPr>
          <w:rFonts w:ascii="Times New Roman" w:hAnsi="Times New Roman" w:cs="Times New Roman"/>
          <w:b/>
          <w:bCs/>
          <w:sz w:val="24"/>
          <w:szCs w:val="24"/>
        </w:rPr>
      </w:pPr>
      <w:r w:rsidRPr="0021203F">
        <w:rPr>
          <w:rFonts w:ascii="Times New Roman" w:hAnsi="Times New Roman" w:cs="Times New Roman"/>
          <w:b/>
          <w:bCs/>
          <w:sz w:val="24"/>
          <w:szCs w:val="24"/>
        </w:rPr>
        <w:t xml:space="preserve">8-Nüfus cüzdanlarında yer alan aşağıdaki bilgilerden hangisi </w:t>
      </w:r>
      <w:r w:rsidRPr="0021203F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mutlaka </w:t>
      </w:r>
      <w:r w:rsidRPr="0021203F">
        <w:rPr>
          <w:rFonts w:ascii="Times New Roman" w:hAnsi="Times New Roman" w:cs="Times New Roman"/>
          <w:b/>
          <w:bCs/>
          <w:sz w:val="24"/>
          <w:szCs w:val="24"/>
        </w:rPr>
        <w:t xml:space="preserve">farklılık gösterir? </w:t>
      </w:r>
    </w:p>
    <w:p w:rsidR="00215780" w:rsidRPr="0021203F" w:rsidRDefault="00215780" w:rsidP="0021203F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21203F">
        <w:rPr>
          <w:rFonts w:ascii="Times New Roman" w:hAnsi="Times New Roman" w:cs="Times New Roman"/>
          <w:sz w:val="24"/>
          <w:szCs w:val="24"/>
        </w:rPr>
        <w:t xml:space="preserve">A) soyadı                           B) TC kimlik no                 C) doğum yeri          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21203F">
        <w:rPr>
          <w:rFonts w:ascii="Times New Roman" w:hAnsi="Times New Roman" w:cs="Times New Roman"/>
          <w:sz w:val="24"/>
          <w:szCs w:val="24"/>
        </w:rPr>
        <w:t xml:space="preserve">   D) verildiği yer</w:t>
      </w:r>
    </w:p>
    <w:p w:rsidR="00215780" w:rsidRPr="0021203F" w:rsidRDefault="00215780" w:rsidP="0021203F">
      <w:pPr>
        <w:pStyle w:val="NoSpacing"/>
        <w:shd w:val="clear" w:color="auto" w:fill="F3F3F3"/>
        <w:rPr>
          <w:rFonts w:ascii="Times New Roman" w:hAnsi="Times New Roman" w:cs="Times New Roman"/>
          <w:b/>
          <w:bCs/>
          <w:sz w:val="24"/>
          <w:szCs w:val="24"/>
        </w:rPr>
      </w:pPr>
      <w:r w:rsidRPr="0021203F">
        <w:rPr>
          <w:rFonts w:ascii="Times New Roman" w:hAnsi="Times New Roman" w:cs="Times New Roman"/>
          <w:b/>
          <w:bCs/>
          <w:sz w:val="24"/>
          <w:szCs w:val="24"/>
        </w:rPr>
        <w:t xml:space="preserve">9- Aşağıdakilerden hangisi olumlu duygularımızdan biri </w:t>
      </w:r>
      <w:r w:rsidRPr="0021203F">
        <w:rPr>
          <w:rFonts w:ascii="Times New Roman" w:hAnsi="Times New Roman" w:cs="Times New Roman"/>
          <w:b/>
          <w:bCs/>
          <w:sz w:val="24"/>
          <w:szCs w:val="24"/>
          <w:u w:val="single"/>
        </w:rPr>
        <w:t>değildir</w:t>
      </w:r>
      <w:r w:rsidRPr="0021203F">
        <w:rPr>
          <w:rFonts w:ascii="Times New Roman" w:hAnsi="Times New Roman" w:cs="Times New Roman"/>
          <w:b/>
          <w:bCs/>
          <w:sz w:val="24"/>
          <w:szCs w:val="24"/>
        </w:rPr>
        <w:t xml:space="preserve">? </w:t>
      </w:r>
    </w:p>
    <w:p w:rsidR="00215780" w:rsidRPr="0021203F" w:rsidRDefault="00215780" w:rsidP="0021203F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21203F">
        <w:rPr>
          <w:rFonts w:ascii="Times New Roman" w:hAnsi="Times New Roman" w:cs="Times New Roman"/>
          <w:sz w:val="24"/>
          <w:szCs w:val="24"/>
        </w:rPr>
        <w:t xml:space="preserve">A) sevinç                            B)   kıskançlık                    C) sevgi                  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21203F">
        <w:rPr>
          <w:rFonts w:ascii="Times New Roman" w:hAnsi="Times New Roman" w:cs="Times New Roman"/>
          <w:sz w:val="24"/>
          <w:szCs w:val="24"/>
        </w:rPr>
        <w:t xml:space="preserve">      D) mutluluk </w:t>
      </w:r>
    </w:p>
    <w:p w:rsidR="00215780" w:rsidRPr="0021203F" w:rsidRDefault="00215780" w:rsidP="0021203F">
      <w:pPr>
        <w:pStyle w:val="NoSpacing"/>
        <w:shd w:val="clear" w:color="auto" w:fill="F3F3F3"/>
        <w:rPr>
          <w:rFonts w:ascii="Times New Roman" w:hAnsi="Times New Roman" w:cs="Times New Roman"/>
          <w:b/>
          <w:bCs/>
          <w:sz w:val="24"/>
          <w:szCs w:val="24"/>
        </w:rPr>
      </w:pPr>
      <w:r w:rsidRPr="0021203F">
        <w:rPr>
          <w:rFonts w:ascii="Times New Roman" w:hAnsi="Times New Roman" w:cs="Times New Roman"/>
          <w:b/>
          <w:bCs/>
          <w:sz w:val="24"/>
          <w:szCs w:val="24"/>
        </w:rPr>
        <w:t xml:space="preserve">10- Her bireyde mutlaka farklılık gösteren fiziksel özellik aşağıdakilerden hangisidir? </w:t>
      </w:r>
    </w:p>
    <w:p w:rsidR="00215780" w:rsidRPr="0021203F" w:rsidRDefault="00215780" w:rsidP="0021203F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21203F">
        <w:rPr>
          <w:rFonts w:ascii="Times New Roman" w:hAnsi="Times New Roman" w:cs="Times New Roman"/>
          <w:sz w:val="24"/>
          <w:szCs w:val="24"/>
        </w:rPr>
        <w:t xml:space="preserve">A) ten rengi                        B) kilo                                C) parmak izi                  D) ses tonu                   </w:t>
      </w:r>
    </w:p>
    <w:p w:rsidR="00215780" w:rsidRPr="0021203F" w:rsidRDefault="00215780" w:rsidP="0021203F">
      <w:pPr>
        <w:pStyle w:val="NoSpacing"/>
        <w:shd w:val="clear" w:color="auto" w:fill="E6E6E6"/>
        <w:rPr>
          <w:rFonts w:ascii="Times New Roman" w:hAnsi="Times New Roman" w:cs="Times New Roman"/>
          <w:b/>
          <w:bCs/>
          <w:sz w:val="24"/>
          <w:szCs w:val="24"/>
        </w:rPr>
      </w:pPr>
      <w:r w:rsidRPr="0021203F">
        <w:rPr>
          <w:rFonts w:ascii="Times New Roman" w:hAnsi="Times New Roman" w:cs="Times New Roman"/>
          <w:b/>
          <w:bCs/>
          <w:sz w:val="24"/>
          <w:szCs w:val="24"/>
        </w:rPr>
        <w:t xml:space="preserve">11-Aşağıdakilerden hangisi fiziksel özelliklerimizden birisidir?  </w:t>
      </w:r>
    </w:p>
    <w:p w:rsidR="00215780" w:rsidRDefault="00215780" w:rsidP="0021203F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21203F">
        <w:rPr>
          <w:rFonts w:ascii="Times New Roman" w:hAnsi="Times New Roman" w:cs="Times New Roman"/>
          <w:sz w:val="24"/>
          <w:szCs w:val="24"/>
        </w:rPr>
        <w:t xml:space="preserve">A) sevinmek               B)  üzülmek          </w:t>
      </w:r>
    </w:p>
    <w:p w:rsidR="00215780" w:rsidRPr="0021203F" w:rsidRDefault="00215780" w:rsidP="0021203F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21203F">
        <w:rPr>
          <w:rFonts w:ascii="Times New Roman" w:hAnsi="Times New Roman" w:cs="Times New Roman"/>
          <w:sz w:val="24"/>
          <w:szCs w:val="24"/>
        </w:rPr>
        <w:t xml:space="preserve">C) sinirlilik                  D) saç rengi  </w:t>
      </w:r>
    </w:p>
    <w:p w:rsidR="00215780" w:rsidRPr="0021203F" w:rsidRDefault="00215780" w:rsidP="0021203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15780" w:rsidRPr="0021203F" w:rsidRDefault="00215780" w:rsidP="0021203F">
      <w:pPr>
        <w:pStyle w:val="NoSpacing"/>
        <w:shd w:val="clear" w:color="auto" w:fill="E6E6E6"/>
        <w:rPr>
          <w:rFonts w:ascii="Times New Roman" w:hAnsi="Times New Roman" w:cs="Times New Roman"/>
          <w:sz w:val="24"/>
          <w:szCs w:val="24"/>
        </w:rPr>
      </w:pPr>
      <w:r w:rsidRPr="0021203F">
        <w:rPr>
          <w:rFonts w:ascii="Times New Roman" w:hAnsi="Times New Roman" w:cs="Times New Roman"/>
          <w:b/>
          <w:bCs/>
          <w:sz w:val="24"/>
          <w:szCs w:val="24"/>
        </w:rPr>
        <w:t xml:space="preserve">12-  Kendisinden farklı bir takımı tuttuğu için arkadaşına kaba davranan bir öğrenci için aşağıdakilerden hangisi </w:t>
      </w:r>
      <w:r w:rsidRPr="0021203F">
        <w:rPr>
          <w:rFonts w:ascii="Times New Roman" w:hAnsi="Times New Roman" w:cs="Times New Roman"/>
          <w:b/>
          <w:bCs/>
          <w:sz w:val="24"/>
          <w:szCs w:val="24"/>
          <w:u w:val="single"/>
        </w:rPr>
        <w:t>söylenebilir</w:t>
      </w:r>
      <w:r w:rsidRPr="0021203F">
        <w:rPr>
          <w:rFonts w:ascii="Times New Roman" w:hAnsi="Times New Roman" w:cs="Times New Roman"/>
          <w:b/>
          <w:bCs/>
          <w:sz w:val="24"/>
          <w:szCs w:val="24"/>
        </w:rPr>
        <w:t>?</w:t>
      </w:r>
      <w:r w:rsidRPr="0021203F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</w:t>
      </w:r>
    </w:p>
    <w:p w:rsidR="00215780" w:rsidRDefault="00215780" w:rsidP="0021203F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21203F">
        <w:rPr>
          <w:rFonts w:ascii="Times New Roman" w:hAnsi="Times New Roman" w:cs="Times New Roman"/>
          <w:sz w:val="24"/>
          <w:szCs w:val="24"/>
        </w:rPr>
        <w:t xml:space="preserve">A) hoşgörüsüz            B)  sabırlı                  </w:t>
      </w:r>
    </w:p>
    <w:p w:rsidR="00215780" w:rsidRPr="0021203F" w:rsidRDefault="00215780" w:rsidP="0021203F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21203F">
        <w:rPr>
          <w:rFonts w:ascii="Times New Roman" w:hAnsi="Times New Roman" w:cs="Times New Roman"/>
          <w:sz w:val="24"/>
          <w:szCs w:val="24"/>
        </w:rPr>
        <w:t xml:space="preserve"> C) saygılı                     D)  anlayışlı </w:t>
      </w:r>
    </w:p>
    <w:p w:rsidR="00215780" w:rsidRPr="0021203F" w:rsidRDefault="00215780" w:rsidP="0021203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15780" w:rsidRDefault="00215780" w:rsidP="0021203F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21203F">
        <w:rPr>
          <w:rFonts w:ascii="Times New Roman" w:hAnsi="Times New Roman" w:cs="Times New Roman"/>
          <w:b/>
          <w:bCs/>
          <w:sz w:val="24"/>
          <w:szCs w:val="24"/>
          <w:shd w:val="clear" w:color="auto" w:fill="F3F3F3"/>
        </w:rPr>
        <w:t xml:space="preserve">13- Aşağıdakilerden hangisi bir bireyin </w:t>
      </w:r>
      <w:r w:rsidRPr="0021203F">
        <w:rPr>
          <w:rFonts w:ascii="Times New Roman" w:hAnsi="Times New Roman" w:cs="Times New Roman"/>
          <w:b/>
          <w:bCs/>
          <w:sz w:val="24"/>
          <w:szCs w:val="24"/>
          <w:u w:val="single"/>
          <w:shd w:val="clear" w:color="auto" w:fill="F3F3F3"/>
        </w:rPr>
        <w:t>doğuştan</w:t>
      </w:r>
      <w:r w:rsidRPr="0021203F">
        <w:rPr>
          <w:rFonts w:ascii="Times New Roman" w:hAnsi="Times New Roman" w:cs="Times New Roman"/>
          <w:b/>
          <w:bCs/>
          <w:sz w:val="24"/>
          <w:szCs w:val="24"/>
          <w:shd w:val="clear" w:color="auto" w:fill="F3F3F3"/>
        </w:rPr>
        <w:t xml:space="preserve"> sahip olduğu özelliklerinden biri </w:t>
      </w:r>
      <w:r w:rsidRPr="0021203F">
        <w:rPr>
          <w:rFonts w:ascii="Times New Roman" w:hAnsi="Times New Roman" w:cs="Times New Roman"/>
          <w:b/>
          <w:bCs/>
          <w:sz w:val="24"/>
          <w:szCs w:val="24"/>
          <w:u w:val="single"/>
          <w:shd w:val="clear" w:color="auto" w:fill="F3F3F3"/>
        </w:rPr>
        <w:t>değildir?</w:t>
      </w:r>
      <w:r w:rsidRPr="0021203F">
        <w:rPr>
          <w:rFonts w:ascii="Times New Roman" w:hAnsi="Times New Roman" w:cs="Times New Roman"/>
          <w:b/>
          <w:bCs/>
          <w:sz w:val="24"/>
          <w:szCs w:val="24"/>
          <w:shd w:val="clear" w:color="auto" w:fill="F3F3F3"/>
        </w:rPr>
        <w:t xml:space="preserve"> </w:t>
      </w:r>
      <w:r w:rsidRPr="0021203F">
        <w:rPr>
          <w:rFonts w:ascii="Times New Roman" w:hAnsi="Times New Roman" w:cs="Times New Roman"/>
          <w:sz w:val="24"/>
          <w:szCs w:val="24"/>
        </w:rPr>
        <w:br/>
        <w:t xml:space="preserve">A) Cinsiyet </w:t>
      </w:r>
      <w:r w:rsidRPr="0021203F">
        <w:rPr>
          <w:rFonts w:ascii="Times New Roman" w:hAnsi="Times New Roman" w:cs="Times New Roman"/>
          <w:sz w:val="24"/>
          <w:szCs w:val="24"/>
        </w:rPr>
        <w:tab/>
      </w:r>
      <w:r w:rsidRPr="0021203F">
        <w:rPr>
          <w:rFonts w:ascii="Times New Roman" w:hAnsi="Times New Roman" w:cs="Times New Roman"/>
          <w:sz w:val="24"/>
          <w:szCs w:val="24"/>
        </w:rPr>
        <w:tab/>
        <w:t xml:space="preserve">B)Ten rengi </w:t>
      </w:r>
      <w:r w:rsidRPr="0021203F">
        <w:rPr>
          <w:rFonts w:ascii="Times New Roman" w:hAnsi="Times New Roman" w:cs="Times New Roman"/>
          <w:sz w:val="24"/>
          <w:szCs w:val="24"/>
        </w:rPr>
        <w:tab/>
      </w:r>
    </w:p>
    <w:p w:rsidR="00215780" w:rsidRPr="0021203F" w:rsidRDefault="00215780" w:rsidP="0021203F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21203F">
        <w:rPr>
          <w:rFonts w:ascii="Times New Roman" w:hAnsi="Times New Roman" w:cs="Times New Roman"/>
          <w:sz w:val="24"/>
          <w:szCs w:val="24"/>
        </w:rPr>
        <w:t xml:space="preserve">C)Düşünce </w:t>
      </w:r>
      <w:r w:rsidRPr="0021203F">
        <w:rPr>
          <w:rFonts w:ascii="Times New Roman" w:hAnsi="Times New Roman" w:cs="Times New Roman"/>
          <w:sz w:val="24"/>
          <w:szCs w:val="24"/>
        </w:rPr>
        <w:tab/>
      </w:r>
      <w:r w:rsidRPr="0021203F">
        <w:rPr>
          <w:rFonts w:ascii="Times New Roman" w:hAnsi="Times New Roman" w:cs="Times New Roman"/>
          <w:sz w:val="24"/>
          <w:szCs w:val="24"/>
        </w:rPr>
        <w:tab/>
        <w:t>D)Parmak izi</w:t>
      </w:r>
    </w:p>
    <w:p w:rsidR="00215780" w:rsidRPr="0021203F" w:rsidRDefault="00215780" w:rsidP="0021203F">
      <w:pPr>
        <w:pStyle w:val="NoSpacing"/>
        <w:shd w:val="clear" w:color="auto" w:fill="F3F3F3"/>
        <w:rPr>
          <w:rFonts w:ascii="Times New Roman" w:hAnsi="Times New Roman" w:cs="Times New Roman"/>
          <w:b/>
          <w:bCs/>
          <w:sz w:val="24"/>
          <w:szCs w:val="24"/>
        </w:rPr>
      </w:pPr>
      <w:r w:rsidRPr="0021203F">
        <w:rPr>
          <w:rFonts w:ascii="Times New Roman" w:hAnsi="Times New Roman" w:cs="Times New Roman"/>
          <w:b/>
          <w:bCs/>
          <w:sz w:val="24"/>
          <w:szCs w:val="24"/>
        </w:rPr>
        <w:t xml:space="preserve">14-Aşağıdaki duygulardan hangisi doğru bir davranış </w:t>
      </w:r>
      <w:r w:rsidRPr="0021203F">
        <w:rPr>
          <w:rFonts w:ascii="Times New Roman" w:hAnsi="Times New Roman" w:cs="Times New Roman"/>
          <w:b/>
          <w:bCs/>
          <w:sz w:val="24"/>
          <w:szCs w:val="24"/>
          <w:u w:val="single"/>
        </w:rPr>
        <w:t>değildir</w:t>
      </w:r>
      <w:r w:rsidRPr="0021203F">
        <w:rPr>
          <w:rFonts w:ascii="Times New Roman" w:hAnsi="Times New Roman" w:cs="Times New Roman"/>
          <w:b/>
          <w:bCs/>
          <w:sz w:val="24"/>
          <w:szCs w:val="24"/>
        </w:rPr>
        <w:t xml:space="preserve">? </w:t>
      </w:r>
    </w:p>
    <w:p w:rsidR="00215780" w:rsidRDefault="00215780" w:rsidP="0021203F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21203F">
        <w:rPr>
          <w:rFonts w:ascii="Times New Roman" w:hAnsi="Times New Roman" w:cs="Times New Roman"/>
          <w:sz w:val="24"/>
          <w:szCs w:val="24"/>
        </w:rPr>
        <w:t xml:space="preserve">A) heyecan                      B) cimrilik            </w:t>
      </w:r>
    </w:p>
    <w:p w:rsidR="00215780" w:rsidRPr="0021203F" w:rsidRDefault="00215780" w:rsidP="0021203F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21203F">
        <w:rPr>
          <w:rFonts w:ascii="Times New Roman" w:hAnsi="Times New Roman" w:cs="Times New Roman"/>
          <w:sz w:val="24"/>
          <w:szCs w:val="24"/>
        </w:rPr>
        <w:t xml:space="preserve">C) hoşgörü               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21203F">
        <w:rPr>
          <w:rFonts w:ascii="Times New Roman" w:hAnsi="Times New Roman" w:cs="Times New Roman"/>
          <w:sz w:val="24"/>
          <w:szCs w:val="24"/>
        </w:rPr>
        <w:t xml:space="preserve">  D) sevinç</w:t>
      </w:r>
    </w:p>
    <w:p w:rsidR="00215780" w:rsidRPr="0021203F" w:rsidRDefault="00215780" w:rsidP="0021203F">
      <w:pPr>
        <w:pStyle w:val="NoSpacing"/>
        <w:shd w:val="clear" w:color="auto" w:fill="F3F3F3"/>
        <w:rPr>
          <w:rFonts w:ascii="Times New Roman" w:hAnsi="Times New Roman" w:cs="Times New Roman"/>
          <w:b/>
          <w:bCs/>
          <w:sz w:val="24"/>
          <w:szCs w:val="24"/>
        </w:rPr>
      </w:pPr>
      <w:r w:rsidRPr="0021203F">
        <w:rPr>
          <w:rFonts w:ascii="Times New Roman" w:hAnsi="Times New Roman" w:cs="Times New Roman"/>
          <w:b/>
          <w:bCs/>
          <w:sz w:val="24"/>
          <w:szCs w:val="24"/>
        </w:rPr>
        <w:t xml:space="preserve">15- Düştüğünü gördüğümüz bir çocuğa hemen yardım ederiz. Bizi yardım etmeye yönelten duygu hangisidir? </w:t>
      </w:r>
    </w:p>
    <w:p w:rsidR="00215780" w:rsidRDefault="00215780" w:rsidP="0021203F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21203F">
        <w:rPr>
          <w:rFonts w:ascii="Times New Roman" w:hAnsi="Times New Roman" w:cs="Times New Roman"/>
          <w:sz w:val="24"/>
          <w:szCs w:val="24"/>
        </w:rPr>
        <w:t>A) sevinç</w:t>
      </w:r>
      <w:r w:rsidRPr="0021203F">
        <w:rPr>
          <w:rFonts w:ascii="Times New Roman" w:hAnsi="Times New Roman" w:cs="Times New Roman"/>
          <w:sz w:val="24"/>
          <w:szCs w:val="24"/>
        </w:rPr>
        <w:tab/>
      </w:r>
      <w:r w:rsidRPr="0021203F">
        <w:rPr>
          <w:rFonts w:ascii="Times New Roman" w:hAnsi="Times New Roman" w:cs="Times New Roman"/>
          <w:sz w:val="24"/>
          <w:szCs w:val="24"/>
        </w:rPr>
        <w:tab/>
        <w:t xml:space="preserve">    B) öfke                   </w:t>
      </w:r>
    </w:p>
    <w:p w:rsidR="00215780" w:rsidRPr="0021203F" w:rsidRDefault="00215780" w:rsidP="0021203F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21203F">
        <w:rPr>
          <w:rFonts w:ascii="Times New Roman" w:hAnsi="Times New Roman" w:cs="Times New Roman"/>
          <w:sz w:val="24"/>
          <w:szCs w:val="24"/>
        </w:rPr>
        <w:t xml:space="preserve">   C) acıma</w:t>
      </w:r>
      <w:r w:rsidRPr="0021203F">
        <w:rPr>
          <w:rFonts w:ascii="Times New Roman" w:hAnsi="Times New Roman" w:cs="Times New Roman"/>
          <w:sz w:val="24"/>
          <w:szCs w:val="24"/>
        </w:rPr>
        <w:tab/>
        <w:t xml:space="preserve">              D) kızgınlık</w:t>
      </w:r>
    </w:p>
    <w:p w:rsidR="00215780" w:rsidRPr="0021203F" w:rsidRDefault="00215780" w:rsidP="0021203F">
      <w:pPr>
        <w:pStyle w:val="NoSpacing"/>
        <w:shd w:val="clear" w:color="auto" w:fill="F3F3F3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noProof/>
          <w:lang w:eastAsia="tr-TR"/>
        </w:rPr>
        <w:pict>
          <v:shape id="_x0000_s1027" type="#_x0000_t32" style="position:absolute;margin-left:252pt;margin-top:4.5pt;width:0;height:786.75pt;z-index:251660288" o:connectortype="straight"/>
        </w:pict>
      </w:r>
      <w:r w:rsidRPr="0021203F">
        <w:rPr>
          <w:rFonts w:ascii="Times New Roman" w:hAnsi="Times New Roman" w:cs="Times New Roman"/>
          <w:b/>
          <w:bCs/>
          <w:sz w:val="24"/>
          <w:szCs w:val="24"/>
        </w:rPr>
        <w:t xml:space="preserve">16-Bir insanın kimliğine bakarak aşağıdakilerden hangisini </w:t>
      </w:r>
      <w:r w:rsidRPr="0021203F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öğrenemeyiz? </w:t>
      </w:r>
    </w:p>
    <w:p w:rsidR="00215780" w:rsidRDefault="00215780" w:rsidP="0021203F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21203F">
        <w:rPr>
          <w:rFonts w:ascii="Times New Roman" w:hAnsi="Times New Roman" w:cs="Times New Roman"/>
          <w:sz w:val="24"/>
          <w:szCs w:val="24"/>
        </w:rPr>
        <w:t xml:space="preserve">A) Babasının kim olduğunu                 </w:t>
      </w:r>
    </w:p>
    <w:p w:rsidR="00215780" w:rsidRPr="0021203F" w:rsidRDefault="00215780" w:rsidP="0021203F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21203F">
        <w:rPr>
          <w:rFonts w:ascii="Times New Roman" w:hAnsi="Times New Roman" w:cs="Times New Roman"/>
          <w:sz w:val="24"/>
          <w:szCs w:val="24"/>
        </w:rPr>
        <w:t xml:space="preserve">  B) Bu kimliği nereden verildiğini</w:t>
      </w:r>
    </w:p>
    <w:p w:rsidR="00215780" w:rsidRDefault="00215780" w:rsidP="0021203F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21203F">
        <w:rPr>
          <w:rFonts w:ascii="Times New Roman" w:hAnsi="Times New Roman" w:cs="Times New Roman"/>
          <w:sz w:val="24"/>
          <w:szCs w:val="24"/>
        </w:rPr>
        <w:t xml:space="preserve">B) En çok hangi sporları sevdiğini       </w:t>
      </w:r>
    </w:p>
    <w:p w:rsidR="00215780" w:rsidRPr="0021203F" w:rsidRDefault="00215780" w:rsidP="0021203F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21203F">
        <w:rPr>
          <w:rFonts w:ascii="Times New Roman" w:hAnsi="Times New Roman" w:cs="Times New Roman"/>
          <w:sz w:val="24"/>
          <w:szCs w:val="24"/>
        </w:rPr>
        <w:t xml:space="preserve">  D) Dinini</w:t>
      </w:r>
    </w:p>
    <w:p w:rsidR="00215780" w:rsidRDefault="00215780" w:rsidP="0021203F">
      <w:pPr>
        <w:pStyle w:val="NoSpacing"/>
        <w:shd w:val="clear" w:color="auto" w:fill="F3F3F3"/>
        <w:rPr>
          <w:rFonts w:ascii="Times New Roman" w:hAnsi="Times New Roman" w:cs="Times New Roman"/>
          <w:b/>
          <w:bCs/>
          <w:sz w:val="24"/>
          <w:szCs w:val="24"/>
        </w:rPr>
      </w:pPr>
    </w:p>
    <w:p w:rsidR="00215780" w:rsidRPr="0021203F" w:rsidRDefault="00215780" w:rsidP="0021203F">
      <w:pPr>
        <w:pStyle w:val="NoSpacing"/>
        <w:shd w:val="clear" w:color="auto" w:fill="F3F3F3"/>
        <w:rPr>
          <w:rFonts w:ascii="Times New Roman" w:hAnsi="Times New Roman" w:cs="Times New Roman"/>
          <w:b/>
          <w:bCs/>
          <w:sz w:val="24"/>
          <w:szCs w:val="24"/>
        </w:rPr>
      </w:pPr>
      <w:r w:rsidRPr="0021203F">
        <w:rPr>
          <w:rFonts w:ascii="Times New Roman" w:hAnsi="Times New Roman" w:cs="Times New Roman"/>
          <w:b/>
          <w:bCs/>
          <w:sz w:val="24"/>
          <w:szCs w:val="24"/>
        </w:rPr>
        <w:t xml:space="preserve">17- Aşağıdakilerden hangisi nüfus cüzdanında </w:t>
      </w:r>
      <w:r w:rsidRPr="0021203F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yer almaz? </w:t>
      </w:r>
    </w:p>
    <w:p w:rsidR="00215780" w:rsidRDefault="00215780" w:rsidP="0021203F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21203F">
        <w:rPr>
          <w:rFonts w:ascii="Times New Roman" w:hAnsi="Times New Roman" w:cs="Times New Roman"/>
          <w:sz w:val="24"/>
          <w:szCs w:val="24"/>
        </w:rPr>
        <w:t xml:space="preserve">A) doğum yeri           B) okulu             </w:t>
      </w:r>
    </w:p>
    <w:p w:rsidR="00215780" w:rsidRPr="0021203F" w:rsidRDefault="00215780" w:rsidP="0021203F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21203F">
        <w:rPr>
          <w:rFonts w:ascii="Times New Roman" w:hAnsi="Times New Roman" w:cs="Times New Roman"/>
          <w:sz w:val="24"/>
          <w:szCs w:val="24"/>
        </w:rPr>
        <w:t xml:space="preserve">  C) ana adı              D) verildiği tarih</w:t>
      </w:r>
    </w:p>
    <w:p w:rsidR="00215780" w:rsidRDefault="00215780" w:rsidP="00034092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</w:p>
    <w:p w:rsidR="00215780" w:rsidRPr="00034092" w:rsidRDefault="00215780" w:rsidP="00034092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  <w:r w:rsidRPr="00034092">
        <w:rPr>
          <w:rFonts w:ascii="Times New Roman" w:hAnsi="Times New Roman" w:cs="Times New Roman"/>
          <w:b/>
          <w:bCs/>
          <w:sz w:val="24"/>
          <w:szCs w:val="24"/>
        </w:rPr>
        <w:t>18-Aşağıdakilerden hangisi başkalarının düşüncesine saygı göstermeye örnektir?</w:t>
      </w:r>
    </w:p>
    <w:p w:rsidR="00215780" w:rsidRPr="00034092" w:rsidRDefault="00215780" w:rsidP="00034092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34092">
        <w:rPr>
          <w:rFonts w:ascii="Times New Roman" w:hAnsi="Times New Roman" w:cs="Times New Roman"/>
          <w:sz w:val="24"/>
          <w:szCs w:val="24"/>
        </w:rPr>
        <w:t xml:space="preserve">A) Arkadaşımız düşüncesini söylerken başka şeyle ilgilenmek. </w:t>
      </w:r>
    </w:p>
    <w:p w:rsidR="00215780" w:rsidRPr="00034092" w:rsidRDefault="00215780" w:rsidP="00034092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34092">
        <w:rPr>
          <w:rFonts w:ascii="Times New Roman" w:hAnsi="Times New Roman" w:cs="Times New Roman"/>
          <w:sz w:val="24"/>
          <w:szCs w:val="24"/>
        </w:rPr>
        <w:t xml:space="preserve"> B) Kendi düşüncemizi zorla kabul ettirmek.</w:t>
      </w:r>
    </w:p>
    <w:p w:rsidR="00215780" w:rsidRDefault="00215780" w:rsidP="00034092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34092">
        <w:rPr>
          <w:rFonts w:ascii="Times New Roman" w:hAnsi="Times New Roman" w:cs="Times New Roman"/>
          <w:sz w:val="24"/>
          <w:szCs w:val="24"/>
        </w:rPr>
        <w:t>C) Farklı düşüncedeki insanlara kaba davranmak.                       D) Söz alarak konuşan öğrencileri dinlemek.</w:t>
      </w:r>
    </w:p>
    <w:p w:rsidR="00215780" w:rsidRPr="00034092" w:rsidRDefault="00215780" w:rsidP="0003409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15780" w:rsidRPr="00034092" w:rsidRDefault="00215780" w:rsidP="00034092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  <w:r w:rsidRPr="00034092">
        <w:rPr>
          <w:rFonts w:ascii="Times New Roman" w:hAnsi="Times New Roman" w:cs="Times New Roman"/>
          <w:b/>
          <w:bCs/>
          <w:sz w:val="24"/>
          <w:szCs w:val="24"/>
        </w:rPr>
        <w:t>19-Aşağıdakilerden hangisi hoşgörülü bir davranış örneğidir?</w:t>
      </w:r>
    </w:p>
    <w:p w:rsidR="00215780" w:rsidRPr="00034092" w:rsidRDefault="00215780" w:rsidP="00034092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34092">
        <w:rPr>
          <w:rFonts w:ascii="Times New Roman" w:hAnsi="Times New Roman" w:cs="Times New Roman"/>
          <w:sz w:val="24"/>
          <w:szCs w:val="24"/>
        </w:rPr>
        <w:t>A) Bizden farklı düşüncelere saygı göstermek.</w:t>
      </w:r>
    </w:p>
    <w:p w:rsidR="00215780" w:rsidRPr="00034092" w:rsidRDefault="00215780" w:rsidP="00034092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34092">
        <w:rPr>
          <w:rFonts w:ascii="Times New Roman" w:hAnsi="Times New Roman" w:cs="Times New Roman"/>
          <w:sz w:val="24"/>
          <w:szCs w:val="24"/>
        </w:rPr>
        <w:t>B) Sınıfta söz almadan konuşmak.</w:t>
      </w:r>
      <w:r w:rsidRPr="00034092">
        <w:rPr>
          <w:rFonts w:ascii="Times New Roman" w:hAnsi="Times New Roman" w:cs="Times New Roman"/>
          <w:sz w:val="24"/>
          <w:szCs w:val="24"/>
        </w:rPr>
        <w:tab/>
      </w:r>
    </w:p>
    <w:p w:rsidR="00215780" w:rsidRPr="00034092" w:rsidRDefault="00215780" w:rsidP="00034092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34092">
        <w:rPr>
          <w:rFonts w:ascii="Times New Roman" w:hAnsi="Times New Roman" w:cs="Times New Roman"/>
          <w:sz w:val="24"/>
          <w:szCs w:val="24"/>
        </w:rPr>
        <w:t>C) Farklı düşüncede olanlarla kavga etmek.</w:t>
      </w:r>
      <w:r w:rsidRPr="00034092">
        <w:rPr>
          <w:rFonts w:ascii="Times New Roman" w:hAnsi="Times New Roman" w:cs="Times New Roman"/>
          <w:sz w:val="24"/>
          <w:szCs w:val="24"/>
        </w:rPr>
        <w:tab/>
      </w:r>
    </w:p>
    <w:p w:rsidR="00215780" w:rsidRDefault="00215780" w:rsidP="00034092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34092">
        <w:rPr>
          <w:rFonts w:ascii="Times New Roman" w:hAnsi="Times New Roman" w:cs="Times New Roman"/>
          <w:sz w:val="24"/>
          <w:szCs w:val="24"/>
        </w:rPr>
        <w:t>D) Düşüncelerimizi zorla başkalarına kabul ettirmek.</w:t>
      </w:r>
    </w:p>
    <w:p w:rsidR="00215780" w:rsidRPr="00034092" w:rsidRDefault="00215780" w:rsidP="0003409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15780" w:rsidRPr="0021203F" w:rsidRDefault="00215780" w:rsidP="006564D8">
      <w:pPr>
        <w:pStyle w:val="NoSpacing"/>
        <w:shd w:val="clear" w:color="auto" w:fill="F3F3F3"/>
        <w:rPr>
          <w:rFonts w:ascii="Times New Roman" w:hAnsi="Times New Roman" w:cs="Times New Roman"/>
          <w:b/>
          <w:bCs/>
          <w:sz w:val="24"/>
          <w:szCs w:val="24"/>
        </w:rPr>
      </w:pPr>
      <w:r w:rsidRPr="0021203F">
        <w:rPr>
          <w:rFonts w:ascii="Times New Roman" w:hAnsi="Times New Roman" w:cs="Times New Roman"/>
          <w:b/>
          <w:bCs/>
          <w:sz w:val="24"/>
          <w:szCs w:val="24"/>
        </w:rPr>
        <w:t>20-Dedesi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21203F">
        <w:rPr>
          <w:rFonts w:ascii="Times New Roman" w:hAnsi="Times New Roman" w:cs="Times New Roman"/>
          <w:b/>
          <w:bCs/>
          <w:sz w:val="24"/>
          <w:szCs w:val="24"/>
        </w:rPr>
        <w:t xml:space="preserve">Talha’ya sürpriz yapmıştı. Çok beğendiği bisikleti almıştı. Buna göre aşağıdakilerden hangisi Talha’nın yaşadığı duygular arasında olamaz? </w:t>
      </w:r>
    </w:p>
    <w:p w:rsidR="00215780" w:rsidRPr="0021203F" w:rsidRDefault="00215780" w:rsidP="006564D8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21203F">
        <w:rPr>
          <w:rFonts w:ascii="Times New Roman" w:hAnsi="Times New Roman" w:cs="Times New Roman"/>
          <w:sz w:val="24"/>
          <w:szCs w:val="24"/>
        </w:rPr>
        <w:t xml:space="preserve">A) sevinç                     B) mutluluk                 </w:t>
      </w:r>
    </w:p>
    <w:p w:rsidR="00215780" w:rsidRDefault="00215780" w:rsidP="006564D8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21203F">
        <w:rPr>
          <w:rFonts w:ascii="Times New Roman" w:hAnsi="Times New Roman" w:cs="Times New Roman"/>
          <w:sz w:val="24"/>
          <w:szCs w:val="24"/>
        </w:rPr>
        <w:t xml:space="preserve"> C) şaşırma                                 D) üzüntü</w:t>
      </w:r>
    </w:p>
    <w:p w:rsidR="00215780" w:rsidRDefault="00215780" w:rsidP="006564D8">
      <w:pPr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215780" w:rsidRPr="006564D8" w:rsidRDefault="00215780" w:rsidP="006564D8">
      <w:pPr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21</w:t>
      </w:r>
      <w:r w:rsidRPr="006564D8">
        <w:rPr>
          <w:rFonts w:ascii="Times New Roman" w:hAnsi="Times New Roman" w:cs="Times New Roman"/>
          <w:b/>
          <w:bCs/>
          <w:sz w:val="24"/>
          <w:szCs w:val="24"/>
        </w:rPr>
        <w:t>) Aşağıdaki cümleleri okuyunuz doğru olanların başına  D,yanlış olanların başına  Y harfi koyunuz.</w:t>
      </w:r>
    </w:p>
    <w:p w:rsidR="00215780" w:rsidRPr="006564D8" w:rsidRDefault="00215780" w:rsidP="006564D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564D8">
        <w:rPr>
          <w:rFonts w:ascii="Times New Roman" w:hAnsi="Times New Roman" w:cs="Times New Roman"/>
          <w:b/>
          <w:bCs/>
          <w:sz w:val="24"/>
          <w:szCs w:val="24"/>
        </w:rPr>
        <w:t>1)</w:t>
      </w:r>
      <w:r w:rsidRPr="006564D8">
        <w:rPr>
          <w:rFonts w:ascii="Times New Roman" w:hAnsi="Times New Roman" w:cs="Times New Roman"/>
          <w:sz w:val="24"/>
          <w:szCs w:val="24"/>
        </w:rPr>
        <w:t xml:space="preserve"> (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564D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6564D8">
        <w:rPr>
          <w:rFonts w:ascii="Times New Roman" w:hAnsi="Times New Roman" w:cs="Times New Roman"/>
          <w:sz w:val="24"/>
          <w:szCs w:val="24"/>
        </w:rPr>
        <w:t>)  İnsanların duygu düşünce ve yetenekleri farklılık gösterebilir.</w:t>
      </w:r>
    </w:p>
    <w:p w:rsidR="00215780" w:rsidRPr="006564D8" w:rsidRDefault="00215780" w:rsidP="006564D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564D8">
        <w:rPr>
          <w:rFonts w:ascii="Times New Roman" w:hAnsi="Times New Roman" w:cs="Times New Roman"/>
          <w:b/>
          <w:bCs/>
          <w:sz w:val="24"/>
          <w:szCs w:val="24"/>
        </w:rPr>
        <w:t>2)</w:t>
      </w:r>
      <w:r w:rsidRPr="006564D8">
        <w:rPr>
          <w:rFonts w:ascii="Times New Roman" w:hAnsi="Times New Roman" w:cs="Times New Roman"/>
          <w:sz w:val="24"/>
          <w:szCs w:val="24"/>
        </w:rPr>
        <w:t xml:space="preserve"> (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6564D8">
        <w:rPr>
          <w:rFonts w:ascii="Times New Roman" w:hAnsi="Times New Roman" w:cs="Times New Roman"/>
          <w:sz w:val="24"/>
          <w:szCs w:val="24"/>
        </w:rPr>
        <w:t xml:space="preserve">   ) Yaşantıları farklı da olsa bütün insanların düşünceleri aynı olmalıdır.</w:t>
      </w:r>
    </w:p>
    <w:p w:rsidR="00215780" w:rsidRPr="006564D8" w:rsidRDefault="00215780" w:rsidP="006564D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564D8">
        <w:rPr>
          <w:rFonts w:ascii="Times New Roman" w:hAnsi="Times New Roman" w:cs="Times New Roman"/>
          <w:b/>
          <w:bCs/>
          <w:sz w:val="24"/>
          <w:szCs w:val="24"/>
        </w:rPr>
        <w:t>3)</w:t>
      </w:r>
      <w:r w:rsidRPr="006564D8">
        <w:rPr>
          <w:rFonts w:ascii="Times New Roman" w:hAnsi="Times New Roman" w:cs="Times New Roman"/>
          <w:sz w:val="24"/>
          <w:szCs w:val="24"/>
        </w:rPr>
        <w:t xml:space="preserve"> ( 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6564D8">
        <w:rPr>
          <w:rFonts w:ascii="Times New Roman" w:hAnsi="Times New Roman" w:cs="Times New Roman"/>
          <w:sz w:val="24"/>
          <w:szCs w:val="24"/>
        </w:rPr>
        <w:t>) Farklılıklar her bireyi eşsiz ve özel yapar.</w:t>
      </w:r>
    </w:p>
    <w:p w:rsidR="00215780" w:rsidRPr="006564D8" w:rsidRDefault="00215780" w:rsidP="006564D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564D8">
        <w:rPr>
          <w:rFonts w:ascii="Times New Roman" w:hAnsi="Times New Roman" w:cs="Times New Roman"/>
          <w:b/>
          <w:bCs/>
          <w:sz w:val="24"/>
          <w:szCs w:val="24"/>
        </w:rPr>
        <w:t>4)</w:t>
      </w:r>
      <w:r w:rsidRPr="006564D8">
        <w:rPr>
          <w:rFonts w:ascii="Times New Roman" w:hAnsi="Times New Roman" w:cs="Times New Roman"/>
          <w:sz w:val="24"/>
          <w:szCs w:val="24"/>
        </w:rPr>
        <w:t xml:space="preserve"> (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6564D8">
        <w:rPr>
          <w:rFonts w:ascii="Times New Roman" w:hAnsi="Times New Roman" w:cs="Times New Roman"/>
          <w:sz w:val="24"/>
          <w:szCs w:val="24"/>
        </w:rPr>
        <w:t xml:space="preserve"> ) Sevgi,saygı ve merhamet gibi duygular insanlar arasındaki benzerliklerdendir.</w:t>
      </w:r>
    </w:p>
    <w:p w:rsidR="00215780" w:rsidRDefault="00215780" w:rsidP="006564D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564D8">
        <w:rPr>
          <w:rFonts w:ascii="Times New Roman" w:hAnsi="Times New Roman" w:cs="Times New Roman"/>
          <w:b/>
          <w:bCs/>
          <w:sz w:val="24"/>
          <w:szCs w:val="24"/>
        </w:rPr>
        <w:t>5)</w:t>
      </w:r>
      <w:r w:rsidRPr="006564D8">
        <w:rPr>
          <w:rFonts w:ascii="Times New Roman" w:hAnsi="Times New Roman" w:cs="Times New Roman"/>
          <w:sz w:val="24"/>
          <w:szCs w:val="24"/>
        </w:rPr>
        <w:t xml:space="preserve"> ( 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6564D8">
        <w:rPr>
          <w:rFonts w:ascii="Times New Roman" w:hAnsi="Times New Roman" w:cs="Times New Roman"/>
          <w:sz w:val="24"/>
          <w:szCs w:val="24"/>
        </w:rPr>
        <w:t>) Herkesten bizim gibi düşünüp davranmasını beklemeliyiz.</w:t>
      </w:r>
    </w:p>
    <w:p w:rsidR="00215780" w:rsidRDefault="00215780" w:rsidP="006564D8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215780" w:rsidRPr="006564D8" w:rsidRDefault="00215780" w:rsidP="006564D8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215780" w:rsidRPr="006564D8" w:rsidRDefault="00215780" w:rsidP="006564D8">
      <w:pPr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noProof/>
          <w:lang w:eastAsia="tr-TR"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_x0000_s1028" type="#_x0000_t176" style="position:absolute;margin-left:174.4pt;margin-top:46.65pt;width:89.25pt;height:27pt;z-index:251655168" fillcolor="#ff9" strokecolor="red">
            <v:textbox style="mso-next-textbox:#_x0000_s1028">
              <w:txbxContent>
                <w:p w:rsidR="00215780" w:rsidRPr="00B52379" w:rsidRDefault="00215780" w:rsidP="006564D8">
                  <w:pPr>
                    <w:rPr>
                      <w:color w:val="0000FF"/>
                    </w:rPr>
                  </w:pPr>
                  <w:r w:rsidRPr="00B52379">
                    <w:rPr>
                      <w:color w:val="0000FF"/>
                    </w:rPr>
                    <w:t>heyecanlanırım.</w:t>
                  </w:r>
                </w:p>
              </w:txbxContent>
            </v:textbox>
          </v:shape>
        </w:pict>
      </w:r>
      <w:r w:rsidRPr="006564D8">
        <w:rPr>
          <w:rFonts w:ascii="Times New Roman" w:hAnsi="Times New Roman" w:cs="Times New Roman"/>
          <w:b/>
          <w:bCs/>
          <w:sz w:val="24"/>
          <w:szCs w:val="24"/>
        </w:rPr>
        <w:t>2</w:t>
      </w:r>
      <w:r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Pr="006564D8">
        <w:rPr>
          <w:rFonts w:ascii="Times New Roman" w:hAnsi="Times New Roman" w:cs="Times New Roman"/>
          <w:b/>
          <w:bCs/>
          <w:sz w:val="24"/>
          <w:szCs w:val="24"/>
        </w:rPr>
        <w:t>) Aşağıdaki durumları ve bu durumlar sonucunda hissedebileceğimiz duyguları eşleştirin.</w:t>
      </w:r>
    </w:p>
    <w:tbl>
      <w:tblPr>
        <w:tblW w:w="0" w:type="auto"/>
        <w:tblInd w:w="-106" w:type="dxa"/>
        <w:tblBorders>
          <w:top w:val="single" w:sz="4" w:space="0" w:color="FF0000"/>
          <w:left w:val="single" w:sz="4" w:space="0" w:color="FF0000"/>
          <w:bottom w:val="single" w:sz="4" w:space="0" w:color="FF0000"/>
          <w:right w:val="single" w:sz="4" w:space="0" w:color="FF0000"/>
          <w:insideH w:val="single" w:sz="4" w:space="0" w:color="FF0000"/>
          <w:insideV w:val="single" w:sz="4" w:space="0" w:color="FF0000"/>
        </w:tblBorders>
        <w:tblLook w:val="01E0"/>
      </w:tblPr>
      <w:tblGrid>
        <w:gridCol w:w="3686"/>
      </w:tblGrid>
      <w:tr w:rsidR="00215780" w:rsidRPr="00E230AF">
        <w:trPr>
          <w:trHeight w:val="701"/>
        </w:trPr>
        <w:tc>
          <w:tcPr>
            <w:tcW w:w="3686" w:type="dxa"/>
          </w:tcPr>
          <w:p w:rsidR="00215780" w:rsidRPr="00E230AF" w:rsidRDefault="00215780" w:rsidP="00E230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noProof/>
                <w:lang w:eastAsia="tr-TR"/>
              </w:rPr>
              <w:pict>
                <v:shape id="_x0000_s1029" type="#_x0000_t176" style="position:absolute;margin-left:187.15pt;margin-top:24.75pt;width:76.5pt;height:27pt;z-index:251657216" fillcolor="#ff9" strokecolor="red">
                  <v:textbox style="mso-next-textbox:#_x0000_s1029">
                    <w:txbxContent>
                      <w:p w:rsidR="00215780" w:rsidRPr="009746FE" w:rsidRDefault="00215780" w:rsidP="006564D8">
                        <w:pPr>
                          <w:rPr>
                            <w:color w:val="0000FF"/>
                          </w:rPr>
                        </w:pPr>
                        <w:r w:rsidRPr="009746FE">
                          <w:rPr>
                            <w:color w:val="0000FF"/>
                          </w:rPr>
                          <w:t>öfkelenirim.</w:t>
                        </w:r>
                      </w:p>
                    </w:txbxContent>
                  </v:textbox>
                </v:shape>
              </w:pict>
            </w:r>
            <w:r w:rsidRPr="00E230AF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Çok sevdiğim bir arkadaşımın kalbini kırdıktan sonra</w:t>
            </w:r>
          </w:p>
        </w:tc>
      </w:tr>
      <w:tr w:rsidR="00215780" w:rsidRPr="00E230AF">
        <w:trPr>
          <w:trHeight w:val="666"/>
        </w:trPr>
        <w:tc>
          <w:tcPr>
            <w:tcW w:w="3686" w:type="dxa"/>
          </w:tcPr>
          <w:p w:rsidR="00215780" w:rsidRPr="00E230AF" w:rsidRDefault="00215780" w:rsidP="00E230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noProof/>
                <w:lang w:eastAsia="tr-TR"/>
              </w:rPr>
              <w:pict>
                <v:shape id="_x0000_s1030" type="#_x0000_t176" style="position:absolute;margin-left:190.9pt;margin-top:27.35pt;width:65.25pt;height:36.1pt;z-index:251658240;mso-position-horizontal-relative:text;mso-position-vertical-relative:text" fillcolor="#ff9" strokecolor="red">
                  <v:textbox style="mso-next-textbox:#_x0000_s1030">
                    <w:txbxContent>
                      <w:p w:rsidR="00215780" w:rsidRPr="009746FE" w:rsidRDefault="00215780" w:rsidP="006564D8">
                        <w:pPr>
                          <w:rPr>
                            <w:color w:val="0000FF"/>
                          </w:rPr>
                        </w:pPr>
                        <w:r w:rsidRPr="009746FE">
                          <w:rPr>
                            <w:color w:val="0000FF"/>
                          </w:rPr>
                          <w:t>pişman olurum.</w:t>
                        </w:r>
                      </w:p>
                    </w:txbxContent>
                  </v:textbox>
                </v:shape>
              </w:pict>
            </w:r>
            <w:r w:rsidRPr="00E230AF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Sokakta üşüyen bir köpek yavrusu gördüğümde ona…</w:t>
            </w:r>
          </w:p>
        </w:tc>
      </w:tr>
      <w:tr w:rsidR="00215780" w:rsidRPr="00E230AF">
        <w:trPr>
          <w:trHeight w:val="666"/>
        </w:trPr>
        <w:tc>
          <w:tcPr>
            <w:tcW w:w="3686" w:type="dxa"/>
          </w:tcPr>
          <w:p w:rsidR="00215780" w:rsidRPr="00E230AF" w:rsidRDefault="00215780" w:rsidP="00E230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E230AF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Çok önemli bir sınava girmeden önce…</w:t>
            </w:r>
          </w:p>
        </w:tc>
      </w:tr>
      <w:tr w:rsidR="00215780" w:rsidRPr="00E230AF">
        <w:trPr>
          <w:trHeight w:val="666"/>
        </w:trPr>
        <w:tc>
          <w:tcPr>
            <w:tcW w:w="3686" w:type="dxa"/>
          </w:tcPr>
          <w:p w:rsidR="00215780" w:rsidRPr="00E230AF" w:rsidRDefault="00215780" w:rsidP="00E230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noProof/>
                <w:lang w:eastAsia="tr-TR"/>
              </w:rPr>
              <w:pict>
                <v:shape id="_x0000_s1031" type="#_x0000_t176" style="position:absolute;margin-left:190.9pt;margin-top:4.1pt;width:60.75pt;height:27pt;z-index:251656192;mso-position-horizontal-relative:text;mso-position-vertical-relative:text" fillcolor="#ff9" strokecolor="red">
                  <v:textbox style="mso-next-textbox:#_x0000_s1031">
                    <w:txbxContent>
                      <w:p w:rsidR="00215780" w:rsidRPr="00B52379" w:rsidRDefault="00215780" w:rsidP="006564D8">
                        <w:pPr>
                          <w:rPr>
                            <w:color w:val="0000FF"/>
                          </w:rPr>
                        </w:pPr>
                        <w:r w:rsidRPr="00B52379">
                          <w:rPr>
                            <w:color w:val="0000FF"/>
                          </w:rPr>
                          <w:t>acırım.</w:t>
                        </w:r>
                      </w:p>
                    </w:txbxContent>
                  </v:textbox>
                </v:shape>
              </w:pict>
            </w:r>
            <w:r w:rsidRPr="00E230AF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Birisine haksızlık yapıldığını görünce…</w:t>
            </w:r>
          </w:p>
        </w:tc>
      </w:tr>
    </w:tbl>
    <w:p w:rsidR="00215780" w:rsidRPr="006564D8" w:rsidRDefault="00215780" w:rsidP="006564D8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215780" w:rsidRPr="006564D8" w:rsidRDefault="00215780" w:rsidP="006564D8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564D8">
        <w:rPr>
          <w:rFonts w:ascii="Times New Roman" w:hAnsi="Times New Roman" w:cs="Times New Roman"/>
          <w:b/>
          <w:bCs/>
          <w:sz w:val="24"/>
          <w:szCs w:val="24"/>
        </w:rPr>
        <w:t>2</w:t>
      </w:r>
      <w:r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Pr="006564D8">
        <w:rPr>
          <w:rFonts w:ascii="Times New Roman" w:hAnsi="Times New Roman" w:cs="Times New Roman"/>
          <w:b/>
          <w:bCs/>
          <w:sz w:val="24"/>
          <w:szCs w:val="24"/>
        </w:rPr>
        <w:t>. Aşağıdaki cümlelerdeki boşlukları, verilen kelimelerle uygun şekilde tamamlayınız.</w:t>
      </w:r>
    </w:p>
    <w:p w:rsidR="00215780" w:rsidRPr="006564D8" w:rsidRDefault="00215780" w:rsidP="006564D8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564D8">
        <w:rPr>
          <w:rFonts w:ascii="Times New Roman" w:hAnsi="Times New Roman" w:cs="Times New Roman"/>
          <w:b/>
          <w:bCs/>
          <w:sz w:val="24"/>
          <w:szCs w:val="24"/>
        </w:rPr>
        <w:t xml:space="preserve">(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   </w:t>
      </w:r>
      <w:r w:rsidRPr="006564D8">
        <w:rPr>
          <w:rFonts w:ascii="Times New Roman" w:hAnsi="Times New Roman" w:cs="Times New Roman"/>
          <w:b/>
          <w:bCs/>
          <w:sz w:val="24"/>
          <w:szCs w:val="24"/>
        </w:rPr>
        <w:t>toplumda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  <w:r w:rsidRPr="006564D8">
        <w:rPr>
          <w:rFonts w:ascii="Times New Roman" w:hAnsi="Times New Roman" w:cs="Times New Roman"/>
          <w:b/>
          <w:bCs/>
          <w:sz w:val="24"/>
          <w:szCs w:val="24"/>
        </w:rPr>
        <w:t xml:space="preserve"> – Hoşgörü – fiziksel – matematikle – kronoloji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  <w:r w:rsidRPr="006564D8">
        <w:rPr>
          <w:rFonts w:ascii="Times New Roman" w:hAnsi="Times New Roman" w:cs="Times New Roman"/>
          <w:b/>
          <w:bCs/>
          <w:sz w:val="24"/>
          <w:szCs w:val="24"/>
        </w:rPr>
        <w:t>-duygusal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  </w:t>
      </w:r>
      <w:r w:rsidRPr="006564D8">
        <w:rPr>
          <w:rFonts w:ascii="Times New Roman" w:hAnsi="Times New Roman" w:cs="Times New Roman"/>
          <w:b/>
          <w:bCs/>
          <w:sz w:val="24"/>
          <w:szCs w:val="24"/>
        </w:rPr>
        <w:t>)</w:t>
      </w:r>
    </w:p>
    <w:p w:rsidR="00215780" w:rsidRPr="006564D8" w:rsidRDefault="00215780" w:rsidP="006564D8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564D8">
        <w:rPr>
          <w:rFonts w:ascii="Times New Roman" w:hAnsi="Times New Roman" w:cs="Times New Roman"/>
          <w:b/>
          <w:bCs/>
          <w:sz w:val="24"/>
          <w:szCs w:val="24"/>
        </w:rPr>
        <w:t>1-</w:t>
      </w:r>
      <w:r w:rsidRPr="006564D8">
        <w:rPr>
          <w:rFonts w:ascii="Times New Roman" w:hAnsi="Times New Roman" w:cs="Times New Roman"/>
          <w:sz w:val="24"/>
          <w:szCs w:val="24"/>
        </w:rPr>
        <w:t xml:space="preserve"> Hayatımızdaki ve toplum hayatında önemli olayları ve durumları oluş sırasına göre sıralamaya ………</w:t>
      </w:r>
      <w:r>
        <w:rPr>
          <w:rFonts w:ascii="Times New Roman" w:hAnsi="Times New Roman" w:cs="Times New Roman"/>
          <w:sz w:val="24"/>
          <w:szCs w:val="24"/>
        </w:rPr>
        <w:t>…………</w:t>
      </w:r>
      <w:r w:rsidRPr="006564D8">
        <w:rPr>
          <w:rFonts w:ascii="Times New Roman" w:hAnsi="Times New Roman" w:cs="Times New Roman"/>
          <w:sz w:val="24"/>
          <w:szCs w:val="24"/>
        </w:rPr>
        <w:t>… denir.</w:t>
      </w:r>
    </w:p>
    <w:p w:rsidR="00215780" w:rsidRPr="006564D8" w:rsidRDefault="00215780" w:rsidP="006564D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564D8">
        <w:rPr>
          <w:rFonts w:ascii="Times New Roman" w:hAnsi="Times New Roman" w:cs="Times New Roman"/>
          <w:b/>
          <w:bCs/>
          <w:sz w:val="24"/>
          <w:szCs w:val="24"/>
        </w:rPr>
        <w:t>2-</w:t>
      </w:r>
      <w:r w:rsidRPr="006564D8">
        <w:rPr>
          <w:rFonts w:ascii="Times New Roman" w:hAnsi="Times New Roman" w:cs="Times New Roman"/>
          <w:sz w:val="24"/>
          <w:szCs w:val="24"/>
        </w:rPr>
        <w:t>…………………</w:t>
      </w:r>
      <w:r>
        <w:rPr>
          <w:rFonts w:ascii="Times New Roman" w:hAnsi="Times New Roman" w:cs="Times New Roman"/>
          <w:sz w:val="24"/>
          <w:szCs w:val="24"/>
        </w:rPr>
        <w:t>……..</w:t>
      </w:r>
      <w:r w:rsidRPr="006564D8">
        <w:rPr>
          <w:rFonts w:ascii="Times New Roman" w:hAnsi="Times New Roman" w:cs="Times New Roman"/>
          <w:sz w:val="24"/>
          <w:szCs w:val="24"/>
        </w:rPr>
        <w:t>b</w:t>
      </w:r>
      <w:r>
        <w:rPr>
          <w:rFonts w:ascii="Times New Roman" w:hAnsi="Times New Roman" w:cs="Times New Roman"/>
          <w:sz w:val="24"/>
          <w:szCs w:val="24"/>
        </w:rPr>
        <w:t>aşkalarının duygu  ve düşüncele</w:t>
      </w:r>
      <w:r w:rsidRPr="006564D8">
        <w:rPr>
          <w:rFonts w:ascii="Times New Roman" w:hAnsi="Times New Roman" w:cs="Times New Roman"/>
          <w:sz w:val="24"/>
          <w:szCs w:val="24"/>
        </w:rPr>
        <w:t>rine karşı saygılı olmak ve anlayışla karşılamaktır.</w:t>
      </w:r>
    </w:p>
    <w:p w:rsidR="00215780" w:rsidRPr="006564D8" w:rsidRDefault="00215780" w:rsidP="006564D8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564D8">
        <w:rPr>
          <w:rFonts w:ascii="Times New Roman" w:hAnsi="Times New Roman" w:cs="Times New Roman"/>
          <w:b/>
          <w:bCs/>
          <w:sz w:val="24"/>
          <w:szCs w:val="24"/>
        </w:rPr>
        <w:t xml:space="preserve">  3-</w:t>
      </w:r>
      <w:r w:rsidRPr="006564D8">
        <w:rPr>
          <w:rFonts w:ascii="Times New Roman" w:hAnsi="Times New Roman" w:cs="Times New Roman"/>
          <w:sz w:val="24"/>
          <w:szCs w:val="24"/>
        </w:rPr>
        <w:t>Atatürk’ün ………………</w:t>
      </w:r>
      <w:r>
        <w:rPr>
          <w:rFonts w:ascii="Times New Roman" w:hAnsi="Times New Roman" w:cs="Times New Roman"/>
          <w:sz w:val="24"/>
          <w:szCs w:val="24"/>
        </w:rPr>
        <w:t>……</w:t>
      </w:r>
      <w:r w:rsidRPr="006564D8">
        <w:rPr>
          <w:rFonts w:ascii="Times New Roman" w:hAnsi="Times New Roman" w:cs="Times New Roman"/>
          <w:sz w:val="24"/>
          <w:szCs w:val="24"/>
        </w:rPr>
        <w:t>…. ilgilenmesi, onun çok yönlülüğüne bir örnektir..</w:t>
      </w:r>
    </w:p>
    <w:p w:rsidR="00215780" w:rsidRPr="006564D8" w:rsidRDefault="00215780" w:rsidP="006564D8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564D8">
        <w:rPr>
          <w:rFonts w:ascii="Times New Roman" w:hAnsi="Times New Roman" w:cs="Times New Roman"/>
          <w:b/>
          <w:bCs/>
          <w:sz w:val="24"/>
          <w:szCs w:val="24"/>
        </w:rPr>
        <w:t xml:space="preserve">  4-</w:t>
      </w:r>
      <w:r w:rsidRPr="006564D8">
        <w:rPr>
          <w:rFonts w:ascii="Times New Roman" w:hAnsi="Times New Roman" w:cs="Times New Roman"/>
          <w:sz w:val="24"/>
          <w:szCs w:val="24"/>
        </w:rPr>
        <w:t>Esmer tenli olmak, …………….. bir özelliktir.</w:t>
      </w:r>
    </w:p>
    <w:p w:rsidR="00215780" w:rsidRPr="006564D8" w:rsidRDefault="00215780" w:rsidP="006564D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564D8">
        <w:rPr>
          <w:rFonts w:ascii="Times New Roman" w:hAnsi="Times New Roman" w:cs="Times New Roman"/>
          <w:b/>
          <w:bCs/>
          <w:sz w:val="24"/>
          <w:szCs w:val="24"/>
        </w:rPr>
        <w:t>5-</w:t>
      </w:r>
      <w:r w:rsidRPr="006564D8">
        <w:rPr>
          <w:rFonts w:ascii="Times New Roman" w:hAnsi="Times New Roman" w:cs="Times New Roman"/>
          <w:sz w:val="24"/>
          <w:szCs w:val="24"/>
        </w:rPr>
        <w:t>Duygu ve düşünceler saygılı olmazsak, ……………</w:t>
      </w:r>
      <w:r>
        <w:rPr>
          <w:rFonts w:ascii="Times New Roman" w:hAnsi="Times New Roman" w:cs="Times New Roman"/>
          <w:sz w:val="24"/>
          <w:szCs w:val="24"/>
        </w:rPr>
        <w:t>……</w:t>
      </w:r>
      <w:r w:rsidRPr="006564D8">
        <w:rPr>
          <w:rFonts w:ascii="Times New Roman" w:hAnsi="Times New Roman" w:cs="Times New Roman"/>
          <w:sz w:val="24"/>
          <w:szCs w:val="24"/>
        </w:rPr>
        <w:t>. çatışma çıkar.</w:t>
      </w:r>
    </w:p>
    <w:p w:rsidR="00215780" w:rsidRDefault="00215780" w:rsidP="006564D8">
      <w:pPr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215780" w:rsidRDefault="00215780" w:rsidP="006564D8">
      <w:pPr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215780" w:rsidRDefault="00215780" w:rsidP="006564D8">
      <w:pPr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SINAV BİTTİ ,CEVAPLARINIZI KONTROL EDİNİZ.</w:t>
      </w:r>
    </w:p>
    <w:p w:rsidR="00215780" w:rsidRDefault="00215780" w:rsidP="006564D8">
      <w:pPr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*İLK 20 SORU 4 ŞER PUAN , </w:t>
      </w:r>
    </w:p>
    <w:p w:rsidR="00215780" w:rsidRDefault="00215780" w:rsidP="006564D8">
      <w:pPr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**21.VE 22.SORULAR 5 ER PUAN </w:t>
      </w:r>
    </w:p>
    <w:p w:rsidR="00215780" w:rsidRDefault="00215780" w:rsidP="006564D8">
      <w:pPr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*23.SORU 10 PUANDIR.</w:t>
      </w:r>
    </w:p>
    <w:p w:rsidR="00215780" w:rsidRDefault="00215780" w:rsidP="006564D8">
      <w:pPr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215780" w:rsidRDefault="00215780" w:rsidP="006564D8">
      <w:pPr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215780" w:rsidRDefault="00215780" w:rsidP="006564D8">
      <w:pPr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215780" w:rsidRDefault="00215780" w:rsidP="006564D8">
      <w:pPr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Banur EĞRİ</w:t>
      </w:r>
    </w:p>
    <w:p w:rsidR="00215780" w:rsidRPr="006564D8" w:rsidRDefault="00215780" w:rsidP="006564D8">
      <w:pPr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4/A Sınıf Öğretmeni</w:t>
      </w:r>
    </w:p>
    <w:p w:rsidR="00215780" w:rsidRPr="0021203F" w:rsidRDefault="00215780" w:rsidP="006564D8">
      <w:pPr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  <w:sectPr w:rsidR="00215780" w:rsidRPr="0021203F" w:rsidSect="0021203F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215780" w:rsidRPr="0021203F" w:rsidRDefault="00215780" w:rsidP="006564D8">
      <w:pPr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21203F"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</w:p>
    <w:p w:rsidR="00215780" w:rsidRDefault="00215780" w:rsidP="006564D8">
      <w:pPr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  <w:sectPr w:rsidR="00215780" w:rsidSect="0021203F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215780" w:rsidRPr="0021203F" w:rsidRDefault="00215780" w:rsidP="006564D8">
      <w:pPr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215780" w:rsidRPr="0021203F" w:rsidRDefault="00215780" w:rsidP="006564D8">
      <w:pPr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215780" w:rsidRPr="0021203F" w:rsidSect="0021203F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09144F1"/>
    <w:multiLevelType w:val="hybridMultilevel"/>
    <w:tmpl w:val="0B7E3D1A"/>
    <w:lvl w:ilvl="0" w:tplc="A19A2E92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  <w:b/>
        <w:bCs/>
        <w:sz w:val="20"/>
        <w:szCs w:val="20"/>
      </w:rPr>
    </w:lvl>
    <w:lvl w:ilvl="1" w:tplc="21865332">
      <w:start w:val="1"/>
      <w:numFmt w:val="upperLetter"/>
      <w:lvlText w:val="%2)"/>
      <w:lvlJc w:val="left"/>
      <w:pPr>
        <w:tabs>
          <w:tab w:val="num" w:pos="790"/>
        </w:tabs>
        <w:ind w:left="790" w:hanging="360"/>
      </w:pPr>
      <w:rPr>
        <w:rFonts w:hint="default"/>
      </w:rPr>
    </w:lvl>
    <w:lvl w:ilvl="2" w:tplc="041F001B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86529"/>
    <w:rsid w:val="00034092"/>
    <w:rsid w:val="0021203F"/>
    <w:rsid w:val="00215780"/>
    <w:rsid w:val="00286529"/>
    <w:rsid w:val="00393E84"/>
    <w:rsid w:val="0044772A"/>
    <w:rsid w:val="00566729"/>
    <w:rsid w:val="00647440"/>
    <w:rsid w:val="006564D8"/>
    <w:rsid w:val="007357DD"/>
    <w:rsid w:val="007C6DDF"/>
    <w:rsid w:val="009746FE"/>
    <w:rsid w:val="00B04796"/>
    <w:rsid w:val="00B52379"/>
    <w:rsid w:val="00C75B14"/>
    <w:rsid w:val="00E230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357DD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21203F"/>
    <w:pPr>
      <w:ind w:left="720"/>
    </w:pPr>
  </w:style>
  <w:style w:type="paragraph" w:styleId="NoSpacing">
    <w:name w:val="No Spacing"/>
    <w:uiPriority w:val="99"/>
    <w:qFormat/>
    <w:rsid w:val="0021203F"/>
    <w:rPr>
      <w:rFonts w:cs="Calibri"/>
      <w:lang w:eastAsia="en-US"/>
    </w:rPr>
  </w:style>
  <w:style w:type="table" w:styleId="TableGrid">
    <w:name w:val="Table Grid"/>
    <w:basedOn w:val="TableNormal"/>
    <w:uiPriority w:val="99"/>
    <w:rsid w:val="006564D8"/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393E8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70</TotalTime>
  <Pages>3</Pages>
  <Words>927</Words>
  <Characters>5286</Characters>
  <Application>Microsoft Office Outlook</Application>
  <DocSecurity>0</DocSecurity>
  <Lines>0</Lines>
  <Paragraphs>0</Paragraphs>
  <ScaleCrop>false</ScaleCrop>
  <Manager>www.sorubak.com</Manager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CASPER</dc:creator>
  <cp:keywords>www.sorubak.com</cp:keywords>
  <dc:description>www.sorubak.com</dc:description>
  <cp:lastModifiedBy>edanur</cp:lastModifiedBy>
  <cp:revision>3</cp:revision>
  <dcterms:created xsi:type="dcterms:W3CDTF">2012-10-29T11:37:00Z</dcterms:created>
  <dcterms:modified xsi:type="dcterms:W3CDTF">2013-10-23T19:10:00Z</dcterms:modified>
  <cp:category>www.sorubak.com</cp:category>
</cp:coreProperties>
</file>