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61" w:rsidRDefault="00DF6D61" w:rsidP="008117F7">
      <w:pPr>
        <w:spacing w:after="0"/>
        <w:rPr>
          <w:rFonts w:ascii="Cambria" w:hAnsi="Cambria" w:cs="Cambria"/>
        </w:rPr>
      </w:pPr>
      <w:r w:rsidRPr="00B83898">
        <w:rPr>
          <w:rFonts w:ascii="Cambria" w:hAnsi="Cambria" w:cs="Cambria"/>
          <w:b/>
          <w:bCs/>
        </w:rPr>
        <w:t>Adı Soyadı</w:t>
      </w:r>
      <w:r>
        <w:rPr>
          <w:rFonts w:ascii="Cambria" w:hAnsi="Cambria" w:cs="Cambria"/>
        </w:rPr>
        <w:t xml:space="preserve">:…………………………………………         </w:t>
      </w:r>
      <w:r w:rsidRPr="00B83898">
        <w:rPr>
          <w:rFonts w:ascii="Cambria" w:hAnsi="Cambria" w:cs="Cambria"/>
          <w:b/>
          <w:bCs/>
        </w:rPr>
        <w:t>No</w:t>
      </w:r>
      <w:r>
        <w:rPr>
          <w:rFonts w:ascii="Cambria" w:hAnsi="Cambria" w:cs="Cambria"/>
        </w:rPr>
        <w:t xml:space="preserve">:……………….         </w:t>
      </w:r>
      <w:r w:rsidRPr="00B83898">
        <w:rPr>
          <w:rFonts w:ascii="Cambria" w:hAnsi="Cambria" w:cs="Cambria"/>
          <w:b/>
          <w:bCs/>
        </w:rPr>
        <w:t>Aldığı Puan</w:t>
      </w:r>
      <w:r>
        <w:rPr>
          <w:rFonts w:ascii="Cambria" w:hAnsi="Cambria" w:cs="Cambria"/>
        </w:rPr>
        <w:t>: ……………       Tarih:………………………</w:t>
      </w:r>
    </w:p>
    <w:p w:rsidR="00DF6D61" w:rsidRDefault="00DF6D61" w:rsidP="008117F7">
      <w:pPr>
        <w:spacing w:after="0"/>
        <w:rPr>
          <w:rFonts w:ascii="Cambria" w:hAnsi="Cambria" w:cs="Cambria"/>
          <w:b/>
          <w:bCs/>
        </w:rPr>
      </w:pPr>
      <w:r>
        <w:rPr>
          <w:rFonts w:ascii="Cambria" w:hAnsi="Cambria" w:cs="Cambria"/>
        </w:rPr>
        <w:t xml:space="preserve">                   </w:t>
      </w:r>
      <w:r>
        <w:rPr>
          <w:rFonts w:ascii="Cambria" w:hAnsi="Cambria" w:cs="Cambria"/>
          <w:b/>
          <w:bCs/>
        </w:rPr>
        <w:t>4/A</w:t>
      </w:r>
      <w:r w:rsidRPr="00443703">
        <w:rPr>
          <w:rFonts w:ascii="Cambria" w:hAnsi="Cambria" w:cs="Cambria"/>
          <w:b/>
          <w:bCs/>
        </w:rPr>
        <w:t xml:space="preserve"> SINIFI </w:t>
      </w:r>
      <w:r>
        <w:rPr>
          <w:rFonts w:ascii="Cambria" w:hAnsi="Cambria" w:cs="Cambria"/>
          <w:b/>
          <w:bCs/>
        </w:rPr>
        <w:t>SOSYAL BİLGİLER</w:t>
      </w:r>
      <w:r w:rsidRPr="00443703">
        <w:rPr>
          <w:rFonts w:ascii="Cambria" w:hAnsi="Cambria" w:cs="Cambria"/>
          <w:b/>
          <w:bCs/>
        </w:rPr>
        <w:t xml:space="preserve"> DERSİ 1. DÖNEM 1. YAZILI DEĞERLENDİRME</w:t>
      </w:r>
    </w:p>
    <w:p w:rsidR="00DF6D61" w:rsidRPr="00443703" w:rsidRDefault="00DF6D61" w:rsidP="008117F7">
      <w:pPr>
        <w:jc w:val="both"/>
        <w:rPr>
          <w:rFonts w:ascii="Cambria" w:hAnsi="Cambria" w:cs="Cambria"/>
          <w:b/>
          <w:bCs/>
        </w:rPr>
      </w:pPr>
      <w:r>
        <w:rPr>
          <w:noProof/>
        </w:rPr>
        <w:pict>
          <v:rect id="_x0000_s1026" style="position:absolute;left:0;text-align:left;margin-left:-2.8pt;margin-top:19.3pt;width:481.1pt;height:27.3pt;z-index:251655680" fillcolor="#fcf">
            <v:textbox>
              <w:txbxContent>
                <w:p w:rsidR="00DF6D61" w:rsidRDefault="00DF6D61" w:rsidP="008117F7">
                  <w:pPr>
                    <w:rPr>
                      <w:rFonts w:cs="Times New Roman"/>
                    </w:rPr>
                  </w:pPr>
                  <w:r>
                    <w:rPr>
                      <w:rFonts w:ascii="Cambria" w:hAnsi="Cambria" w:cs="Cambria"/>
                      <w:b/>
                      <w:bCs/>
                    </w:rPr>
                    <w:t xml:space="preserve">  Farklıdır-Benzer-bireysel-fiziksel-kronoloji-</w:t>
                  </w:r>
                  <w:r w:rsidRPr="00DD72A7">
                    <w:rPr>
                      <w:rFonts w:ascii="Cambria" w:hAnsi="Cambria" w:cs="Cambria"/>
                      <w:b/>
                      <w:bCs/>
                    </w:rPr>
                    <w:t xml:space="preserve"> </w:t>
                  </w:r>
                  <w:r w:rsidRPr="00C06997">
                    <w:rPr>
                      <w:rFonts w:ascii="Cambria" w:hAnsi="Cambria" w:cs="Cambria"/>
                      <w:b/>
                      <w:bCs/>
                    </w:rPr>
                    <w:t>nüfus müdürlüğü</w:t>
                  </w:r>
                  <w:r>
                    <w:rPr>
                      <w:rFonts w:ascii="Cambria" w:hAnsi="Cambria" w:cs="Cambria"/>
                      <w:b/>
                      <w:bCs/>
                    </w:rPr>
                    <w:t>, pembe, mavi, hoşgörü</w:t>
                  </w:r>
                </w:p>
              </w:txbxContent>
            </v:textbox>
          </v:rect>
        </w:pict>
      </w:r>
      <w:r>
        <w:rPr>
          <w:rFonts w:ascii="Cambria" w:hAnsi="Cambria" w:cs="Cambria"/>
          <w:b/>
          <w:bCs/>
        </w:rPr>
        <w:t>A)</w:t>
      </w:r>
      <w:r w:rsidRPr="00443703">
        <w:rPr>
          <w:rFonts w:ascii="Cambria" w:hAnsi="Cambria" w:cs="Cambria"/>
          <w:b/>
          <w:bCs/>
        </w:rPr>
        <w:t>Aşağıda verilen boşluklara uygu</w:t>
      </w:r>
      <w:r>
        <w:rPr>
          <w:rFonts w:ascii="Cambria" w:hAnsi="Cambria" w:cs="Cambria"/>
          <w:b/>
          <w:bCs/>
        </w:rPr>
        <w:t>n gelen sözcüklerle doldurunuz.(Her soru 2 puandır.)</w:t>
      </w:r>
    </w:p>
    <w:p w:rsidR="00DF6D61" w:rsidRPr="00443703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Pr="00443703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Pr="00443703" w:rsidRDefault="00DF6D61" w:rsidP="008117F7">
      <w:pPr>
        <w:spacing w:after="240"/>
        <w:jc w:val="both"/>
        <w:rPr>
          <w:rFonts w:ascii="Cambria" w:hAnsi="Cambria" w:cs="Cambria"/>
        </w:rPr>
      </w:pPr>
      <w:r w:rsidRPr="00443703">
        <w:rPr>
          <w:rFonts w:ascii="Cambria" w:hAnsi="Cambria" w:cs="Cambria"/>
          <w:b/>
          <w:bCs/>
        </w:rPr>
        <w:t>1.</w:t>
      </w:r>
      <w:r w:rsidRPr="00443703">
        <w:rPr>
          <w:rFonts w:ascii="Cambria" w:hAnsi="Cambria" w:cs="Cambria"/>
        </w:rPr>
        <w:t xml:space="preserve">  </w:t>
      </w:r>
      <w:r w:rsidRPr="00C06997">
        <w:rPr>
          <w:rFonts w:ascii="Cambria" w:hAnsi="Cambria" w:cs="Cambria"/>
        </w:rPr>
        <w:t>Nüfus cüzdanı ………</w:t>
      </w:r>
      <w:r>
        <w:rPr>
          <w:rFonts w:ascii="Cambria" w:hAnsi="Cambria" w:cs="Cambria"/>
        </w:rPr>
        <w:t>…………..</w:t>
      </w:r>
      <w:r w:rsidRPr="00C06997">
        <w:rPr>
          <w:rFonts w:ascii="Cambria" w:hAnsi="Cambria" w:cs="Cambria"/>
        </w:rPr>
        <w:t>………………. tarafından verilir.</w:t>
      </w:r>
    </w:p>
    <w:p w:rsidR="00DF6D61" w:rsidRPr="00443703" w:rsidRDefault="00DF6D61" w:rsidP="008117F7">
      <w:pPr>
        <w:spacing w:after="240"/>
        <w:jc w:val="both"/>
        <w:rPr>
          <w:rFonts w:ascii="Cambria" w:hAnsi="Cambria" w:cs="Cambria"/>
        </w:rPr>
      </w:pPr>
      <w:r w:rsidRPr="00443703">
        <w:rPr>
          <w:rFonts w:ascii="Cambria" w:hAnsi="Cambria" w:cs="Cambria"/>
          <w:b/>
          <w:bCs/>
        </w:rPr>
        <w:t>2.</w:t>
      </w:r>
      <w:r w:rsidRPr="00443703">
        <w:rPr>
          <w:rFonts w:ascii="Cambria" w:hAnsi="Cambria" w:cs="Cambria"/>
        </w:rPr>
        <w:t xml:space="preserve"> </w:t>
      </w:r>
      <w:r w:rsidRPr="00C36373">
        <w:rPr>
          <w:rFonts w:ascii="Cambria" w:hAnsi="Cambria" w:cs="Cambria"/>
        </w:rPr>
        <w:t>Bireylerin fiziksel özellikleri …………</w:t>
      </w:r>
      <w:r>
        <w:rPr>
          <w:rFonts w:ascii="Cambria" w:hAnsi="Cambria" w:cs="Cambria"/>
        </w:rPr>
        <w:t>……..</w:t>
      </w:r>
      <w:r w:rsidRPr="00C36373">
        <w:rPr>
          <w:rFonts w:ascii="Cambria" w:hAnsi="Cambria" w:cs="Cambria"/>
        </w:rPr>
        <w:t>…….ve farklı olabilir.</w:t>
      </w:r>
    </w:p>
    <w:p w:rsidR="00DF6D61" w:rsidRDefault="00DF6D61" w:rsidP="008117F7">
      <w:pPr>
        <w:spacing w:after="0"/>
        <w:jc w:val="both"/>
        <w:rPr>
          <w:rFonts w:ascii="Cambria" w:hAnsi="Cambria" w:cs="Cambria"/>
        </w:rPr>
      </w:pPr>
      <w:r w:rsidRPr="00443703">
        <w:rPr>
          <w:rFonts w:ascii="Cambria" w:hAnsi="Cambria" w:cs="Cambria"/>
          <w:b/>
          <w:bCs/>
        </w:rPr>
        <w:t>3.</w:t>
      </w:r>
      <w:r w:rsidRPr="00443703">
        <w:rPr>
          <w:rFonts w:ascii="Cambria" w:hAnsi="Cambria" w:cs="Cambria"/>
        </w:rPr>
        <w:t xml:space="preserve"> </w:t>
      </w:r>
      <w:r w:rsidRPr="004D502B">
        <w:rPr>
          <w:rFonts w:ascii="Cambria" w:hAnsi="Cambria" w:cs="Cambria"/>
        </w:rPr>
        <w:t>Boyumuzun uzunluğu, göz rengimiz, saç rengimiz, kilomuz ……</w:t>
      </w:r>
      <w:r>
        <w:rPr>
          <w:rFonts w:ascii="Cambria" w:hAnsi="Cambria" w:cs="Cambria"/>
        </w:rPr>
        <w:t>…….</w:t>
      </w:r>
      <w:r w:rsidRPr="004D502B">
        <w:rPr>
          <w:rFonts w:ascii="Cambria" w:hAnsi="Cambria" w:cs="Cambria"/>
        </w:rPr>
        <w:t>……….. özelliklerimizdir.</w:t>
      </w:r>
    </w:p>
    <w:p w:rsidR="00DF6D61" w:rsidRPr="00443703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Pr="00443703" w:rsidRDefault="00DF6D61" w:rsidP="008117F7">
      <w:pPr>
        <w:spacing w:after="240"/>
        <w:jc w:val="both"/>
        <w:rPr>
          <w:rFonts w:ascii="Cambria" w:hAnsi="Cambria" w:cs="Cambria"/>
        </w:rPr>
      </w:pPr>
      <w:r w:rsidRPr="00443703">
        <w:rPr>
          <w:rFonts w:ascii="Cambria" w:hAnsi="Cambria" w:cs="Cambria"/>
          <w:b/>
          <w:bCs/>
        </w:rPr>
        <w:t>4.</w:t>
      </w:r>
      <w:r w:rsidRPr="00443703">
        <w:rPr>
          <w:rFonts w:ascii="Cambria" w:hAnsi="Cambria" w:cs="Cambria"/>
        </w:rPr>
        <w:t xml:space="preserve"> </w:t>
      </w:r>
      <w:r w:rsidRPr="00C36373">
        <w:rPr>
          <w:rFonts w:ascii="Cambria" w:hAnsi="Cambria" w:cs="Cambria"/>
        </w:rPr>
        <w:t xml:space="preserve">İnsanların </w:t>
      </w:r>
      <w:r>
        <w:rPr>
          <w:rFonts w:ascii="Cambria" w:hAnsi="Cambria" w:cs="Cambria"/>
        </w:rPr>
        <w:t>parmak izleri birbirinden…………………………</w:t>
      </w:r>
    </w:p>
    <w:p w:rsidR="00DF6D61" w:rsidRDefault="00DF6D61" w:rsidP="008117F7">
      <w:pPr>
        <w:spacing w:after="0"/>
        <w:jc w:val="both"/>
        <w:rPr>
          <w:rFonts w:ascii="Cambria" w:hAnsi="Cambria" w:cs="Cambria"/>
        </w:rPr>
      </w:pPr>
      <w:r w:rsidRPr="00443703">
        <w:rPr>
          <w:rFonts w:ascii="Cambria" w:hAnsi="Cambria" w:cs="Cambria"/>
          <w:b/>
          <w:bCs/>
        </w:rPr>
        <w:t>5.</w:t>
      </w:r>
      <w:r w:rsidRPr="00443703">
        <w:rPr>
          <w:rFonts w:ascii="Cambria" w:hAnsi="Cambria" w:cs="Cambria"/>
        </w:rPr>
        <w:t>.</w:t>
      </w:r>
      <w:r w:rsidRPr="00DD72A7">
        <w:rPr>
          <w:rFonts w:ascii="Cambria" w:hAnsi="Cambria" w:cs="Cambria"/>
        </w:rPr>
        <w:t xml:space="preserve"> </w:t>
      </w:r>
      <w:r w:rsidRPr="004D502B">
        <w:rPr>
          <w:rFonts w:ascii="Cambria" w:hAnsi="Cambria" w:cs="Cambria"/>
        </w:rPr>
        <w:t>Hoşlandığımız müzik türü, sevdiğimiz spor dalı, ilgi duyduğumuz dersler ………………. özelliklerimizdir.</w:t>
      </w:r>
    </w:p>
    <w:p w:rsidR="00DF6D61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Default="00DF6D61" w:rsidP="008117F7">
      <w:pPr>
        <w:spacing w:after="240"/>
        <w:jc w:val="both"/>
        <w:rPr>
          <w:rFonts w:ascii="Cambria" w:hAnsi="Cambria" w:cs="Cambria"/>
        </w:rPr>
      </w:pPr>
      <w:r w:rsidRPr="003E711E">
        <w:rPr>
          <w:rFonts w:ascii="Cambria" w:hAnsi="Cambria" w:cs="Cambria"/>
          <w:b/>
          <w:bCs/>
        </w:rPr>
        <w:t>6.</w:t>
      </w:r>
      <w:r w:rsidRPr="003E711E">
        <w:rPr>
          <w:rFonts w:ascii="Cambria" w:hAnsi="Cambria" w:cs="Cambria"/>
        </w:rPr>
        <w:t xml:space="preserve"> </w:t>
      </w:r>
      <w:r w:rsidRPr="00C06997">
        <w:rPr>
          <w:rFonts w:ascii="Cambria" w:hAnsi="Cambria" w:cs="Cambria"/>
        </w:rPr>
        <w:t>Olayları tarih sırasına göre liste halinde düzenlenmesine ……</w:t>
      </w:r>
      <w:r>
        <w:rPr>
          <w:rFonts w:ascii="Cambria" w:hAnsi="Cambria" w:cs="Cambria"/>
        </w:rPr>
        <w:t>…</w:t>
      </w:r>
      <w:r w:rsidRPr="00C06997">
        <w:rPr>
          <w:rFonts w:ascii="Cambria" w:hAnsi="Cambria" w:cs="Cambria"/>
        </w:rPr>
        <w:t>……….denir.</w:t>
      </w:r>
    </w:p>
    <w:p w:rsidR="00DF6D61" w:rsidRDefault="00DF6D61" w:rsidP="008117F7">
      <w:pPr>
        <w:rPr>
          <w:rFonts w:cs="Times New Roman"/>
        </w:rPr>
      </w:pPr>
      <w:r>
        <w:rPr>
          <w:b/>
          <w:bCs/>
        </w:rPr>
        <w:t>7.</w:t>
      </w:r>
      <w:r w:rsidRPr="00631F8E">
        <w:t>Bayanların nüfus cüzdanı………………….,   erkekler</w:t>
      </w:r>
      <w:r>
        <w:t>in nüfus cüzdanı ise</w:t>
      </w:r>
      <w:r w:rsidRPr="00631F8E">
        <w:t>………</w:t>
      </w:r>
      <w:r>
        <w:t>…..</w:t>
      </w:r>
      <w:r w:rsidRPr="00631F8E">
        <w:t>renklidir.</w:t>
      </w:r>
    </w:p>
    <w:p w:rsidR="00DF6D61" w:rsidRDefault="00DF6D61" w:rsidP="008117F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  <w:r w:rsidRPr="00EC0C0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C0C00">
        <w:rPr>
          <w:rFonts w:ascii="Times New Roman" w:hAnsi="Times New Roman" w:cs="Times New Roman"/>
          <w:color w:val="000000"/>
          <w:sz w:val="24"/>
          <w:szCs w:val="24"/>
        </w:rPr>
        <w:t xml:space="preserve"> “Farklı duygu, düşünce ve davranışı anlayışla karşılayıp, farklılıklara saygı göstermeye .................. denir.”</w:t>
      </w:r>
    </w:p>
    <w:p w:rsidR="00DF6D61" w:rsidRPr="00543EC2" w:rsidRDefault="00DF6D61" w:rsidP="008117F7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343FE">
        <w:rPr>
          <w:b/>
          <w:bCs/>
          <w:sz w:val="24"/>
          <w:szCs w:val="24"/>
        </w:rPr>
        <w:t>B- Aşağıdaki anlatımlarda doğru olanların başına D, yanlış olanların başına Y yazınız.</w:t>
      </w:r>
      <w:r>
        <w:rPr>
          <w:b/>
          <w:bCs/>
          <w:sz w:val="24"/>
          <w:szCs w:val="24"/>
        </w:rPr>
        <w:t xml:space="preserve"> (Her soru 3</w:t>
      </w:r>
      <w:r w:rsidRPr="009343FE">
        <w:rPr>
          <w:b/>
          <w:bCs/>
          <w:sz w:val="24"/>
          <w:szCs w:val="24"/>
        </w:rPr>
        <w:t xml:space="preserve"> puandır.)</w:t>
      </w:r>
    </w:p>
    <w:p w:rsidR="00DF6D61" w:rsidRDefault="00DF6D61" w:rsidP="008117F7">
      <w:r>
        <w:t>1. (       ) Her arkadaşımız farklı özelliklere sahiptir.</w:t>
      </w:r>
    </w:p>
    <w:p w:rsidR="00DF6D61" w:rsidRDefault="00DF6D61" w:rsidP="008117F7">
      <w:r>
        <w:t>2. (       ) Duygularımız, düşüncelerimizi etkilemez.</w:t>
      </w:r>
    </w:p>
    <w:p w:rsidR="00DF6D61" w:rsidRDefault="00DF6D61" w:rsidP="008117F7">
      <w:r>
        <w:t>3. (       ) Medeni (evlilik) ile ilgili bilgiler nüfus cüzdanında yer almaz.</w:t>
      </w:r>
    </w:p>
    <w:p w:rsidR="00DF6D61" w:rsidRPr="009343FE" w:rsidRDefault="00DF6D61" w:rsidP="009343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>4. (       ) Sahip olduğumuz kimlik belgelerini kayıp ettiğimizde bir sorun yaşamayız</w:t>
      </w:r>
    </w:p>
    <w:p w:rsidR="00DF6D61" w:rsidRDefault="00DF6D61" w:rsidP="009343FE">
      <w:pPr>
        <w:spacing w:after="0" w:line="240" w:lineRule="auto"/>
        <w:rPr>
          <w:rFonts w:cs="Times New Roman"/>
        </w:rPr>
      </w:pPr>
    </w:p>
    <w:p w:rsidR="00DF6D61" w:rsidRDefault="00DF6D61" w:rsidP="009343FE">
      <w:pPr>
        <w:spacing w:after="0" w:line="240" w:lineRule="auto"/>
        <w:rPr>
          <w:rFonts w:cs="Times New Roman"/>
        </w:rPr>
      </w:pPr>
      <w:r w:rsidRPr="009343FE">
        <w:t>5.</w:t>
      </w:r>
      <w:r w:rsidRPr="009343FE">
        <w:rPr>
          <w:b/>
          <w:bCs/>
          <w:i/>
          <w:iCs/>
        </w:rPr>
        <w:t xml:space="preserve"> </w:t>
      </w:r>
      <w:r w:rsidRPr="00544387">
        <w:rPr>
          <w:i/>
          <w:iCs/>
        </w:rPr>
        <w:t>(      )</w:t>
      </w:r>
      <w:r w:rsidRPr="009343FE">
        <w:rPr>
          <w:b/>
          <w:bCs/>
          <w:i/>
          <w:iCs/>
        </w:rPr>
        <w:t xml:space="preserve"> </w:t>
      </w:r>
      <w:r w:rsidRPr="00544387">
        <w:rPr>
          <w:i/>
          <w:iCs/>
        </w:rPr>
        <w:t>Nüfus</w:t>
      </w:r>
      <w:r w:rsidRPr="00544387">
        <w:t xml:space="preserve"> </w:t>
      </w:r>
      <w:r w:rsidRPr="009343FE">
        <w:t>cüzdanı dışında başka kimlik belgelerimiz de olabilir.</w:t>
      </w:r>
    </w:p>
    <w:p w:rsidR="00DF6D61" w:rsidRPr="009343FE" w:rsidRDefault="00DF6D61" w:rsidP="008117F7">
      <w:pPr>
        <w:rPr>
          <w:b/>
          <w:bCs/>
        </w:rPr>
      </w:pPr>
      <w:r w:rsidRPr="009343FE">
        <w:rPr>
          <w:b/>
          <w:bCs/>
        </w:rPr>
        <w:t>C- Aşağıdaki cümleleri ilgili kavramla eşleştirin</w:t>
      </w:r>
      <w:r>
        <w:rPr>
          <w:b/>
          <w:bCs/>
        </w:rPr>
        <w:t xml:space="preserve">iz. ( Her eşleştirme 4 </w:t>
      </w:r>
      <w:r w:rsidRPr="009343FE">
        <w:rPr>
          <w:b/>
          <w:bCs/>
        </w:rPr>
        <w:t xml:space="preserve"> puandır) </w:t>
      </w:r>
    </w:p>
    <w:p w:rsidR="00DF6D61" w:rsidRPr="008117F7" w:rsidRDefault="00DF6D61" w:rsidP="008117F7">
      <w:pPr>
        <w:tabs>
          <w:tab w:val="left" w:pos="6525"/>
        </w:tabs>
        <w:rPr>
          <w:rFonts w:cs="Times New Roman"/>
          <w:bdr w:val="single" w:sz="4" w:space="0" w:color="auto"/>
        </w:rPr>
      </w:pPr>
      <w:r w:rsidRPr="00276F04">
        <w:rPr>
          <w:bdr w:val="single" w:sz="4" w:space="0" w:color="auto"/>
        </w:rPr>
        <w:t>En sevdiğim kitabım kayboldu.</w:t>
      </w:r>
      <w:r>
        <w:t xml:space="preserve">                                                              </w:t>
      </w:r>
      <w:r w:rsidRPr="00276F04">
        <w:rPr>
          <w:bdr w:val="single" w:sz="4" w:space="0" w:color="auto"/>
        </w:rPr>
        <w:t>Sevinç</w:t>
      </w:r>
      <w:r w:rsidRPr="00495B95">
        <w:rPr>
          <w:rFonts w:cs="Times New Roman"/>
          <w:noProof/>
          <w:bdr w:val="single" w:sz="4" w:space="0" w:color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surat gifleri (21)" style="width:15pt;height:13.5pt;visibility:visible">
            <v:imagedata r:id="rId5" o:title=""/>
          </v:shape>
        </w:pict>
      </w:r>
    </w:p>
    <w:p w:rsidR="00DF6D61" w:rsidRPr="008524B4" w:rsidRDefault="00DF6D61" w:rsidP="008117F7">
      <w:pPr>
        <w:tabs>
          <w:tab w:val="left" w:pos="6540"/>
        </w:tabs>
        <w:rPr>
          <w:rFonts w:cs="Times New Roman"/>
          <w:bdr w:val="single" w:sz="4" w:space="0" w:color="auto"/>
        </w:rPr>
      </w:pPr>
      <w:r w:rsidRPr="00276F04">
        <w:rPr>
          <w:bdr w:val="single" w:sz="4" w:space="0" w:color="auto"/>
        </w:rPr>
        <w:t>Annem en sevdiğim yemeği yapmış.</w:t>
      </w:r>
      <w:r>
        <w:t xml:space="preserve">                                                     </w:t>
      </w:r>
      <w:r w:rsidRPr="00276F04">
        <w:rPr>
          <w:bdr w:val="single" w:sz="4" w:space="0" w:color="auto"/>
        </w:rPr>
        <w:t>Korku</w:t>
      </w:r>
      <w:r w:rsidRPr="00495B95">
        <w:rPr>
          <w:rFonts w:cs="Times New Roman"/>
          <w:noProof/>
          <w:bdr w:val="single" w:sz="4" w:space="0" w:color="auto"/>
        </w:rPr>
        <w:pict>
          <v:shape id="Resim 2" o:spid="_x0000_i1026" type="#_x0000_t75" alt="surat gifleri (12)" style="width:14.25pt;height:14.25pt;visibility:visible">
            <v:imagedata r:id="rId6" o:title=""/>
          </v:shape>
        </w:pict>
      </w:r>
    </w:p>
    <w:p w:rsidR="00DF6D61" w:rsidRPr="008524B4" w:rsidRDefault="00DF6D61" w:rsidP="008117F7">
      <w:pPr>
        <w:tabs>
          <w:tab w:val="center" w:pos="4950"/>
        </w:tabs>
        <w:rPr>
          <w:rFonts w:cs="Times New Roman"/>
          <w:bdr w:val="single" w:sz="4" w:space="0" w:color="auto"/>
        </w:rPr>
      </w:pPr>
      <w:r w:rsidRPr="00276F04">
        <w:rPr>
          <w:bdr w:val="single" w:sz="4" w:space="0" w:color="auto"/>
        </w:rPr>
        <w:t>Beni iteleyerek düşürdüler.</w:t>
      </w:r>
      <w:r>
        <w:rPr>
          <w:rFonts w:cs="Times New Roman"/>
        </w:rPr>
        <w:tab/>
      </w:r>
      <w:r>
        <w:t xml:space="preserve">                                                       </w:t>
      </w:r>
      <w:r w:rsidRPr="00276F04">
        <w:rPr>
          <w:bdr w:val="single" w:sz="4" w:space="0" w:color="auto"/>
        </w:rPr>
        <w:t>Kaygı</w:t>
      </w:r>
      <w:r w:rsidRPr="00495B95">
        <w:rPr>
          <w:rFonts w:cs="Times New Roman"/>
          <w:noProof/>
          <w:bdr w:val="single" w:sz="4" w:space="0" w:color="auto"/>
        </w:rPr>
        <w:pict>
          <v:shape id="Resim 3" o:spid="_x0000_i1027" type="#_x0000_t75" alt="surat gifleri (16)" style="width:14.25pt;height:14.25pt;visibility:visible">
            <v:imagedata r:id="rId7" o:title=""/>
          </v:shape>
        </w:pict>
      </w:r>
    </w:p>
    <w:p w:rsidR="00DF6D61" w:rsidRPr="008524B4" w:rsidRDefault="00DF6D61" w:rsidP="008117F7">
      <w:pPr>
        <w:tabs>
          <w:tab w:val="left" w:pos="6495"/>
        </w:tabs>
        <w:rPr>
          <w:rFonts w:cs="Times New Roman"/>
          <w:bdr w:val="single" w:sz="4" w:space="0" w:color="auto"/>
        </w:rPr>
      </w:pPr>
      <w:r w:rsidRPr="00276F04">
        <w:rPr>
          <w:bdr w:val="single" w:sz="4" w:space="0" w:color="auto"/>
        </w:rPr>
        <w:t>Komşunun köpeği beni kovaladı.</w:t>
      </w:r>
      <w:r>
        <w:t xml:space="preserve">                                                            </w:t>
      </w:r>
      <w:r w:rsidRPr="00276F04">
        <w:rPr>
          <w:bdr w:val="single" w:sz="4" w:space="0" w:color="auto"/>
        </w:rPr>
        <w:t>Kızgınlık</w:t>
      </w:r>
      <w:r w:rsidRPr="00495B95">
        <w:rPr>
          <w:rFonts w:cs="Times New Roman"/>
          <w:noProof/>
          <w:bdr w:val="single" w:sz="4" w:space="0" w:color="auto"/>
        </w:rPr>
        <w:pict>
          <v:shape id="Resim 4" o:spid="_x0000_i1028" type="#_x0000_t75" alt="surat gifleri (23)" style="width:15pt;height:13.5pt;visibility:visible">
            <v:imagedata r:id="rId8" o:title=""/>
          </v:shape>
        </w:pict>
      </w:r>
    </w:p>
    <w:p w:rsidR="00DF6D61" w:rsidRPr="008524B4" w:rsidRDefault="00DF6D61" w:rsidP="008117F7">
      <w:pPr>
        <w:tabs>
          <w:tab w:val="left" w:pos="6555"/>
        </w:tabs>
        <w:rPr>
          <w:rFonts w:cs="Times New Roman"/>
          <w:bdr w:val="single" w:sz="4" w:space="0" w:color="auto"/>
        </w:rPr>
      </w:pPr>
      <w:r w:rsidRPr="00276F04">
        <w:rPr>
          <w:bdr w:val="single" w:sz="4" w:space="0" w:color="auto"/>
        </w:rPr>
        <w:t>Sınavda soruları yapabileceğimden emin değilim.</w:t>
      </w:r>
      <w:r>
        <w:t xml:space="preserve">                              </w:t>
      </w:r>
      <w:r w:rsidRPr="00276F04">
        <w:rPr>
          <w:bdr w:val="single" w:sz="4" w:space="0" w:color="auto"/>
        </w:rPr>
        <w:t>Üzüntü</w:t>
      </w:r>
      <w:r w:rsidRPr="00495B95">
        <w:rPr>
          <w:rFonts w:cs="Times New Roman"/>
          <w:noProof/>
          <w:bdr w:val="single" w:sz="4" w:space="0" w:color="auto"/>
        </w:rPr>
        <w:pict>
          <v:shape id="Resim 5" o:spid="_x0000_i1029" type="#_x0000_t75" alt="surat gifleri (2)" style="width:42.75pt;height:15.75pt;visibility:visible">
            <v:imagedata r:id="rId9" o:title=""/>
            <o:lock v:ext="edit" cropping="t"/>
          </v:shape>
        </w:pict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10"/>
        </w:rPr>
        <w:t xml:space="preserve">D)           </w:t>
      </w:r>
      <w:r w:rsidRPr="00117F7B">
        <w:rPr>
          <w:rFonts w:ascii="Times New Roman" w:hAnsi="Times New Roman" w:cs="Times New Roman"/>
          <w:b/>
          <w:bCs/>
          <w:spacing w:val="10"/>
        </w:rPr>
        <w:t xml:space="preserve">   </w:t>
      </w:r>
      <w:r w:rsidRPr="00117F7B">
        <w:rPr>
          <w:rFonts w:ascii="Times New Roman" w:hAnsi="Times New Roman" w:cs="Times New Roman"/>
          <w:spacing w:val="10"/>
        </w:rPr>
        <w:t>---  19 M</w:t>
      </w:r>
      <w:r w:rsidRPr="00117F7B">
        <w:rPr>
          <w:rFonts w:ascii="Times New Roman" w:hAnsi="Times New Roman" w:cs="Times New Roman"/>
        </w:rPr>
        <w:t>ayıs  1919  ( Mustafa Kemal’in Samsun’a çıkışı )</w:t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</w:rPr>
      </w:pPr>
      <w:r>
        <w:rPr>
          <w:noProof/>
        </w:rPr>
        <w:pict>
          <v:group id="_x0000_s1027" style="position:absolute;margin-left:-2.8pt;margin-top:.35pt;width:45.25pt;height:51.05pt;z-index:251659776" coordorigin="14,459" coordsize="2693,3600">
            <v:shape id="_x0000_s1028" style="position:absolute;left:14;top:2221;width:1931;height:1812" coordsize="1931,1812" path="m724,10l701,,637,76r-29,67l554,190r-84,55l475,276r-7,l451,283r-11,5l428,293r-12,5l404,305r-14,4l375,314r-14,5l349,326r-19,10l321,343r-7,l304,345r-14,3l278,355r-17,4l245,364r-19,7l209,379r-21,4l171,388r-16,5l140,398r-21,7l112,409r-5,-2l95,407r-19,l60,407r-22,l24,409r-12,5l10,421r-3,3l7,438r,7l7,457r,12l7,483r,15l7,514r,17l7,552r,19l7,593r,24l7,643,5,664r,26l5,717r,28l5,774r,28l5,833r,31l5,893r,33l5,957r,33l5,1021r,34l5,1086r,35l3,1152r,31l3,1214r,33l3,1278r,31l3,1340r,34l,1402r,29l,1459r,31l,1516r,27l,1569r,26l,1616r,22l,1659r,22l,1697r,19l,1733r,17l,1762r,11l,1783r,12l,1807r,5l1931,1812,1786,1550,1491,950,1335,721r-3,-4l1328,712r-8,-12l1313,688r-11,-17l1292,657r-12,-19l1268,621r-14,-21l1242,581r-14,-17l1218,550r-11,-17l1199,521r-7,-7l1190,509r-10,-7l1171,490r-12,-14l1147,459r-9,-11l1128,438r-9,-12l1112,417r-10,-12l1093,393r-10,-12l1076,371r-12,-14l1055,345r-10,-12l1038,324r-10,-15l1021,300r-7,-10l1009,283,995,267r-7,-10l981,248r,l817,76,724,10r,xe" fillcolor="#333" stroked="f">
              <v:path arrowok="t"/>
            </v:shape>
            <v:shape id="_x0000_s1029" style="position:absolute;left:24;top:3185;width:1567;height:855" coordsize="1567,855" path="m140,217l368,317,479,474,714,586,957,743,1094,481,812,402r461,-47l1206,645r361,210l667,855r-7,-7l648,831r-7,-14l631,805,620,790,610,779,598,764,586,750r-9,-14l565,726,555,712r-7,-7l541,698r-2,l529,690r-14,-9l506,674r-10,-7l484,660r-9,-5l460,645r-11,-9l434,626r-12,-9l406,605r-14,-7l377,586r-14,-7l346,567,332,557r-14,-9l304,538r-15,-9l278,519r-12,-7l256,505,235,490r-12,-9l213,474r-2,l2,183,,17,66,r74,217l140,217xe" fillcolor="gray" stroked="f">
              <v:path arrowok="t"/>
            </v:shape>
            <v:shape id="_x0000_s1030" style="position:absolute;left:1259;top:2802;width:954;height:1240" coordsize="954,1240" path="m,l,17,249,424r268,604l653,1240r301,-9l778,426,698,288,619,202,389,169r-5,5l379,188r-7,19l365,231r-12,19l344,269r-10,7l327,276r-7,-10l311,255,296,238,282,224r-9,-12l263,202r-9,-12l244,181,232,169r-7,-12l213,145r-7,-9l194,121r-9,-9l173,100,163,90,144,69,130,52,116,36,106,26,99,17r,l,,,xe" fillcolor="#999" stroked="f">
              <v:path arrowok="t"/>
            </v:shape>
            <v:shape id="_x0000_s1031" style="position:absolute;left:1259;top:2409;width:731;height:859" coordsize="731,859" path="m75,5r88,88l223,171r40,58l358,281r19,-26l422,421r17,38l460,467r71,78l550,529r67,-20l731,500r-3,5l724,519r-7,19l710,564r-10,24l693,609r-7,15l683,631r-9,l664,636r-11,7l643,650r-14,7l622,664r-7,3l615,671r21,138l631,805r-7,-5l615,793r-10,-7l593,774r-9,-7l574,757r,-5l569,743r-2,-15l562,709r-2,-16l553,674r-5,-15l541,648r-2,-3l522,638r-14,-9l493,617r-4,-3l422,631r-38,93l368,778r,81l258,648,187,559,,410r,-5l,395,2,379,4,360r,-15l4,333,7,319,9,305r,-17l11,274r3,-14l16,245r,-19l19,212r,-19l21,179r,-17l23,148r,-15l26,121,23,107r,-14l23,81r,-10l23,52r,-9l19,24,23,14,30,5,42,2,52,,64,2r7,l75,5r,xe" fillcolor="#b3b3b3" stroked="f">
              <v:path arrowok="t"/>
            </v:shape>
            <v:shape id="_x0000_s1032" style="position:absolute;left:1270;top:836;width:1437;height:3201" coordsize="1437,3201" path="m1140,r45,42l1240,130r76,134l1349,354r10,110l1361,576r21,107l1413,749r24,43l1392,804r-33,19l1347,926r-55,11l1299,1026r-38,21l1283,1116r42,81l1337,1278r-28,57l1276,1368r-41,-4l1197,1347r-52,-45l1112,1278r-50,-2l1017,1259r-45,-12l964,1221r-2,-22l936,1171r,38l991,1254r102,71l1173,1359r34,9l1183,1456r-5,3l1176,1468r-7,19l1162,1509r-10,19l1145,1547r-5,14l1140,1573r-5,5l1131,1590r-7,9l1116,1614r-9,9l1100,1635r-7,7l1093,1647r-57,69l1043,1787r9,60l1019,1933r-38,38l922,1971r-48,-5l812,2018r-121,l632,2004r5,50l682,2071r97,-15l753,2149r-45,98l727,2287r66,67l891,2623r78,78l969,2761r67,26l1076,3037r38,86l1133,3180r-235,21l753,2642,663,2313r-33,-85l625,2225r-12,-4l599,2213r-14,-7l566,2194r-15,-9l542,2173r-3,-12l535,2144r-12,-16l509,2111r-17,-14l473,2082r-14,-9l447,2063r-3,l435,2059r-19,-12l404,2037r-9,-9l387,2018r,-7l383,1994r-3,-21l376,1959r-3,-12l368,1933r-2,-12l361,1906r-2,-14l354,1880r-2,-7l347,1859r,-5l300,1797r-8,-5l278,1787r-21,-12l235,1766r-14,-7l209,1752r-12,-8l190,1737r-16,-12l169,1716r-7,-14l150,1683r-10,-12l131,1659r-10,-12l114,1635r-12,-14l93,1611r-7,-9l79,1594,67,1580r-3,-2l,1518,105,1340r85,-114l392,1314r5,-3l411,1309r10,-3l433,1304r14,-2l461,1302r12,-5l485,1292r12,-5l509,1285r16,-14l537,1259r,-7l547,1242r9,-16l570,1214r15,-15l604,1183r19,-12l644,1156r17,-19l680,1126r16,-15l713,1104r12,-12l736,1087r5,-7l746,1080r-7,-7l725,1059r-10,-12l706,1037r-12,-11l684,1016r-14,-14l658,990,644,973r-10,-7l623,949r-8,-4l606,935r-2,-5l594,923r-7,-16l575,885r-9,-24l558,847r-7,-17l544,816r-5,-12l532,783r-4,-12l520,749r-4,-11l509,716r-8,-17l494,683r-4,-12l482,654r-4,-14l473,628r-2,-12l461,595r-5,-19l452,566r,-2l753,419,893,304r-2,-5l888,292r-2,-12l886,266r-5,-19l879,228r-5,-21l874,188r-5,-24l867,142r,-19l867,107r,-17l872,78r5,-9l884,69r7,-5l903,61r14,-4l938,54r19,-7l979,42r23,-7l1026,31r19,-8l1067,16r19,-5l1105,7r11,-5l1128,r7,l1140,r,xe" fillcolor="#666" stroked="f">
              <v:path arrowok="t"/>
            </v:shape>
            <v:shape id="_x0000_s1033" style="position:absolute;left:2080;top:2100;width:245;height:190" coordsize="245,190" path="m195,16l169,,124,7,71,47,21,69,,116r36,19l95,157r55,21l190,190r19,-45l211,138r10,-10l230,114r8,-12l240,83r2,-7l242,69r3,-12l242,45r-7,-5l219,35,207,28,197,16r-2,l195,16xe" fillcolor="#b3b3b3" stroked="f">
              <v:path arrowok="t"/>
            </v:shape>
            <v:shape id="_x0000_s1034" style="position:absolute;left:1819;top:2321;width:444;height:364" coordsize="444,364" path="m102,12l76,,14,17,7,71,,107r14,43l12,181r,2l14,195r7,10l31,209r16,-4l57,200,74,190r19,-9l116,186r-9,47l145,293r42,21l237,340r55,24l299,359r14,-11l318,336r12,-12l342,314r5,-2l401,305r26,-29l404,236,349,224r-5,-3l339,217r-7,-10l332,198r,-15l339,171r3,-9l347,159r19,-35l420,95,444,76,392,48,323,12,254,7,216,29,192,98r-9,4l176,117r-10,7l157,126r-15,l133,129r-19,-8l107,114,102,79r,-67l102,12xe" fillcolor="#b3b3b3" stroked="f">
              <v:path arrowok="t"/>
            </v:shape>
            <v:shape id="_x0000_s1035" style="position:absolute;left:803;top:459;width:1688;height:2064" coordsize="1688,2064" path="m1049,1667r-26,7l1014,1702r-22,5l973,1745r-16,34l923,1802r,100l919,1941r-5,2l911,1955r-2,14l919,1986r4,16l921,2026r-7,19l911,2055r-19,9l852,2029r-50,-27l750,1979r-12,-27l733,1898r22,-7l797,1874r-14,-62l778,1810r-2,-8l769,1791r,-12l769,1772r,-15l769,1745r2,-9l774,1717r2,-7l740,1683r-33,-2l705,1676r,-9l695,1657r-16,l664,1657r-11,5l641,1667r-7,7l622,1686r-3,5l622,1724r-19,40l619,1817r-9,21l605,1874r-36,l560,1902r-64,l235,1755,54,1653,14,1607r19,-50l33,1553r,-15l33,1524r,-14l33,1491r,-19l33,1457r,-9l35,1426r7,-21l47,1388r5,-7l54,1336r-2,-7l49,1322r-2,-19l45,1288r-5,-19l38,1250r-3,-14l35,1226r-2,-14l30,1200r-2,-16l26,1169r-5,-12l19,1148r,-12l19,1136r4,-105l19,965,,838,35,631,49,529,114,312,225,219,351,134,422,60,586,15,745,,954,r164,41l1289,86r157,102l1522,241r80,114l1669,488r19,36l1617,517r-7,40l1557,550r-4,3l1543,560r-7,12l1538,586r3,12l1543,615r2,12l1548,631r-57,26l1488,734r-61,9l1386,750r19,19l1410,769r12,3l1439,772r16,2l1467,769r12,-2l1491,765r5,l1536,774r40,26l1617,838r2,50l1624,922r-17,28l1560,955r-74,-17l1410,919r-52,-26l1308,893r-7,26l1272,888r-26,31l1263,938r-50,43l1184,998r-23,-14l1156,1003r-36,35l1109,1072r38,9l1168,1081r54,-45l1282,1026r52,12l1374,1069r-116,17l1189,1119r-26,-16l1120,1103r-47,-17l1085,1136r24,5l1137,1124r31,7l1213,1148r69,12l1317,1172r-11,28l1249,1191r35,50l1344,1269r,34l1284,1288r17,36l1265,1348r26,19l1325,1360r19,40l1377,1424r,33l1291,1493r-54,67l1177,1614r-52,43l1116,1679r-7,38l1116,1764r-24,31l1066,1791r-14,-46l1047,1712r2,-45l1049,1667xe" fillcolor="#b3b3b3" stroked="f">
              <v:path arrowok="t"/>
            </v:shape>
            <v:shape id="_x0000_s1036" style="position:absolute;left:871;top:1443;width:1287;height:828" coordsize="1287,828" path="m100,9r10,76l138,145r48,71l224,285r35,53l345,373r81,-9l433,328r97,-67l575,161r76,-54l713,92,815,202r62,159l862,430r60,65l988,485r-28,45l986,542r88,-7l1145,473r9,-52l1211,407r55,23l1287,464r-85,33l1159,540r-2,l1152,547r-9,5l1135,569r-11,14l1112,602r-12,14l1098,623r-31,41l1074,602r-88,17l922,619r-43,88l843,745r10,-72l855,669r5,-10l855,645r-14,-5l827,638r-14,l798,638r-9,l772,638r-5,l758,640r-14,l727,640r-5,-10l725,614r2,-7l727,602r-7,-10l703,576r-7,-7l687,559,677,547,663,530r-7,-11l651,507r,l651,473r26,-43l611,388r-62,71l547,464r-3,21l537,507r-5,19l523,538r-10,16l501,573r-4,29l492,614r-2,14l487,640r,17l487,669r,11l487,685r,7l480,690r-12,l456,692r-4,19l452,723r,17l452,757r,16l452,790r,14l452,814r,4l414,828r-10,-2l390,814,373,795r-7,-15l361,766r-4,-14l352,735r-2,-17l345,697r-3,-14l340,669r,-5l340,647r,-19l340,607r,-15l335,573r-2,-9l331,549r2,-14l328,516r-7,-19l314,485r-2,-2l302,564r,66l309,697r-5,l297,699r-12,l276,702r-12,l252,707r-14,l231,702,217,685,200,673r-17,-9l179,659r-34,-2l143,647r,-19l138,607r-5,-15l124,576r-7,-12l110,552r-7,-14l93,521r-5,-5l79,504,67,488,53,473r-5,-7l43,461,38,449,27,428,15,411,10,397r7,-12l29,364,43,350,53,333r4,-14l55,309r,l53,304r-3,-7l46,290,41,276,31,257,22,242,15,230,10,219,,200r,-3l3,188r9,-12l24,164,38,152r3,-7l43,135r,-12l43,111,41,88r,-7l43,81r10,l62,76,69,66r,-19l69,33r,-12l79,14,88,9,95,2,98,r2,9l100,9xe" fillcolor="#ccc" stroked="f">
              <v:path arrowok="t"/>
            </v:shape>
            <v:shape id="_x0000_s1037" style="position:absolute;left:1199;top:486;width:1235;height:1526" coordsize="1235,1526" path="m1000,849l905,828r-48,17l800,904r-61,53l686,1014r,74l758,1209r-3,59l817,1340r78,l905,1406r-60,43l739,1504r-95,22l542,1430r-27,-57l539,1333r-5,-36l499,1223r-36,-57l397,1076r-45,-12l280,1114r-21,7l214,1209r-69,55l105,1285r26,-76l128,1173r-19,-43l147,1054r-38,-40l159,933r3,-53l147,811,93,747r19,-36l128,664r41,35l143,742r47,36l200,835r49,-52l223,730,200,685r95,-7l385,611r28,36l411,649r-5,8l399,666r-7,7l378,678r-15,10l352,695r-3,4l344,723r-9,34l325,790r36,48l392,826r19,-77l413,716r19,-19l475,657r7,-36l354,559r-74,45l223,583r83,-41l411,509r45,-38l397,454r-48,12l285,492r-28,12l221,516r38,-33l309,457r78,-29l454,447r47,26l527,435,506,414,475,378r-104,l299,430r-61,l154,473r53,-62l292,366r67,-33l420,328r76,-14l542,283r2,78l556,345r14,-12l580,321r9,-7l596,297r3,-9l591,276r-4,-3l565,257r-4,-10l558,228r-5,-21l558,195r5,-12l568,178r9,-5l594,176r9,l618,178r14,3l651,185r12,3l677,192r7,3l689,197r35,-19l686,133r-4,-5l677,119,665,107r-9,-7l646,95r-9,-3l625,88,613,85,589,81r-14,l558,76,534,66,515,54r-7,-2l466,57,387,90,363,73r-71,3l200,109r-5,l188,116r-15,7l159,133r-14,l128,133r-19,-2l95,128,76,121,64,119r-9,-3l52,116r-9,3l29,126r-17,2l5,116,,95,,81,5,73r12,l22,73r14,l48,76r16,2l76,78r14,3l98,81r4,2l102,83r10,2l124,83r14,-7l147,64r10,-5l164,59r14,l190,57r19,-5l221,47r14,l249,42r15,l278,38r14,-3l306,31r17,l347,26r21,l382,23r19,l418,23r17,l447,23r14,l468,23r5,l473,16r9,-9l487,r7,l504,2r11,10l525,19r14,9l553,35r15,7l582,47r14,3l608,50r12,2l637,47r16,-2l665,42r5,l722,14,841,50r4,l864,57r10,2l888,64r14,7l919,78r14,7l948,92r14,8l976,107r10,7l995,121r7,7l1009,135r7,12l1033,164r7,7l1052,183r12,7l1076,202r19,14l1116,231r12,9l1135,245r3,5l1147,266r7,7l1161,288r7,14l1178,316r7,15l1195,345r7,14l1211,373r5,12l1223,400r5,9l1233,419r2,21l1230,454r-7,7l1221,466r-10,-2l1195,464r-19,2l1161,478r-9,2l1140,476r-17,-10l1107,457r-19,-15l1071,430r-14,-11l1052,414r-17,-14l1016,385,997,371r-7,-5l1016,440r-4,l1002,447r-9,7l990,471r-2,17l986,507r-3,14l983,530r43,20l1073,552r3,43l1095,630r-5,3l1085,640r-9,5l1066,642r-14,-14l1045,616r-12,-9l1024,604r-12,3l1005,616r-5,7l1000,628r-36,26l943,695r-29,16l905,730r-36,19l874,749r12,3l900,757r14,l919,742r2,-9l921,728r,2l924,735r7,12l936,757r9,12l957,778r12,5l986,790r9,5l1024,828r19,52l1000,849r,xe" fillcolor="#e6e6e6" stroked="f">
              <v:path arrowok="t"/>
            </v:shape>
            <v:shape id="_x0000_s1038" style="position:absolute;left:1714;top:1552;width:157;height:200" coordsize="157,200" path="m148,100l129,43r-5,-5l117,33,103,22,91,12,74,2,60,,46,2,36,17,24,31,17,43,10,55,8,64,,76r,5l8,81,29,91r9,2l50,100r10,10l67,119r,5l74,141r7,14l88,167r7,9l103,188r4,10l110,200r7,l133,195r15,-14l157,167r-5,-22l143,133r-12,-9l129,121r19,-21l148,100xe" stroked="f">
              <v:path arrowok="t"/>
            </v:shape>
            <v:shape id="_x0000_s1039" style="position:absolute;left:2258;top:1740;width:302;height:410" coordsize="302,410" path="m209,31l178,,143,,121,41r19,40l164,124r,26l143,155r-3,-10l138,136r-7,-12l126,122r-7,2l112,122,100,107r-2,-7l81,86,64,124r-2,28l88,157r26,22l119,205r-2,2l117,212r-5,10l107,222,93,217r-5,-5l74,195r-22,l48,195r-10,5l26,205r-7,5l12,222,7,241,,255r,12l5,300r21,38l86,343r71,17l190,388r38,22l276,393r2,-10l288,367r7,-15l299,343r,-10l299,322r,-12l299,298r,-15l299,272r,-10l302,257,269,176r-5,-7l261,157r-7,-14l254,133r-2,-11l250,100,247,86r,-7l209,31r,xe" fillcolor="#e6e6e6" stroked="f">
              <v:path arrowok="t"/>
            </v:shape>
            <v:shape id="_x0000_s1040" style="position:absolute;left:1971;top:1488;width:147;height:66" coordsize="147,66" path="m,52l33,31,66,9,69,7,76,2,85,,95,r5,l111,7r8,2l123,9r24,17l85,45,54,62,16,66,,52r,xe" fillcolor="#e6e6e6" stroked="f">
              <v:path arrowok="t"/>
            </v:shape>
            <v:shape id="_x0000_s1041" style="position:absolute;left:1992;top:1607;width:136;height:121" coordsize="136,121" path="m112,12l74,,52,r,14l31,12r-14,l17,33,,43,10,78r2,10l69,121,88,109r-5,-7l81,100,79,90r7,l93,93r9,7l107,100r5,5l133,112r3,-3l133,97,112,78,95,66,83,57,74,52,62,45,60,43,43,31,60,24,90,36r12,l112,12r,xe" fillcolor="#e6e6e6" stroked="f">
              <v:path arrowok="t"/>
            </v:shape>
            <v:shape id="_x0000_s1042" style="position:absolute;left:2272;top:1300;width:119;height:93" coordsize="119,93" path="m,14l34,59,72,93r4,-3l88,88r12,-3l110,78r7,-2l119,66,107,55,98,47,84,45r-5,l72,38,65,33,60,26r,-2l34,r,19l17,19,,14r,xe" fillcolor="#e6e6e6" stroked="f">
              <v:path arrowok="t"/>
            </v:shape>
            <v:shape id="_x0000_s1043" style="position:absolute;left:2023;top:2319;width:185;height:126" coordsize="185,126" path="m50,9l76,r31,14l154,35r31,26l159,88r-31,2l119,109,76,100,62,121r-33,5l24,116,17,104,10,97,5,88,,81,,78,,73,5,69,7,59r5,-5l12,38r,-7l50,9r,xe" fillcolor="#ccc" stroked="f">
              <v:path arrowok="t"/>
            </v:shape>
            <v:shape id="_x0000_s1044" style="position:absolute;left:1990;top:2473;width:133;height:155" coordsize="133,155" path="m26,l50,31,81,27r9,21l85,48r-9,7l66,69r,10l95,79r19,31l133,134r-14,19l97,143r-9,7l62,155,52,148,38,138,28,134r-9,-5l12,122r-3,l,81,,53r2,l12,55r9,l26,53r,-12l26,36,12,27,9,10,26,r,xe" fillcolor="#ccc" stroked="f">
              <v:path arrowok="t"/>
            </v:shape>
            <v:shape id="_x0000_s1045" style="position:absolute;left:976;top:1164;width:280;height:279" coordsize="280,279" path="m280,41l252,26r-3,-9l240,10,235,2,240,,171,7r-7,3l150,19,131,29r-10,7l112,38,102,48,90,55r-7,9l76,69,71,79r-7,9l59,102,47,124r-2,12l,193r9,86l12,279r7,l26,276r5,-9l31,250r,-14l31,221r2,-4l36,205r4,-12l47,181r8,-10l59,157r7,-14l69,133r5,-7l78,119,95,107,112,91,123,81r8,-7l145,69r12,-2l164,67r52,-7l242,69,268,57,280,41r,xe" fillcolor="#e6e6e6" stroked="f">
              <v:path arrowok="t"/>
            </v:shape>
            <v:shape id="_x0000_s1046" style="position:absolute;left:1042;top:1276;width:171;height:300" coordsize="171,300" path="m171,2l133,r-4,l117,7r-12,5l100,21,93,33,84,55,76,76r-2,7l72,88r-5,5l62,100r-5,9l46,109r-5,8l34,121r-5,10l24,138r-5,17l15,164r-5,7l8,178r,10l5,193r,12l3,214r,12l,236r,7l,243r,9l3,255r7,4l15,257r4,l24,259r5,15l31,286r5,12l41,300r2,-2l43,286r,-10l41,274,38,259,36,248r,-5l36,231r,-10l36,212r2,-3l38,202r3,-14l43,176r7,-7l55,164r10,-5l72,155r7,-5l84,133r4,-12l88,121r5,-4l95,114r5,-9l100,90r3,-11l103,69r2,l110,62r12,-7l126,43r5,-7l136,29r5,-3l143,24r12,-7l164,7r7,-5l171,2xe" fillcolor="#e6e6e6" stroked="f">
              <v:path arrowok="t"/>
            </v:shape>
            <v:shape id="_x0000_s1047" style="position:absolute;left:1256;top:1464;width:62;height:126" coordsize="62,126" path="m50,l3,33r7,43l5,81,3,93,,110r5,11l22,126r11,l43,112r9,-2l55,105r7,-3l62,98,57,86,43,69,38,67,33,60r3,-5l41,38,48,24r,-10l48,10,48,r2,l50,xe" fillcolor="#e6e6e6" stroked="f">
              <v:path arrowok="t"/>
            </v:shape>
            <v:shape id="_x0000_s1048" style="position:absolute;left:1090;top:1590;width:133;height:105" coordsize="133,105" path="m14,l43,19r2,l55,19r9,l74,19r4,l88,29r7,2l100,38r33,12l133,72r-21,9l109,86r-9,9l88,105,78,103,69,88,59,81,45,72,33,60,24,43,14,31,7,19,2,10,,5,,,14,r,xe" fillcolor="#e6e6e6" stroked="f">
              <v:path arrowok="t"/>
            </v:shape>
            <v:shape id="_x0000_s1049" style="position:absolute;left:1192;top:1352;width:90;height:83" coordsize="90,83" path="m7,45l36,26r,-4l45,14,52,7,67,3,76,r5,l74,3r-3,9l71,17r,5l71,41,90,55r-4,5l71,69,59,74r-7,5l40,83r-7,l21,79,10,72,2,69,,69,7,45r,xe" fillcolor="#e6e6e6" stroked="f">
              <v:path arrowok="t"/>
            </v:shape>
            <v:shape id="_x0000_s1050" style="position:absolute;left:1116;top:807;width:332;height:190" coordsize="332,190" path="m332,r-9,l311,2,292,7r-17,7l256,19r-16,5l228,26r-5,5l211,36,195,48,181,60r-5,7l169,69r-15,7l138,83,126,93r-10,l109,93r-9,2l88,107r-12,7l64,126,50,140,36,155r-15,9l10,176,,183r,5l2,188r8,2l19,190r10,-2l31,176r9,-9l48,155r14,-3l74,152r12,l93,150r7,l102,138r5,-9l114,117r12,-3l135,114r8,l150,114r14,l171,114r14,l197,114r14,l233,112r9,-5l237,95r-4,-9l226,76r-3,-2l223,69r10,-5l242,60r12,-5l264,50r11,-2l283,45r7,-2l297,31,311,17,325,5,332,r,xe" stroked="f">
              <v:path arrowok="t"/>
            </v:shape>
            <v:shape id="_x0000_s1051" style="position:absolute;left:1076;top:783;width:232;height:176" coordsize="232,176" path="m232,l221,3r-19,7l183,12r-8,5l154,53r-9,2l130,62r-12,5l104,79,92,86r-4,5l76,93,57,103r-15,4l33,114r-10,8l19,131,9,148,4,164,,174r4,2l9,172r10,-5l28,160r7,-7l42,136r17,-7l66,124r14,-2l92,117r10,l104,114r5,l114,112r12,-5l137,98r10,-3l156,93r12,l178,88r16,-2l206,79r7,-5l209,72r-7,4l199,76r14,-9l223,50r,-7l216,41r-3,l209,43r-5,5l197,48r,-5l197,31r2,-5l199,26r3,3l232,r,xe" stroked="f">
              <v:path arrowok="t"/>
            </v:shape>
            <v:shape id="_x0000_s1052" style="position:absolute;left:1154;top:624;width:484;height:195" coordsize="484,195" path="m484,2l321,,256,14r-47,2l204,19r-5,7l197,33r5,7l209,47r12,-2l230,35r19,-7l266,21r12,l285,21r14,2l311,23r7,3l323,35,268,62,252,76r-7,l230,81r-16,2l204,88r-14,l169,88r-24,l128,93,114,90r-12,l88,90,76,102r-9,7l57,121r-9,10l40,143,26,157r-5,9l17,169,7,178,,188r5,7l14,190r15,-7l40,176r5,-3l48,166r9,-12l69,140r14,-2l95,138r17,2l124,140r4,3l133,143r14,l164,138r16,-10l188,116r7,-7l202,107r9,l216,104r10,l237,102r15,l275,102r17,2l302,104r14,5l330,114r17,2l354,112r19,-12l380,93r12,-8l404,78r14,-7l427,62,439,52r10,-7l458,38,473,28r7,-2l484,2r,xe" stroked="f">
              <v:path arrowok="t"/>
            </v:shape>
            <v:shape id="_x0000_s1053" style="position:absolute;left:1353;top:743;width:290;height:57" coordsize="290,57" path="m24,31l81,16r7,-4l110,7,131,r14,2l148,2r9,2l171,7r15,5l198,14r11,2l219,16r7,3l238,19r19,l271,19r10,l290,52r-7,l274,52r-15,l252,54r-12,l231,57r-12,l209,54,195,45,183,38,169,31r-7,l152,31r-9,2l131,33r-7,2l112,38,95,43,76,40r-16,l46,40r-5,l,54,24,31r,xe" stroked="f">
              <v:path arrowok="t"/>
            </v:shape>
            <v:shape id="_x0000_s1054" style="position:absolute;left:1159;top:1016;width:294;height:143" coordsize="294,143" path="m66,62l102,43r5,-7l121,27,135,15r12,-3l152,12r12,3l173,15r12,2l199,8,213,r5,l230,r10,l244,r50,5l289,8r-4,9l275,27r-5,4l263,31r-9,l240,31r-12,3l204,36r-10,3l185,70r-50,47l130,143r-111,l,139,50,122r2,l59,127r10,l76,127r7,-10l88,112,123,91,138,77r7,-7l154,48,130,60,97,67r-7,3l81,74,66,77,45,84,26,89r-7,4l24,79,66,62r,xe" stroked="f">
              <v:path arrowok="t"/>
            </v:shape>
            <v:shape id="_x0000_s1055" style="position:absolute;left:731;top:2050;width:829;height:897" coordsize="829,897" path="m64,l43,52,36,95,,152r7,29l240,400r95,100l452,664r76,105l829,897r-2,-5l824,885r-4,-12l815,861r-7,-14l803,833r-2,-10l801,818r-3,-14l791,792,779,778,763,766r-15,-9l732,747,713,735r-15,-7l682,716r-10,-7l665,699r3,-2l682,690r24,-5l725,680r9,l729,673r-7,-16l717,645r-4,-12l708,619r-2,-12l701,597r-5,-9l691,573r-2,-12l684,547r-5,-14l675,519r-3,-15l665,488r-2,-15l658,459r-2,-12l649,428r-3,-7l639,411r-7,-11l622,383r-9,-14l601,352r-7,-12l587,330r,-2l461,242,302,140,131,42,64,r,xe" fillcolor="#e6e6e6" stroked="f">
              <v:path arrowok="t"/>
            </v:shape>
            <v:shape id="_x0000_s1056" style="position:absolute;left:1513;top:2600;width:142;height:530" coordsize="142,530" path="m4,l57,33r35,l123,64,92,192r26,84l121,280r12,19l140,321r2,24l137,354r-4,17l128,390r-5,19l118,426r-2,19l114,459r,9l111,473r-2,12l106,497r-2,12l92,528r-12,2l64,518,52,516,40,511r-2,-9l38,480r7,-21l49,438r8,-15l59,407r5,-19l66,366r,-19l64,333r,-15l61,299r,-16l59,264,57,247,52,233r-3,-7l42,216,35,204,28,190,21,178,14,164,7,152,2,138r,-8l,116r,-5l,104,2,90,2,76,2,61,2,47,2,33,2,19,2,9,2,,4,r,xe" stroked="f">
              <v:path arrowok="t"/>
            </v:shape>
            <v:shape id="_x0000_s1057" style="position:absolute;left:1662;top:2868;width:159;height:172" coordsize="159,172" path="m36,r9,62l,155r5,3l19,167r14,5l43,167r,-17l45,136r3,-12l60,120r14,l95,124r14,3l119,129r2,2l133,141r10,l147,129r,-14l150,103r5,-10l159,89r,-12l147,70,133,65r-9,-3l114,60r-5,l100,58,95,53,88,43,81,36,71,27,62,20,43,5,36,r,xe" stroked="f">
              <v:path arrowok="t"/>
            </v:shape>
            <v:shape id="_x0000_s1058" style="position:absolute;left:1406;top:1407;width:337;height:188" coordsize="337,188" path="m14,78l99,71r86,43l192,114r17,3l225,124r12,12l244,150r15,19l273,181r7,7l311,167r26,-46l285,83,247,45r-83,l159,38,152,28,137,17,126,12,111,5,99,2,83,,69,,52,,40,,31,r,l,57,14,78r,xe" stroked="f">
              <v:path arrowok="t"/>
            </v:shape>
            <v:shape id="_x0000_s1059" style="position:absolute;left:1845;top:1233;width:309;height:231" coordsize="309,231" path="m50,88l36,164,,207r26,24l31,229,45,219,59,202,69,188r5,-19l81,155r7,-12l93,138r45,-26l185,76r48,-7l275,64r34,12l290,24r-10,l261,31r-21,l228,26,211,17,192,10,176,r-5,l102,,93,26,50,88r,xe" stroked="f">
              <v:path arrowok="t"/>
            </v:shape>
            <v:shape id="_x0000_s1060" style="position:absolute;left:2284;top:1962;width:102;height:90" coordsize="102,90" path="m48,l19,11,,33,5,54,15,78,48,90,93,88r9,-34l95,45,91,40,83,28,76,19,67,11,57,7,50,,48,r,xe" stroked="f">
              <v:path arrowok="t"/>
            </v:shape>
            <v:shape id="_x0000_s1061" style="position:absolute;left:2422;top:1947;width:109;height:155" coordsize="109,155" path="m81,r24,43l105,45r2,12l107,69r2,12l105,88r-3,12l100,112r,7l100,122r,9l97,141r-2,7l88,148r-14,7l57,155r-12,l33,155r-2,l21,155,10,143,5,131,2,124r,-9l5,105,5,93r,-2l5,86,7,81,5,57,2,38,,31,,24,,15r,l24,12,21,10r,-5l24,3r12,l48,,64,,76,r5,l81,xe" stroked="f">
              <v:path arrowok="t"/>
            </v:shape>
            <v:shape id="_x0000_s1062" style="position:absolute;left:2405;top:1731;width:79;height:195" coordsize="79,195" path="m,54l22,88r9,24l46,152r,40l48,192r9,3l67,195r7,l74,185r2,-2l76,173r3,-9l74,150r,-8l72,131r,-8l76,104,79,88,72,83,65,76,53,64,43,52,31,33,24,23,19,16,22,7,22,r,2l19,9,17,21,10,31,5,35,,42r,8l,52r,2l,54xe" stroked="f">
              <v:path arrowok="t"/>
            </v:shape>
            <v:shape id="_x0000_s1063" style="position:absolute;left:2524;top:1393;width:135;height:171" coordsize="135,171" path="m55,l10,9r,52l5,95,,121r33,36l90,157r5,2l107,169r9,2l124,164r2,-7l135,159r,l135,159r-4,-7l124,138,109,119r-9,-15l90,92,88,85,86,71,90,59,88,50,86,40,79,28,74,21,60,4,55,r,xe" fillcolor="#999" stroked="f">
              <v:path arrowok="t"/>
            </v:shape>
            <v:shape id="_x0000_s1064" style="position:absolute;left:978;top:1562;width:328;height:319" coordsize="328,319" path="m328,231r-24,50l266,300r-50,19l164,288r-52,-3l110,281r-5,-5l95,266,86,252,79,240,72,226,64,211,57,200,50,185r-2,-9l45,166r,l10,83,,21,17,,50,66r33,38l102,145r29,45l152,219r62,28l252,259r67,-14l328,231r,xe" fillcolor="#999" stroked="f">
              <v:path arrowok="t"/>
            </v:shape>
            <v:shape id="_x0000_s1065" style="position:absolute;left:1130;top:1443;width:136;height:164" coordsize="136,164" path="m133,14l107,59r-7,52l136,164r-50,l24,126,,88,7,42,57,26,74,r59,14l133,14xe" fillcolor="#666" stroked="f">
              <v:path arrowok="t"/>
            </v:shape>
            <v:shape id="_x0000_s1066" style="position:absolute;left:981;top:1485;width:335;height:346" coordsize="335,346" path="m,l16,36,45,93r31,81l128,234r28,45l192,310r33,12l282,312r29,-16l335,255r-19,67l235,346r-38,l192,343r-7,-2l173,334r-9,-5l149,319r-9,-9l130,303r,-3l126,291r-5,-10l114,267r-7,-12l99,243r-7,-9l88,224r,l38,155,14,77,,,,xe" fillcolor="#666" stroked="f">
              <v:path arrowok="t"/>
            </v:shape>
            <v:shape id="_x0000_s1067" style="position:absolute;left:1023;top:1233;width:276;height:231" coordsize="276,231" path="m259,174r17,-69l236,36,195,,105,19,55,52,22,107,,193r3,7l10,219r5,12l12,224,8,207r4,-14l17,174,27,157r7,-16l43,131r5,-12l53,119,91,81,133,48r3,-3l148,45r12,l171,48r5,4l181,64r,8l183,76r10,38l243,122r-3,38l259,174r,xe" fillcolor="#666" stroked="f">
              <v:path arrowok="t"/>
            </v:shape>
            <v:shape id="_x0000_s1068" style="position:absolute;left:2011;top:1414;width:454;height:307" coordsize="454,307" path="m152,33r17,27l195,67r5,16l235,107r-2,36l207,136,169,126r-69,l50,131,,176r19,5l60,171r35,l140,198r24,26l204,214r12,36l266,264r-5,7l259,286r-2,16l266,307r12,-5l290,295r9,-5l304,290r22,-42l354,224r21,-10l421,207r33,-31l444,126,421,93,432,60,352,33,292,12r-23,5l231,,190,,152,33r,xe" fillcolor="#4d4d4d" stroked="f">
              <v:path arrowok="t"/>
            </v:shape>
            <v:shape id="_x0000_s1069" style="position:absolute;left:2500;top:1607;width:207;height:186" coordsize="207,186" path="m27,21r33,l112,21,140,r67,21l162,33,133,66,105,88r12,67l62,147r-9,31l43,178r-16,8l8,181,3,178r,-19l3,145,,133r,-7l8,97,3,71,27,21r,xe" fillcolor="#4d4d4d" stroked="f">
              <v:path arrowok="t"/>
            </v:shape>
            <v:shape id="_x0000_s1070" style="position:absolute;left:1978;top:1945;width:601;height:281" coordsize="601,281" path="m280,l261,50r,33l266,126r52,12l401,162r50,33l489,231r52,5l601,226r-33,33l487,264,425,233r-14,48l366,221,335,190r-7,-7l313,178r-16,-9l280,162r-16,-5l252,150r-7,-3l245,147r-5,-21l218,95r-38,55l112,150,97,167r-28,l47,200,,250,24,178,47,138,116,95,161,50,221,17,280,r,xe" fillcolor="#4d4d4d" stroked="f">
              <v:path arrowok="t"/>
            </v:shape>
            <v:shape id="_x0000_s1071" style="position:absolute;left:1978;top:2202;width:413;height:302" coordsize="413,302" path="m,40l40,59r45,8l161,107r95,38l318,162r31,50l325,257r-45,-9l268,302r45,-16l359,262r28,-67l401,169r12,-36l332,107r-4,-5l318,98r-9,-5l299,90,287,86r-12,l261,83,247,81,235,79r-12,l202,74r-12,l169,67,150,52,131,45,114,36,95,33r-12,l69,26,52,14,40,2,36,,,40r,xe" fillcolor="#4d4d4d" stroked="f">
              <v:path arrowok="t"/>
            </v:shape>
            <v:shape id="_x0000_s1072" style="position:absolute;left:1130;top:1454;width:117;height:129" coordsize="117,129" path="m112,r5,46l55,79,45,112r-7,3l24,124r-14,5l5,122,3,108,3,91,,79,,77,38,27,112,r,xe" fillcolor="#1a1a1a" stroked="f">
              <v:path arrowok="t"/>
            </v:shape>
            <v:shape id="_x0000_s1073" style="position:absolute;left:1076;top:1250;width:109;height:102" coordsize="109,102" path="m2,50l,102,28,50,59,26r40,l102,21r5,-7l109,2,99,,80,,66,,54,,52,2,2,50r,xe" fillcolor="black" stroked="f">
              <v:path arrowok="t"/>
            </v:shape>
            <v:shape id="_x0000_s1074" style="position:absolute;left:1676;top:3168;width:236;height:543" coordsize="236,543" path="m17,117l53,r88,58l174,110r7,114l160,241r76,109l224,491r,2l224,500r2,12l228,527r,16l224,541r-7,-12l209,517r-9,-17l190,481r-7,-12l176,457r-7,-11l162,434r-7,-15l148,408r-7,-12l136,384r-7,-15l122,355r-8,-12l107,331,93,310,84,291,72,272,67,260,62,250r,l,143,17,117r,xe" fillcolor="#b3b3b3" stroked="f">
              <v:path arrowok="t"/>
            </v:shape>
            <v:shape id="_x0000_s1075" style="position:absolute;left:1410;top:2485;width:727;height:355" coordsize="727,355" path="m53,43r61,50l233,138r95,l407,234r102,35l649,303r78,2l672,348r-180,7l361,300r-52,43l247,336,214,236r12,-57l181,141r-40,l107,115r5,38l36,93,,,53,43r,xe" fillcolor="#4d4d4d" stroked="f">
              <v:path arrowok="t"/>
            </v:shape>
            <v:shape id="_x0000_s1076" style="position:absolute;left:1161;top:1793;width:145;height:197" coordsize="145,197" path="m,16l,97,22,197,98,133r4,-10l117,111,131,92r7,-12l138,69r,-10l138,45r2,-12l140,16r3,-7l143,r2,l86,33r-53,l,16r,xe" fillcolor="#4d4d4d" stroked="f">
              <v:path arrowok="t"/>
            </v:shape>
            <v:shape id="_x0000_s1077" style="position:absolute;left:26;top:3252;width:907;height:807" coordsize="907,807" path="m,l64,52r41,124l295,283,466,478,810,616r,l815,623r4,10l829,647r7,15l845,678r12,17l869,716r10,17l888,750r7,16l902,783r5,19l902,807r-11,-5l879,800r-17,-3l845,797r-21,-2l805,792r-19,l767,792r-21,-2l727,788r-19,l693,788r-19,l665,788,518,585,380,485r-7,-9l359,459,347,445,335,433,323,419,311,404,297,388,283,371,268,357,257,345,245,331r-10,-7l228,316r-5,-2l209,307r-12,-5l183,295r-14,-5l154,283r-9,-5l138,276r,l,116,,,,xe" fillcolor="#999" stroked="f">
              <v:path arrowok="t"/>
            </v:shape>
            <v:shape id="_x0000_s1078" style="position:absolute;left:2163;top:2135;width:147;height:119" coordsize="147,119" path="m93,r38,5l147,31,112,60,93,103,74,119,26,103,,81,10,60,36,41,45,10,93,r,xe" fillcolor="#e6e6e6" stroked="f">
              <v:path arrowok="t"/>
            </v:shape>
            <v:shape id="_x0000_s1079" style="position:absolute;left:1859;top:2892;width:190;height:79" coordsize="190,79" path="m,55l60,31,171,7,190,,176,46r-5,2l162,60r-15,9l136,74,119,72r-17,l83,72,67,74r-17,l36,76r-10,l24,79,,55r,xe" fillcolor="#b3b3b3" stroked="f">
              <v:path arrowok="t"/>
            </v:shape>
            <v:shape id="_x0000_s1080" style="position:absolute;left:1617;top:3038;width:152;height:230" coordsize="152,230" path="m152,l76,40,,140r10,90l10,226r4,-7l21,204,31,192r7,-16l48,164r7,-15l62,145,76,135r19,-9l112,111r9,-16l121,80r3,-14l128,50r7,-15l140,21,145,9,150,r2,l152,xe" fillcolor="gray" stroked="f">
              <v:path arrowok="t"/>
            </v:shape>
            <v:shape id="_x0000_s1081" style="position:absolute;left:537;top:2578;width:622;height:983" coordsize="622,983" path="m,2r4,l19,10r7,2l38,19r14,7l64,36r14,7l95,55r12,12l123,83r17,15l154,117r9,7l168,136r7,9l185,160r5,9l197,181r4,14l209,212r7,14l223,243r7,17l237,279r5,16l249,314r7,17l263,352r5,19l275,390r7,20l289,431r5,17l299,467r5,16l311,502r4,17l320,536r5,14l330,567r2,12l334,590r3,12l342,614r2,15l346,640r,5l346,657r,14l349,690r2,17l353,729r3,21l361,771r,19l365,812r,16l370,848r2,11l375,871r,7l377,883r7,100l622,959,434,940r-2,-7l429,919r-2,-12l427,895r-2,-14l425,867r-5,-19l420,831r-5,-22l415,790r-5,-23l408,745r-2,-21l403,702r-4,-14l396,676r-2,-14l391,648r-4,-17l384,617r-4,-15l377,588r-5,-17l368,555r-5,-17l358,524r-5,-17l349,490r-5,-16l342,460r-8,-17l330,426r-5,-16l320,395r-5,-16l311,364r-5,-14l304,338,294,312r-7,-22l280,271r-3,-11l270,245r-4,-14l261,217r-5,-12l251,191r-4,-15l242,164r-5,-9l225,131r-9,-17l204,98,192,91,182,86r-2,2l185,95r7,7l194,107r-2,-2l185,98r-7,-5l166,83,154,71,135,55,118,43,102,31,88,24,73,17,61,10,50,5,40,5,19,,9,,,,,2r,xe" fillcolor="#4d4d4d" stroked="f">
              <v:path arrowok="t"/>
            </v:shape>
            <v:shape id="_x0000_s1082" style="position:absolute;left:1178;top:1962;width:147;height:376" coordsize="147,376" path="m,l9,197,40,321r60,55l147,376,83,280r-2,-4l78,266,73,252,71,240,64,221,59,209,54,195r,-7l50,173,47,154,43,133,38,111,33,88,31,66,28,54r,-2l,,,xe" fillcolor="gray" stroked="f">
              <v:path arrowok="t"/>
            </v:shape>
            <v:shape id="_x0000_s1083" style="position:absolute;left:1786;top:819;width:361;height:328" coordsize="361,328" path="m,36r,2l4,48,9,59r7,17l23,93r10,16l40,121r7,12l52,138r12,14l73,167r15,19l97,197r10,15l111,221r5,5l116,228r,12l118,255r5,19l128,290r9,17l145,319r14,5l171,324r19,2l209,326r21,2l249,326r19,l285,321r16,-7l311,300r12,-19l332,259r12,-19l349,219r7,-19l358,183r3,-9l351,159,337,140,325,128,315,117,304,105,294,93,280,78,268,67,256,55,244,45,230,36,220,28,209,21r-8,l180,14,166,9,152,5r-15,l114,,90,2,76,2,61,5,50,5,42,7,26,9r-7,8l4,28,,36r,xe" fillcolor="#ebebeb" stroked="f">
              <v:path arrowok="t"/>
            </v:shape>
            <v:shape id="_x0000_s1084" style="position:absolute;left:1864;top:864;width:256;height:250" coordsize="256,250" path="m,29r2,7l12,60r5,12l24,83r5,10l36,102r2,5l45,117r7,12l62,141r7,9l76,162r5,7l83,174r,l83,183r,12l88,210r2,12l97,233r8,8l114,245r7,l135,245r15,3l164,250r14,-2l192,248r12,-3l216,241r7,-12l230,214r7,-16l247,183r2,-16l254,152r,-14l256,133r-7,-11l240,107,226,88,211,72,192,50,173,36,157,22,142,17,128,12,116,10,107,5r-7,l81,,64,3,43,5,31,7,19,7r-5,7l2,24,,29r,xe" fillcolor="#f5f5f5" stroked="f">
              <v:path arrowok="t"/>
            </v:shape>
            <v:shape id="_x0000_s1085" style="position:absolute;left:1916;top:907;width:190;height:186" coordsize="190,186" path="m,19r3,7l10,43r7,19l26,76r8,10l45,105r12,14l62,129r,7l67,155r4,19l86,183r14,l121,186r19,l159,181r5,-10l169,162r5,-12l181,138r7,-24l190,98,183,88r-5,-9l166,64,155,52,140,38,128,24,114,14r-7,-2l88,5,74,2,60,,48,2,34,2,22,5r-7,l10,9,3,14,,19r,xe" stroked="f">
              <v:path arrowok="t"/>
            </v:shape>
            <v:shape id="_x0000_s1086" style="position:absolute;left:496;top:2250;width:869;height:935" coordsize="869,935" path="m216,r-7,4l195,21,185,33r-4,14l171,64r,17l162,95r-12,16l138,126r-14,14l107,152r-12,9l88,166r-5,5l,216r26,41l26,257r8,l41,259r14,7l69,271r14,7l105,285r21,10l143,302r19,12l181,323r23,15l219,350r19,14l252,378r17,14l278,407r12,19l295,433r4,12l307,457r7,14l318,480r8,12l330,507r7,14l342,533r7,14l354,561r7,15l371,599r9,24l390,647r9,24l404,690r7,17l416,721r7,12l425,747r7,21l435,788r7,19l444,823r7,15l459,849r9,8l473,857r12,2l499,861r21,5l542,871r23,5l577,878r15,5l606,885r14,5l644,895r26,7l694,907r23,7l736,918r19,8l770,930r12,5l793,933r17,-10l827,907r16,-20l855,864r10,-19l869,828r,-10l862,811r-5,-12l848,785r-7,-19l834,754r-5,-12l822,730r-5,-12l810,704r-7,-12l796,678r-5,-12l782,649r-8,-14l767,621r-7,-14l751,592r-7,-14l736,564r-7,-12l722,538r-7,-15l708,509r-7,-12l687,476,675,457,660,435,646,416,632,395,618,376,601,354,587,335,573,316,558,297,542,276,527,259,513,240,499,226,485,211,473,197,461,185r-7,-7l442,166,430,154,416,142,404,130,390,116,375,102,361,88,349,76,335,61,321,50,309,38,299,31,283,19r-7,-5l259,9,240,7,223,r-7,l216,xe" fillcolor="#4d4d4d" stroked="f">
              <v:path arrowok="t"/>
            </v:shape>
            <v:shape id="_x0000_s1087" style="position:absolute;left:798;top:557;width:593;height:1150" coordsize="593,1150" path="m392,r-5,5l380,17,368,36,358,57,344,76r-7,19l332,110r5,7l342,114r12,-4l366,102r14,-4l389,88r12,-7l406,76r5,l451,74r36,12l536,52r57,19l555,95,432,131r-66,43l358,174r-11,l328,174r-19,5l285,183r-19,10l252,202r-5,17l240,233r-7,19l218,271r-12,19l192,307r-9,14l173,331r,5l138,452r78,-38l249,452r-35,34l166,564r12,48l242,583r71,-19l344,590r36,-78l546,431r-45,64l408,545r41,26l411,614r-62,l299,643r-38,28l206,724r-28,64l166,843,104,812,90,907,64,933r5,100l107,1081r-5,2l95,1093r-12,12l73,1121r-14,15l50,1147r-10,3l40,1150r-2,-12l35,1121r-2,-16l31,1083r-5,-19l24,1050r,-10l24,1038r-3,-10l19,1009,16,995r,-17l16,962r,-17l14,928,12,909,9,895r,-17l9,864r,-12l9,845r,-5l7,828r,-16l5,790r,-16l2,750,,733,,721r,-2l28,493r,-7l33,469r2,-12l40,445r3,-14l47,419r3,-17l54,388r5,-14l64,364r5,-21l73,333r,-12l81,305r4,-22l95,262r7,-22l109,221r5,-11l119,205,249,90,392,r,xe" fillcolor="gray" stroked="f">
              <v:path arrowok="t"/>
            </v:shape>
            <v:shape id="_x0000_s1088" style="position:absolute;left:966;top:1014;width:212;height:233" coordsize="212,233" path="m209,17l117,76,212,55r-5,5l200,76,188,91r-12,7l162,100r-7,7l148,117r-7,7l131,129r-12,14l105,160,93,181,79,198,67,217,57,229r,4l57,141r-4,l46,141r-12,2l22,145,,143r,-7l8,117,17,98,27,81,43,69,55,60,74,50,86,43r14,-5l114,33r15,-4l141,22r14,-8l167,10,179,7,195,r7,l209,17r,xe" fillcolor="#4d4d4d" stroked="f">
              <v:path arrowok="t"/>
            </v:shape>
            <v:shape id="_x0000_s1089" style="position:absolute;left:1950;top:2257;width:78;height:193" coordsize="78,193" path="m26,l7,59,,140r26,53l73,140,59,88,78,43,68,4,26,r,xe" fillcolor="#4d4d4d" stroked="f">
              <v:path arrowok="t"/>
            </v:shape>
          </v:group>
        </w:pict>
      </w:r>
      <w:r w:rsidRPr="00117F7B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117F7B">
        <w:rPr>
          <w:rFonts w:ascii="Times New Roman" w:hAnsi="Times New Roman" w:cs="Times New Roman"/>
        </w:rPr>
        <w:t>---  30 Ağustos  1922   ( Kurtuluş Savaşının Kazanılması )</w:t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</w:rPr>
      </w:pPr>
      <w:r w:rsidRPr="00117F7B"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117F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117F7B">
        <w:rPr>
          <w:rFonts w:ascii="Times New Roman" w:hAnsi="Times New Roman" w:cs="Times New Roman"/>
        </w:rPr>
        <w:t>---  29 Ekim  1923   ( Cumhuriyetin ilanı )</w:t>
      </w:r>
    </w:p>
    <w:p w:rsidR="00DF6D61" w:rsidRPr="00117F7B" w:rsidRDefault="00DF6D61" w:rsidP="00FF51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750"/>
        </w:tabs>
        <w:spacing w:line="240" w:lineRule="auto"/>
        <w:rPr>
          <w:rFonts w:ascii="Times New Roman" w:hAnsi="Times New Roman" w:cs="Times New Roman"/>
        </w:rPr>
      </w:pPr>
      <w:r w:rsidRPr="00117F7B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117F7B">
        <w:rPr>
          <w:rFonts w:ascii="Times New Roman" w:hAnsi="Times New Roman" w:cs="Times New Roman"/>
        </w:rPr>
        <w:t>---  23 Nisan   1920  ( T.B.M.M nin açılışı )</w:t>
      </w:r>
      <w:r w:rsidRPr="00117F7B">
        <w:rPr>
          <w:rFonts w:ascii="Times New Roman" w:hAnsi="Times New Roman" w:cs="Times New Roman"/>
        </w:rPr>
        <w:tab/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  <w:b/>
          <w:bCs/>
        </w:rPr>
      </w:pPr>
      <w:r w:rsidRPr="00117F7B">
        <w:rPr>
          <w:rFonts w:ascii="Times New Roman" w:hAnsi="Times New Roman" w:cs="Times New Roman"/>
          <w:b/>
          <w:bCs/>
        </w:rPr>
        <w:t>Yukarıdaki olayları verilmiş tarihleri kr</w:t>
      </w:r>
      <w:r>
        <w:rPr>
          <w:rFonts w:ascii="Times New Roman" w:hAnsi="Times New Roman" w:cs="Times New Roman"/>
          <w:b/>
          <w:bCs/>
        </w:rPr>
        <w:t>onolojik olarak sıralayınız. ( Toplam 4</w:t>
      </w:r>
      <w:r w:rsidRPr="00117F7B">
        <w:rPr>
          <w:rFonts w:ascii="Times New Roman" w:hAnsi="Times New Roman" w:cs="Times New Roman"/>
          <w:b/>
          <w:bCs/>
        </w:rPr>
        <w:t xml:space="preserve"> puan )</w:t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  <w:b/>
          <w:bCs/>
        </w:rPr>
      </w:pPr>
      <w:r w:rsidRPr="00117F7B">
        <w:rPr>
          <w:rFonts w:ascii="Times New Roman" w:hAnsi="Times New Roman" w:cs="Times New Roman"/>
          <w:b/>
          <w:bCs/>
        </w:rPr>
        <w:t>1…………………………………………………</w:t>
      </w:r>
      <w:r>
        <w:rPr>
          <w:rFonts w:ascii="Times New Roman" w:hAnsi="Times New Roman" w:cs="Times New Roman"/>
          <w:b/>
          <w:bCs/>
        </w:rPr>
        <w:t xml:space="preserve">……………… </w:t>
      </w:r>
      <w:r w:rsidRPr="00117F7B">
        <w:rPr>
          <w:rFonts w:ascii="Times New Roman" w:hAnsi="Times New Roman" w:cs="Times New Roman"/>
          <w:b/>
          <w:bCs/>
        </w:rPr>
        <w:t>2…………………………………………</w:t>
      </w:r>
      <w:r>
        <w:rPr>
          <w:rFonts w:ascii="Times New Roman" w:hAnsi="Times New Roman" w:cs="Times New Roman"/>
          <w:b/>
          <w:bCs/>
        </w:rPr>
        <w:t>……….</w:t>
      </w:r>
    </w:p>
    <w:p w:rsidR="00DF6D61" w:rsidRPr="00117F7B" w:rsidRDefault="00DF6D61" w:rsidP="00FF51B5">
      <w:pPr>
        <w:spacing w:line="240" w:lineRule="auto"/>
        <w:rPr>
          <w:rFonts w:ascii="Times New Roman" w:hAnsi="Times New Roman" w:cs="Times New Roman"/>
          <w:b/>
          <w:bCs/>
        </w:rPr>
      </w:pPr>
    </w:p>
    <w:p w:rsidR="00DF6D61" w:rsidRDefault="00DF6D61" w:rsidP="00FF51B5">
      <w:pPr>
        <w:spacing w:line="240" w:lineRule="auto"/>
        <w:rPr>
          <w:rFonts w:ascii="Times New Roman" w:hAnsi="Times New Roman" w:cs="Times New Roman"/>
          <w:b/>
          <w:bCs/>
        </w:rPr>
      </w:pPr>
      <w:r w:rsidRPr="00117F7B">
        <w:rPr>
          <w:rFonts w:ascii="Times New Roman" w:hAnsi="Times New Roman" w:cs="Times New Roman"/>
          <w:b/>
          <w:bCs/>
        </w:rPr>
        <w:t>3…………………………………………………</w:t>
      </w:r>
      <w:r>
        <w:rPr>
          <w:rFonts w:ascii="Times New Roman" w:hAnsi="Times New Roman" w:cs="Times New Roman"/>
          <w:b/>
          <w:bCs/>
        </w:rPr>
        <w:t xml:space="preserve">………………  </w:t>
      </w:r>
      <w:r w:rsidRPr="00117F7B">
        <w:rPr>
          <w:rFonts w:ascii="Times New Roman" w:hAnsi="Times New Roman" w:cs="Times New Roman"/>
          <w:b/>
          <w:bCs/>
        </w:rPr>
        <w:t>4…………………………………………</w:t>
      </w:r>
      <w:r>
        <w:rPr>
          <w:rFonts w:ascii="Times New Roman" w:hAnsi="Times New Roman" w:cs="Times New Roman"/>
          <w:b/>
          <w:bCs/>
        </w:rPr>
        <w:t>……….</w:t>
      </w:r>
    </w:p>
    <w:p w:rsidR="00DF6D61" w:rsidRDefault="00DF6D61" w:rsidP="00FF51B5">
      <w:pPr>
        <w:spacing w:line="240" w:lineRule="auto"/>
        <w:rPr>
          <w:rFonts w:ascii="Cambria" w:hAnsi="Cambria" w:cs="Cambria"/>
          <w:b/>
          <w:bCs/>
        </w:rPr>
      </w:pPr>
    </w:p>
    <w:p w:rsidR="00DF6D61" w:rsidRPr="00FF51B5" w:rsidRDefault="00DF6D61" w:rsidP="00543EC2">
      <w:pPr>
        <w:spacing w:line="240" w:lineRule="auto"/>
        <w:rPr>
          <w:rFonts w:ascii="Times New Roman" w:hAnsi="Times New Roman" w:cs="Times New Roman"/>
          <w:b/>
          <w:bCs/>
        </w:rPr>
      </w:pPr>
      <w:r>
        <w:rPr>
          <w:rFonts w:ascii="Cambria" w:hAnsi="Cambria" w:cs="Cambria"/>
          <w:b/>
          <w:bCs/>
        </w:rPr>
        <w:t>E</w:t>
      </w:r>
      <w:r w:rsidRPr="00CA4F02">
        <w:rPr>
          <w:rFonts w:ascii="Cambria" w:hAnsi="Cambria" w:cs="Cambria"/>
          <w:b/>
          <w:bCs/>
        </w:rPr>
        <w:t>) Aşağıda verilen çoktan seçmeli soruları cevaplandırınız ;</w:t>
      </w:r>
      <w:r>
        <w:rPr>
          <w:rFonts w:ascii="Cambria" w:hAnsi="Cambria" w:cs="Cambria"/>
          <w:b/>
          <w:bCs/>
        </w:rPr>
        <w:t>(Her soru 5 puan)</w:t>
      </w:r>
    </w:p>
    <w:p w:rsidR="00DF6D61" w:rsidRPr="00A50801" w:rsidRDefault="00DF6D61" w:rsidP="008117F7">
      <w:pPr>
        <w:spacing w:after="0"/>
        <w:jc w:val="both"/>
        <w:rPr>
          <w:rFonts w:ascii="Cambria" w:hAnsi="Cambria" w:cs="Cambria"/>
          <w:b/>
          <w:bCs/>
        </w:rPr>
      </w:pPr>
      <w:r w:rsidRPr="00CA4F02">
        <w:rPr>
          <w:rFonts w:ascii="Cambria" w:hAnsi="Cambria" w:cs="Cambria"/>
          <w:b/>
          <w:bCs/>
        </w:rPr>
        <w:t xml:space="preserve">1. </w:t>
      </w:r>
      <w:r w:rsidRPr="00A50801">
        <w:rPr>
          <w:rFonts w:ascii="Cambria" w:hAnsi="Cambria" w:cs="Cambria"/>
          <w:b/>
          <w:bCs/>
        </w:rPr>
        <w:t>Aşağıda verilen fiziksel özelliklerden sadece kişiye ait bir özelliktir?</w:t>
      </w:r>
    </w:p>
    <w:p w:rsidR="00DF6D61" w:rsidRDefault="00DF6D61" w:rsidP="008117F7">
      <w:pPr>
        <w:spacing w:after="0"/>
        <w:jc w:val="both"/>
        <w:rPr>
          <w:rFonts w:ascii="Cambria" w:hAnsi="Cambria" w:cs="Cambria"/>
          <w:noProof/>
        </w:rPr>
      </w:pPr>
      <w:r>
        <w:rPr>
          <w:noProof/>
        </w:rPr>
        <w:pict>
          <v:shape id="Resim 162" o:spid="_x0000_s1090" type="#_x0000_t75" alt="YTTT" style="position:absolute;left:0;text-align:left;margin-left:285.05pt;margin-top:3pt;width:57.95pt;height:42.9pt;z-index:-251659776;visibility:visible">
            <v:imagedata r:id="rId10" o:title=""/>
          </v:shape>
        </w:pict>
      </w:r>
      <w:r w:rsidRPr="00C92824">
        <w:rPr>
          <w:rFonts w:ascii="Cambria" w:hAnsi="Cambria" w:cs="Cambria"/>
          <w:b/>
          <w:bCs/>
        </w:rPr>
        <w:t xml:space="preserve">   A)</w:t>
      </w:r>
      <w:r w:rsidRPr="00A50801">
        <w:rPr>
          <w:rFonts w:ascii="Cambria" w:hAnsi="Cambria" w:cs="Cambria"/>
        </w:rPr>
        <w:t xml:space="preserve"> </w:t>
      </w:r>
      <w:r w:rsidRPr="006009C2">
        <w:rPr>
          <w:rFonts w:ascii="Cambria" w:hAnsi="Cambria" w:cs="Cambria"/>
          <w:noProof/>
        </w:rPr>
        <w:pict>
          <v:shape id="Resim 73" o:spid="_x0000_i1030" type="#_x0000_t75" style="width:49.5pt;height:35.25pt;visibility:visible">
            <v:imagedata r:id="rId11" o:title=""/>
          </v:shape>
        </w:pict>
      </w:r>
      <w:r>
        <w:rPr>
          <w:rFonts w:ascii="Cambria" w:hAnsi="Cambria" w:cs="Cambria"/>
        </w:rPr>
        <w:t xml:space="preserve">        </w:t>
      </w:r>
      <w:r w:rsidRPr="00C92824">
        <w:rPr>
          <w:rFonts w:ascii="Cambria" w:hAnsi="Cambria" w:cs="Cambria"/>
          <w:b/>
          <w:bCs/>
        </w:rPr>
        <w:t>B)</w:t>
      </w:r>
      <w:r w:rsidRPr="00A50801">
        <w:rPr>
          <w:rFonts w:ascii="Cambria" w:hAnsi="Cambria" w:cs="Cambria"/>
        </w:rPr>
        <w:t xml:space="preserve"> </w:t>
      </w:r>
      <w:r w:rsidRPr="006009C2">
        <w:rPr>
          <w:rFonts w:ascii="Cambria" w:hAnsi="Cambria" w:cs="Cambria"/>
          <w:noProof/>
        </w:rPr>
        <w:pict>
          <v:shape id="Resim 94" o:spid="_x0000_i1031" type="#_x0000_t75" style="width:53.25pt;height:38.25pt;visibility:visible">
            <v:imagedata r:id="rId12" o:title=""/>
          </v:shape>
        </w:pict>
      </w:r>
      <w:r>
        <w:rPr>
          <w:rFonts w:ascii="Cambria" w:hAnsi="Cambria" w:cs="Cambria"/>
        </w:rPr>
        <w:t xml:space="preserve">          </w:t>
      </w:r>
      <w:r w:rsidRPr="00C92824">
        <w:rPr>
          <w:rFonts w:ascii="Cambria" w:hAnsi="Cambria" w:cs="Cambria"/>
          <w:b/>
          <w:bCs/>
        </w:rPr>
        <w:t>C)</w:t>
      </w:r>
      <w:r w:rsidRPr="00A50801">
        <w:rPr>
          <w:rFonts w:ascii="Cambria" w:hAnsi="Cambria" w:cs="Cambria"/>
        </w:rPr>
        <w:t xml:space="preserve"> </w:t>
      </w:r>
      <w:r w:rsidRPr="006009C2">
        <w:rPr>
          <w:rFonts w:ascii="Cambria" w:hAnsi="Cambria" w:cs="Cambria"/>
          <w:noProof/>
        </w:rPr>
        <w:pict>
          <v:shape id="Resim 85" o:spid="_x0000_i1032" type="#_x0000_t75" style="width:37.5pt;height:42pt;visibility:visible">
            <v:imagedata r:id="rId13" o:title=""/>
          </v:shape>
        </w:pict>
      </w:r>
      <w:r>
        <w:rPr>
          <w:rFonts w:ascii="Cambria" w:hAnsi="Cambria" w:cs="Cambria"/>
        </w:rPr>
        <w:t xml:space="preserve">             </w:t>
      </w:r>
      <w:r w:rsidRPr="00C92824">
        <w:rPr>
          <w:rFonts w:ascii="Cambria" w:hAnsi="Cambria" w:cs="Cambria"/>
          <w:b/>
          <w:bCs/>
        </w:rPr>
        <w:t>D)</w:t>
      </w:r>
      <w:r w:rsidRPr="00A50801">
        <w:rPr>
          <w:rFonts w:ascii="Cambria" w:hAnsi="Cambria" w:cs="Cambria"/>
        </w:rPr>
        <w:t xml:space="preserve"> </w:t>
      </w:r>
    </w:p>
    <w:p w:rsidR="00DF6D61" w:rsidRDefault="00DF6D61" w:rsidP="000304BB">
      <w:pPr>
        <w:spacing w:after="0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noProof/>
        </w:rPr>
        <w:t xml:space="preserve">        </w:t>
      </w:r>
      <w:r w:rsidRPr="008A54C4">
        <w:rPr>
          <w:rFonts w:ascii="Cambria" w:hAnsi="Cambria" w:cs="Cambria"/>
          <w:b/>
          <w:bCs/>
        </w:rPr>
        <w:t>saç rengi               parmak izi                    ağırlığı                      göz rengi</w:t>
      </w:r>
    </w:p>
    <w:p w:rsidR="00DF6D61" w:rsidRPr="000304BB" w:rsidRDefault="00DF6D61" w:rsidP="000304BB">
      <w:pPr>
        <w:spacing w:after="0"/>
        <w:jc w:val="both"/>
        <w:rPr>
          <w:rFonts w:ascii="Cambria" w:hAnsi="Cambria" w:cs="Cambria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4387"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            *Mevlana; “Ne olursan ol, yine gel.” demiştir.    </w:t>
      </w:r>
    </w:p>
    <w:p w:rsidR="00DF6D61" w:rsidRDefault="00DF6D61" w:rsidP="000304BB">
      <w:pPr>
        <w:tabs>
          <w:tab w:val="left" w:pos="360"/>
          <w:tab w:val="left" w:pos="1498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*Emre sadece kendi isteklerine öncelik verir.</w:t>
      </w:r>
    </w:p>
    <w:p w:rsidR="00DF6D61" w:rsidRDefault="00DF6D61" w:rsidP="000304BB">
      <w:pPr>
        <w:tabs>
          <w:tab w:val="left" w:pos="360"/>
          <w:tab w:val="left" w:pos="1498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*Füsun Hanım ve Melda Hanım her türlü farklılıklarını anlayışla karşılar.</w:t>
      </w:r>
    </w:p>
    <w:p w:rsidR="00DF6D61" w:rsidRDefault="00DF6D61" w:rsidP="000304BB">
      <w:pPr>
        <w:tabs>
          <w:tab w:val="left" w:pos="360"/>
          <w:tab w:val="left" w:pos="1498"/>
        </w:tabs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*Serdar tüm arkadaşlarıyla iyi geçinmektedir.</w:t>
      </w:r>
    </w:p>
    <w:p w:rsidR="00DF6D61" w:rsidRPr="00544387" w:rsidRDefault="00DF6D61" w:rsidP="000304BB">
      <w:pPr>
        <w:tabs>
          <w:tab w:val="left" w:pos="360"/>
          <w:tab w:val="left" w:pos="1498"/>
        </w:tabs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 w:rsidRPr="00544387">
        <w:rPr>
          <w:rFonts w:ascii="Times New Roman" w:hAnsi="Times New Roman" w:cs="Times New Roman"/>
          <w:b/>
          <w:bCs/>
          <w:sz w:val="24"/>
          <w:szCs w:val="24"/>
        </w:rPr>
        <w:t xml:space="preserve">Yukarıda verilen bilgilere göre kimin hoşgörülü olduğu </w:t>
      </w:r>
      <w:r w:rsidRPr="00544387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söylenemez.</w:t>
      </w:r>
    </w:p>
    <w:p w:rsidR="00DF6D61" w:rsidRDefault="00DF6D61" w:rsidP="000304BB">
      <w:pPr>
        <w:spacing w:after="0"/>
        <w:jc w:val="both"/>
        <w:rPr>
          <w:rFonts w:ascii="Cambria" w:hAnsi="Cambria" w:cs="Cambria"/>
          <w:b/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44387">
        <w:rPr>
          <w:rFonts w:ascii="Times New Roman" w:hAnsi="Times New Roman" w:cs="Times New Roman"/>
          <w:b/>
          <w:bCs/>
          <w:sz w:val="24"/>
          <w:szCs w:val="24"/>
        </w:rPr>
        <w:t>A-</w:t>
      </w:r>
      <w:r>
        <w:rPr>
          <w:rFonts w:ascii="Times New Roman" w:hAnsi="Times New Roman" w:cs="Times New Roman"/>
          <w:sz w:val="24"/>
          <w:szCs w:val="24"/>
        </w:rPr>
        <w:t xml:space="preserve">Mevlana             </w:t>
      </w:r>
      <w:r w:rsidRPr="00544387">
        <w:rPr>
          <w:rFonts w:ascii="Times New Roman" w:hAnsi="Times New Roman" w:cs="Times New Roman"/>
          <w:b/>
          <w:bCs/>
          <w:sz w:val="24"/>
          <w:szCs w:val="24"/>
        </w:rPr>
        <w:t>B-</w:t>
      </w:r>
      <w:r>
        <w:rPr>
          <w:rFonts w:ascii="Times New Roman" w:hAnsi="Times New Roman" w:cs="Times New Roman"/>
          <w:sz w:val="24"/>
          <w:szCs w:val="24"/>
        </w:rPr>
        <w:t xml:space="preserve"> Füsun ve Melda Hanım        </w:t>
      </w:r>
      <w:r w:rsidRPr="00544387">
        <w:rPr>
          <w:rFonts w:ascii="Times New Roman" w:hAnsi="Times New Roman" w:cs="Times New Roman"/>
          <w:b/>
          <w:bCs/>
          <w:sz w:val="24"/>
          <w:szCs w:val="24"/>
        </w:rPr>
        <w:t>C-</w:t>
      </w:r>
      <w:r>
        <w:rPr>
          <w:rFonts w:ascii="Times New Roman" w:hAnsi="Times New Roman" w:cs="Times New Roman"/>
          <w:sz w:val="24"/>
          <w:szCs w:val="24"/>
        </w:rPr>
        <w:t xml:space="preserve"> Emre          </w:t>
      </w:r>
      <w:r w:rsidRPr="00544387">
        <w:rPr>
          <w:rFonts w:ascii="Times New Roman" w:hAnsi="Times New Roman" w:cs="Times New Roman"/>
          <w:b/>
          <w:bCs/>
          <w:sz w:val="24"/>
          <w:szCs w:val="24"/>
        </w:rPr>
        <w:t>D-</w:t>
      </w:r>
      <w:r>
        <w:rPr>
          <w:rFonts w:ascii="Times New Roman" w:hAnsi="Times New Roman" w:cs="Times New Roman"/>
          <w:sz w:val="24"/>
          <w:szCs w:val="24"/>
        </w:rPr>
        <w:t xml:space="preserve"> Serdar                                                                    </w:t>
      </w:r>
      <w:r>
        <w:rPr>
          <w:noProof/>
        </w:rPr>
        <w:pict>
          <v:rect id="_x0000_s1091" style="position:absolute;left:0;text-align:left;margin-left:355.9pt;margin-top:12.85pt;width:65.65pt;height:82.95pt;z-index:251657728;mso-wrap-style:none;mso-position-horizontal-relative:text;mso-position-vertical-relative:text" filled="f" stroked="f">
            <v:textbox inset="1mm,1mm,1mm,1mm">
              <w:txbxContent>
                <w:p w:rsidR="00DF6D61" w:rsidRDefault="00DF6D61" w:rsidP="008117F7">
                  <w:pPr>
                    <w:rPr>
                      <w:rFonts w:cs="Times New Roman"/>
                    </w:rPr>
                  </w:pPr>
                </w:p>
              </w:txbxContent>
            </v:textbox>
          </v:rect>
        </w:pict>
      </w:r>
    </w:p>
    <w:p w:rsidR="00DF6D61" w:rsidRPr="00F37781" w:rsidRDefault="00DF6D61" w:rsidP="008117F7">
      <w:pPr>
        <w:spacing w:after="0"/>
        <w:rPr>
          <w:rFonts w:ascii="Cambria" w:hAnsi="Cambria" w:cs="Cambria"/>
        </w:rPr>
      </w:pPr>
    </w:p>
    <w:p w:rsidR="00DF6D61" w:rsidRPr="00DA5890" w:rsidRDefault="00DF6D61" w:rsidP="008117F7">
      <w:pPr>
        <w:shd w:val="clear" w:color="auto" w:fill="FFFFFF"/>
        <w:spacing w:after="0"/>
        <w:rPr>
          <w:rFonts w:ascii="Cambria" w:hAnsi="Cambria" w:cs="Cambria"/>
        </w:rPr>
      </w:pPr>
      <w:r w:rsidRPr="00CA4F02">
        <w:rPr>
          <w:rFonts w:ascii="Cambria" w:hAnsi="Cambria" w:cs="Cambria"/>
          <w:b/>
          <w:bCs/>
        </w:rPr>
        <w:t>3.</w:t>
      </w:r>
      <w:r w:rsidRPr="00DA5890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       </w:t>
      </w:r>
      <w:r w:rsidRPr="00DA5890">
        <w:rPr>
          <w:rFonts w:ascii="Cambria" w:hAnsi="Cambria" w:cs="Cambria"/>
          <w:b/>
          <w:bCs/>
          <w:color w:val="000000"/>
        </w:rPr>
        <w:t>I.</w:t>
      </w:r>
      <w:r w:rsidRPr="00DA5890">
        <w:rPr>
          <w:rFonts w:ascii="Cambria" w:hAnsi="Cambria" w:cs="Cambria"/>
          <w:color w:val="000000"/>
        </w:rPr>
        <w:t xml:space="preserve">     torun sahibi olmak</w:t>
      </w:r>
      <w:r>
        <w:rPr>
          <w:rFonts w:ascii="Cambria" w:hAnsi="Cambria" w:cs="Cambria"/>
        </w:rPr>
        <w:t xml:space="preserve">                </w:t>
      </w:r>
      <w:r w:rsidRPr="00DA5890">
        <w:rPr>
          <w:rFonts w:ascii="Cambria" w:hAnsi="Cambria" w:cs="Cambria"/>
          <w:b/>
          <w:bCs/>
          <w:color w:val="000000"/>
          <w:lang w:val="en-US"/>
        </w:rPr>
        <w:t>II</w:t>
      </w:r>
      <w:r w:rsidRPr="00DA5890">
        <w:rPr>
          <w:rFonts w:ascii="Cambria" w:hAnsi="Cambria" w:cs="Cambria"/>
          <w:color w:val="000000"/>
          <w:lang w:val="en-US"/>
        </w:rPr>
        <w:t xml:space="preserve">.    </w:t>
      </w:r>
      <w:r w:rsidRPr="00DA5890">
        <w:rPr>
          <w:rFonts w:ascii="Cambria" w:hAnsi="Cambria" w:cs="Cambria"/>
          <w:color w:val="000000"/>
        </w:rPr>
        <w:t>yürümeyi öğrenmek</w:t>
      </w:r>
    </w:p>
    <w:p w:rsidR="00DF6D61" w:rsidRPr="008471F7" w:rsidRDefault="00DF6D61" w:rsidP="008117F7">
      <w:pPr>
        <w:shd w:val="clear" w:color="auto" w:fill="FFFFFF"/>
        <w:spacing w:after="0"/>
        <w:rPr>
          <w:rFonts w:ascii="Cambria" w:hAnsi="Cambria" w:cs="Cambria"/>
        </w:rPr>
      </w:pPr>
      <w:r w:rsidRPr="00DA5890">
        <w:rPr>
          <w:rFonts w:ascii="Cambria" w:hAnsi="Cambria" w:cs="Cambria"/>
          <w:color w:val="000000"/>
          <w:lang w:val="en-US"/>
        </w:rPr>
        <w:t xml:space="preserve">           </w:t>
      </w:r>
      <w:r>
        <w:rPr>
          <w:rFonts w:ascii="Cambria" w:hAnsi="Cambria" w:cs="Cambria"/>
          <w:color w:val="000000"/>
          <w:lang w:val="en-US"/>
        </w:rPr>
        <w:t xml:space="preserve">  </w:t>
      </w:r>
      <w:r w:rsidRPr="00DA5890">
        <w:rPr>
          <w:rFonts w:ascii="Cambria" w:hAnsi="Cambria" w:cs="Cambria"/>
          <w:b/>
          <w:bCs/>
          <w:color w:val="000000"/>
          <w:lang w:val="en-US"/>
        </w:rPr>
        <w:t>III.</w:t>
      </w:r>
      <w:r w:rsidRPr="00DA5890">
        <w:rPr>
          <w:rFonts w:ascii="Cambria" w:hAnsi="Cambria" w:cs="Cambria"/>
          <w:color w:val="000000"/>
          <w:lang w:val="en-US"/>
        </w:rPr>
        <w:t xml:space="preserve">    </w:t>
      </w:r>
      <w:r w:rsidRPr="00DA5890">
        <w:rPr>
          <w:rFonts w:ascii="Cambria" w:hAnsi="Cambria" w:cs="Cambria"/>
          <w:color w:val="000000"/>
        </w:rPr>
        <w:t>evlenme</w:t>
      </w:r>
      <w:r>
        <w:rPr>
          <w:rFonts w:ascii="Cambria" w:hAnsi="Cambria" w:cs="Cambria"/>
          <w:color w:val="000000"/>
        </w:rPr>
        <w:t xml:space="preserve">k                               </w:t>
      </w:r>
      <w:r w:rsidRPr="00DA5890">
        <w:rPr>
          <w:rFonts w:ascii="Cambria" w:hAnsi="Cambria" w:cs="Cambria"/>
          <w:b/>
          <w:bCs/>
          <w:color w:val="000000"/>
        </w:rPr>
        <w:t>IV.</w:t>
      </w:r>
      <w:r w:rsidRPr="00DA5890">
        <w:rPr>
          <w:rFonts w:ascii="Cambria" w:hAnsi="Cambria" w:cs="Cambria"/>
          <w:color w:val="000000"/>
        </w:rPr>
        <w:t xml:space="preserve">    İlköğretimi bitirmek</w:t>
      </w:r>
    </w:p>
    <w:p w:rsidR="00DF6D61" w:rsidRPr="00DA5890" w:rsidRDefault="00DF6D61" w:rsidP="008117F7">
      <w:pPr>
        <w:shd w:val="clear" w:color="auto" w:fill="FFFFFF"/>
        <w:spacing w:after="0"/>
        <w:rPr>
          <w:rFonts w:ascii="Cambria" w:hAnsi="Cambria" w:cs="Cambria"/>
          <w:b/>
          <w:bCs/>
          <w:color w:val="000000"/>
        </w:rPr>
      </w:pPr>
      <w:r w:rsidRPr="00DA5890">
        <w:rPr>
          <w:rFonts w:ascii="Cambria" w:hAnsi="Cambria" w:cs="Cambria"/>
          <w:b/>
          <w:bCs/>
          <w:color w:val="000000"/>
        </w:rPr>
        <w:t>Bir insanın yaşamına ait yu</w:t>
      </w:r>
      <w:r w:rsidRPr="00DA5890">
        <w:rPr>
          <w:rFonts w:ascii="Cambria" w:hAnsi="Cambria" w:cs="Cambria"/>
          <w:b/>
          <w:bCs/>
          <w:color w:val="000000"/>
        </w:rPr>
        <w:softHyphen/>
        <w:t>karıdaki olayların kronolojik sıraya konmuş hâli aşağıdaki</w:t>
      </w:r>
      <w:r w:rsidRPr="00DA5890">
        <w:rPr>
          <w:rFonts w:ascii="Cambria" w:hAnsi="Cambria" w:cs="Cambria"/>
          <w:b/>
          <w:bCs/>
          <w:color w:val="000000"/>
        </w:rPr>
        <w:softHyphen/>
        <w:t>lerden hangisidir?</w:t>
      </w:r>
      <w:r>
        <w:rPr>
          <w:rFonts w:ascii="Cambria" w:hAnsi="Cambria" w:cs="Cambria"/>
          <w:b/>
          <w:bCs/>
          <w:color w:val="000000"/>
        </w:rPr>
        <w:t xml:space="preserve"> </w:t>
      </w:r>
    </w:p>
    <w:p w:rsidR="00DF6D61" w:rsidRPr="008471F7" w:rsidRDefault="00DF6D61" w:rsidP="008117F7">
      <w:pPr>
        <w:shd w:val="clear" w:color="auto" w:fill="FFFFFF"/>
        <w:spacing w:after="0"/>
        <w:rPr>
          <w:rFonts w:ascii="Cambria" w:hAnsi="Cambria" w:cs="Cambria"/>
          <w:color w:val="000000"/>
          <w:lang w:val="en-US"/>
        </w:rPr>
      </w:pPr>
      <w:r w:rsidRPr="008471F7">
        <w:rPr>
          <w:rFonts w:ascii="Cambria" w:hAnsi="Cambria" w:cs="Cambria"/>
          <w:b/>
          <w:bCs/>
          <w:color w:val="000000"/>
        </w:rPr>
        <w:t>A)</w:t>
      </w:r>
      <w:r w:rsidRPr="00DA5890">
        <w:rPr>
          <w:rFonts w:ascii="Cambria" w:hAnsi="Cambria" w:cs="Cambria"/>
          <w:color w:val="000000"/>
        </w:rPr>
        <w:t xml:space="preserve">  I, </w:t>
      </w:r>
      <w:r w:rsidRPr="00DA5890">
        <w:rPr>
          <w:rFonts w:ascii="Cambria" w:hAnsi="Cambria" w:cs="Cambria"/>
          <w:color w:val="000000"/>
          <w:lang w:val="en-US"/>
        </w:rPr>
        <w:t xml:space="preserve">II, III, IV </w:t>
      </w:r>
      <w:r>
        <w:rPr>
          <w:rFonts w:ascii="Cambria" w:hAnsi="Cambria" w:cs="Cambria"/>
          <w:color w:val="000000"/>
          <w:lang w:val="en-US"/>
        </w:rPr>
        <w:t xml:space="preserve">            </w:t>
      </w:r>
      <w:r w:rsidRPr="00DA5890">
        <w:rPr>
          <w:rFonts w:ascii="Cambria" w:hAnsi="Cambria" w:cs="Cambria"/>
          <w:color w:val="000000"/>
          <w:lang w:val="en-US"/>
        </w:rPr>
        <w:t xml:space="preserve">       </w:t>
      </w:r>
      <w:r w:rsidRPr="008471F7">
        <w:rPr>
          <w:rFonts w:ascii="Cambria" w:hAnsi="Cambria" w:cs="Cambria"/>
          <w:b/>
          <w:bCs/>
          <w:color w:val="000000"/>
        </w:rPr>
        <w:t>B)</w:t>
      </w:r>
      <w:r w:rsidRPr="00DA5890">
        <w:rPr>
          <w:rFonts w:ascii="Cambria" w:hAnsi="Cambria" w:cs="Cambria"/>
          <w:color w:val="000000"/>
        </w:rPr>
        <w:t xml:space="preserve"> </w:t>
      </w:r>
      <w:r w:rsidRPr="00DA5890">
        <w:rPr>
          <w:rFonts w:ascii="Cambria" w:hAnsi="Cambria" w:cs="Cambria"/>
          <w:color w:val="000000"/>
          <w:lang w:val="en-US"/>
        </w:rPr>
        <w:t xml:space="preserve">II, </w:t>
      </w:r>
      <w:r w:rsidRPr="00DA5890">
        <w:rPr>
          <w:rFonts w:ascii="Cambria" w:hAnsi="Cambria" w:cs="Cambria"/>
          <w:color w:val="000000"/>
        </w:rPr>
        <w:t xml:space="preserve">I, </w:t>
      </w:r>
      <w:r w:rsidRPr="00DA5890">
        <w:rPr>
          <w:rFonts w:ascii="Cambria" w:hAnsi="Cambria" w:cs="Cambria"/>
          <w:color w:val="000000"/>
          <w:lang w:val="en-US"/>
        </w:rPr>
        <w:t xml:space="preserve">III, IV  </w:t>
      </w:r>
      <w:r>
        <w:rPr>
          <w:rFonts w:ascii="Cambria" w:hAnsi="Cambria" w:cs="Cambria"/>
          <w:color w:val="000000"/>
          <w:lang w:val="en-US"/>
        </w:rPr>
        <w:t xml:space="preserve">                 </w:t>
      </w:r>
      <w:r w:rsidRPr="008471F7">
        <w:rPr>
          <w:rFonts w:ascii="Cambria" w:hAnsi="Cambria" w:cs="Cambria"/>
          <w:b/>
          <w:bCs/>
          <w:color w:val="000000"/>
        </w:rPr>
        <w:t>C)</w:t>
      </w:r>
      <w:r w:rsidRPr="00DA5890">
        <w:rPr>
          <w:rFonts w:ascii="Cambria" w:hAnsi="Cambria" w:cs="Cambria"/>
          <w:color w:val="000000"/>
        </w:rPr>
        <w:t xml:space="preserve"> </w:t>
      </w:r>
      <w:r w:rsidRPr="00DA5890">
        <w:rPr>
          <w:rFonts w:ascii="Cambria" w:hAnsi="Cambria" w:cs="Cambria"/>
          <w:color w:val="000000"/>
          <w:lang w:val="en-US"/>
        </w:rPr>
        <w:t xml:space="preserve">II, IV. III, </w:t>
      </w:r>
      <w:r w:rsidRPr="00DA5890">
        <w:rPr>
          <w:rFonts w:ascii="Cambria" w:hAnsi="Cambria" w:cs="Cambria"/>
          <w:color w:val="000000"/>
        </w:rPr>
        <w:t>I</w:t>
      </w:r>
      <w:r>
        <w:rPr>
          <w:rFonts w:ascii="Cambria" w:hAnsi="Cambria" w:cs="Cambria"/>
          <w:color w:val="000000"/>
        </w:rPr>
        <w:t xml:space="preserve">                   </w:t>
      </w:r>
      <w:r w:rsidRPr="00DA5890">
        <w:rPr>
          <w:rFonts w:ascii="Cambria" w:hAnsi="Cambria" w:cs="Cambria"/>
          <w:color w:val="000000"/>
        </w:rPr>
        <w:t xml:space="preserve">      </w:t>
      </w:r>
      <w:r w:rsidRPr="008471F7">
        <w:rPr>
          <w:rFonts w:ascii="Cambria" w:hAnsi="Cambria" w:cs="Cambria"/>
          <w:b/>
          <w:bCs/>
          <w:color w:val="000000"/>
        </w:rPr>
        <w:t>D)</w:t>
      </w:r>
      <w:r w:rsidRPr="00DA5890">
        <w:rPr>
          <w:rFonts w:ascii="Cambria" w:hAnsi="Cambria" w:cs="Cambria"/>
          <w:color w:val="000000"/>
        </w:rPr>
        <w:t xml:space="preserve"> </w:t>
      </w:r>
      <w:r w:rsidRPr="00DA5890">
        <w:rPr>
          <w:rFonts w:ascii="Cambria" w:hAnsi="Cambria" w:cs="Cambria"/>
          <w:color w:val="000000"/>
          <w:lang w:val="en-US"/>
        </w:rPr>
        <w:t xml:space="preserve">III, II, </w:t>
      </w:r>
      <w:r w:rsidRPr="00DA5890">
        <w:rPr>
          <w:rFonts w:ascii="Cambria" w:hAnsi="Cambria" w:cs="Cambria"/>
          <w:color w:val="000000"/>
        </w:rPr>
        <w:t>I, IV</w:t>
      </w:r>
    </w:p>
    <w:p w:rsidR="00DF6D61" w:rsidRPr="00CA4F02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Pr="00CD1637" w:rsidRDefault="00DF6D61" w:rsidP="008117F7">
      <w:pPr>
        <w:spacing w:after="0"/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>4</w:t>
      </w:r>
      <w:r w:rsidRPr="00CA4F02">
        <w:rPr>
          <w:rFonts w:ascii="Cambria" w:hAnsi="Cambria" w:cs="Cambria"/>
          <w:b/>
          <w:bCs/>
        </w:rPr>
        <w:t xml:space="preserve">. </w:t>
      </w:r>
      <w:r w:rsidRPr="00CD1637">
        <w:rPr>
          <w:rFonts w:ascii="Cambria" w:hAnsi="Cambria" w:cs="Cambria"/>
          <w:b/>
          <w:bCs/>
        </w:rPr>
        <w:t>Aşa</w:t>
      </w:r>
      <w:r>
        <w:rPr>
          <w:rFonts w:ascii="Cambria" w:hAnsi="Cambria" w:cs="Cambria"/>
          <w:b/>
          <w:bCs/>
        </w:rPr>
        <w:t>ğıda verilen ifadelerden hangi</w:t>
      </w:r>
      <w:r w:rsidRPr="00CD1637">
        <w:rPr>
          <w:rFonts w:ascii="Cambria" w:hAnsi="Cambria" w:cs="Cambria"/>
          <w:b/>
          <w:bCs/>
        </w:rPr>
        <w:t>si yanlıştır?</w:t>
      </w:r>
    </w:p>
    <w:p w:rsidR="00DF6D61" w:rsidRDefault="00DF6D61" w:rsidP="008117F7">
      <w:pPr>
        <w:spacing w:after="0"/>
        <w:jc w:val="both"/>
        <w:rPr>
          <w:rFonts w:ascii="Cambria" w:hAnsi="Cambria" w:cs="Cambria"/>
        </w:rPr>
      </w:pPr>
      <w:r w:rsidRPr="007A374B">
        <w:rPr>
          <w:rFonts w:ascii="Cambria" w:hAnsi="Cambria" w:cs="Cambria"/>
          <w:b/>
          <w:bCs/>
        </w:rPr>
        <w:t xml:space="preserve">   A)</w:t>
      </w:r>
      <w:r w:rsidRPr="00CD1637">
        <w:rPr>
          <w:rFonts w:ascii="Cambria" w:hAnsi="Cambria" w:cs="Cambria"/>
        </w:rPr>
        <w:t xml:space="preserve"> Farklı duygu ve düşünceler insanlar</w:t>
      </w:r>
      <w:r>
        <w:rPr>
          <w:rFonts w:ascii="Cambria" w:hAnsi="Cambria" w:cs="Cambria"/>
        </w:rPr>
        <w:t>da</w:t>
      </w:r>
      <w:r w:rsidRPr="00CD1637">
        <w:rPr>
          <w:rFonts w:ascii="Cambria" w:hAnsi="Cambria" w:cs="Cambria"/>
        </w:rPr>
        <w:t xml:space="preserve"> iletişimsizlik sağlar</w:t>
      </w:r>
      <w:r>
        <w:rPr>
          <w:rFonts w:ascii="Cambria" w:hAnsi="Cambria" w:cs="Cambria"/>
        </w:rPr>
        <w:t>.</w:t>
      </w:r>
    </w:p>
    <w:p w:rsidR="00DF6D61" w:rsidRPr="00CD1637" w:rsidRDefault="00DF6D61" w:rsidP="008117F7">
      <w:pPr>
        <w:spacing w:after="0"/>
        <w:jc w:val="both"/>
        <w:rPr>
          <w:rFonts w:ascii="Cambria" w:hAnsi="Cambria" w:cs="Cambria"/>
        </w:rPr>
      </w:pPr>
      <w:r w:rsidRPr="007A374B">
        <w:rPr>
          <w:rFonts w:ascii="Cambria" w:hAnsi="Cambria" w:cs="Cambria"/>
          <w:b/>
          <w:bCs/>
        </w:rPr>
        <w:t xml:space="preserve">   B)</w:t>
      </w:r>
      <w:r w:rsidRPr="00CD1637">
        <w:rPr>
          <w:rFonts w:ascii="Cambria" w:hAnsi="Cambria" w:cs="Cambria"/>
        </w:rPr>
        <w:t xml:space="preserve"> Her bireyin kendine özgü farklı duygu ve düşüncesi var</w:t>
      </w:r>
      <w:r>
        <w:rPr>
          <w:rFonts w:ascii="Cambria" w:hAnsi="Cambria" w:cs="Cambria"/>
        </w:rPr>
        <w:t>.</w:t>
      </w:r>
    </w:p>
    <w:p w:rsidR="00DF6D61" w:rsidRPr="00CD1637" w:rsidRDefault="00DF6D61" w:rsidP="008117F7">
      <w:pPr>
        <w:spacing w:after="0"/>
        <w:jc w:val="both"/>
        <w:rPr>
          <w:rFonts w:ascii="Cambria" w:hAnsi="Cambria" w:cs="Cambria"/>
        </w:rPr>
      </w:pPr>
      <w:r w:rsidRPr="007A374B">
        <w:rPr>
          <w:rFonts w:ascii="Cambria" w:hAnsi="Cambria" w:cs="Cambria"/>
          <w:b/>
          <w:bCs/>
        </w:rPr>
        <w:t xml:space="preserve">   C)</w:t>
      </w:r>
      <w:r w:rsidRPr="00CD1637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>Bi</w:t>
      </w:r>
      <w:r w:rsidRPr="00CD1637">
        <w:rPr>
          <w:rFonts w:ascii="Cambria" w:hAnsi="Cambria" w:cs="Cambria"/>
        </w:rPr>
        <w:t>reylerin yetenekleri ve ilgi alanları farklılık gösterebilir</w:t>
      </w:r>
      <w:r>
        <w:rPr>
          <w:rFonts w:ascii="Cambria" w:hAnsi="Cambria" w:cs="Cambria"/>
        </w:rPr>
        <w:t>.</w:t>
      </w:r>
    </w:p>
    <w:p w:rsidR="00DF6D61" w:rsidRPr="00CA4F02" w:rsidRDefault="00DF6D61" w:rsidP="008117F7">
      <w:pPr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</w:t>
      </w:r>
      <w:r w:rsidRPr="007A374B">
        <w:rPr>
          <w:rFonts w:ascii="Cambria" w:hAnsi="Cambria" w:cs="Cambria"/>
          <w:b/>
          <w:bCs/>
        </w:rPr>
        <w:t>D)</w:t>
      </w:r>
      <w:r w:rsidRPr="00CD1637">
        <w:rPr>
          <w:rFonts w:ascii="Cambria" w:hAnsi="Cambria" w:cs="Cambria"/>
        </w:rPr>
        <w:t xml:space="preserve"> Farklılıklar toplum için zenginliktir</w:t>
      </w:r>
      <w:r>
        <w:rPr>
          <w:rFonts w:ascii="Cambria" w:hAnsi="Cambria" w:cs="Cambria"/>
        </w:rPr>
        <w:t>.</w:t>
      </w:r>
    </w:p>
    <w:p w:rsidR="00DF6D61" w:rsidRPr="00CA4F02" w:rsidRDefault="00DF6D61" w:rsidP="008117F7">
      <w:pPr>
        <w:spacing w:after="0"/>
        <w:jc w:val="both"/>
        <w:rPr>
          <w:rFonts w:ascii="Cambria" w:hAnsi="Cambria" w:cs="Cambria"/>
        </w:rPr>
      </w:pPr>
    </w:p>
    <w:p w:rsidR="00DF6D61" w:rsidRPr="008F7E60" w:rsidRDefault="00DF6D61" w:rsidP="008117F7">
      <w:pPr>
        <w:spacing w:after="0"/>
        <w:jc w:val="both"/>
        <w:rPr>
          <w:rFonts w:ascii="Cambria" w:hAnsi="Cambria" w:cs="Cambria"/>
        </w:rPr>
      </w:pPr>
      <w:r>
        <w:rPr>
          <w:rFonts w:ascii="Cambria" w:hAnsi="Cambria" w:cs="Cambria"/>
          <w:b/>
          <w:bCs/>
        </w:rPr>
        <w:t>5</w:t>
      </w:r>
      <w:r w:rsidRPr="00CA4F02">
        <w:rPr>
          <w:rFonts w:ascii="Cambria" w:hAnsi="Cambria" w:cs="Cambria"/>
          <w:b/>
          <w:bCs/>
        </w:rPr>
        <w:t>.</w:t>
      </w:r>
      <w:r>
        <w:rPr>
          <w:rFonts w:ascii="Cambria" w:hAnsi="Cambria" w:cs="Cambria"/>
          <w:b/>
          <w:bCs/>
        </w:rPr>
        <w:t xml:space="preserve">     </w:t>
      </w:r>
      <w:r w:rsidRPr="00CA4F02">
        <w:rPr>
          <w:rFonts w:ascii="Cambria" w:hAnsi="Cambria" w:cs="Cambria"/>
        </w:rPr>
        <w:t xml:space="preserve"> </w:t>
      </w:r>
      <w:r w:rsidRPr="008F7E60">
        <w:rPr>
          <w:rFonts w:ascii="Cambria" w:hAnsi="Cambria" w:cs="Cambria"/>
        </w:rPr>
        <w:t>I. doğum tarihi</w:t>
      </w:r>
      <w:r>
        <w:rPr>
          <w:rFonts w:ascii="Cambria" w:hAnsi="Cambria" w:cs="Cambria"/>
        </w:rPr>
        <w:t xml:space="preserve">       </w:t>
      </w:r>
      <w:r w:rsidRPr="008F7E60">
        <w:rPr>
          <w:rFonts w:ascii="Cambria" w:hAnsi="Cambria" w:cs="Cambria"/>
        </w:rPr>
        <w:t xml:space="preserve"> II. doğum yeri</w:t>
      </w:r>
      <w:r>
        <w:rPr>
          <w:rFonts w:ascii="Cambria" w:hAnsi="Cambria" w:cs="Cambria"/>
        </w:rPr>
        <w:t xml:space="preserve">                  </w:t>
      </w:r>
      <w:r w:rsidRPr="008F7E60">
        <w:rPr>
          <w:rFonts w:ascii="Cambria" w:hAnsi="Cambria" w:cs="Cambria"/>
        </w:rPr>
        <w:t>III. meslek adı</w:t>
      </w:r>
      <w:r>
        <w:rPr>
          <w:rFonts w:ascii="Cambria" w:hAnsi="Cambria" w:cs="Cambria"/>
        </w:rPr>
        <w:t xml:space="preserve">          </w:t>
      </w:r>
      <w:r w:rsidRPr="008F7E60">
        <w:rPr>
          <w:rFonts w:ascii="Cambria" w:hAnsi="Cambria" w:cs="Cambria"/>
        </w:rPr>
        <w:t>IV. telefon no</w:t>
      </w:r>
    </w:p>
    <w:p w:rsidR="00DF6D61" w:rsidRPr="008F7E60" w:rsidRDefault="00DF6D61" w:rsidP="008117F7">
      <w:pPr>
        <w:spacing w:after="0"/>
        <w:jc w:val="both"/>
        <w:rPr>
          <w:rFonts w:ascii="Cambria" w:hAnsi="Cambria" w:cs="Cambria"/>
          <w:b/>
          <w:bCs/>
        </w:rPr>
      </w:pPr>
      <w:r w:rsidRPr="008F7E60">
        <w:rPr>
          <w:rFonts w:ascii="Cambria" w:hAnsi="Cambria" w:cs="Cambria"/>
          <w:b/>
          <w:bCs/>
        </w:rPr>
        <w:t>Yukarıda verilen eşleştirmelerden hangileri nüfus cüzdanında yer almaz?</w:t>
      </w:r>
    </w:p>
    <w:p w:rsidR="00DF6D61" w:rsidRDefault="00DF6D61" w:rsidP="008117F7">
      <w:pPr>
        <w:spacing w:after="0"/>
        <w:jc w:val="both"/>
        <w:rPr>
          <w:rFonts w:ascii="Cambria" w:hAnsi="Cambria" w:cs="Cambria"/>
        </w:rPr>
      </w:pPr>
      <w:r w:rsidRPr="008F7E60">
        <w:rPr>
          <w:rFonts w:ascii="Cambria" w:hAnsi="Cambria" w:cs="Cambria"/>
        </w:rPr>
        <w:t>A) I, III</w:t>
      </w:r>
      <w:r>
        <w:rPr>
          <w:rFonts w:ascii="Cambria" w:hAnsi="Cambria" w:cs="Cambria"/>
        </w:rPr>
        <w:t xml:space="preserve">          </w:t>
      </w:r>
      <w:r w:rsidRPr="008F7E60">
        <w:rPr>
          <w:rFonts w:ascii="Cambria" w:hAnsi="Cambria" w:cs="Cambria"/>
        </w:rPr>
        <w:t>B) III, IV</w:t>
      </w:r>
      <w:r>
        <w:rPr>
          <w:rFonts w:ascii="Cambria" w:hAnsi="Cambria" w:cs="Cambria"/>
        </w:rPr>
        <w:t xml:space="preserve">              </w:t>
      </w:r>
      <w:r w:rsidRPr="008F7E60">
        <w:rPr>
          <w:rFonts w:ascii="Cambria" w:hAnsi="Cambria" w:cs="Cambria"/>
        </w:rPr>
        <w:t>C) I, II</w:t>
      </w:r>
      <w:r>
        <w:rPr>
          <w:rFonts w:ascii="Cambria" w:hAnsi="Cambria" w:cs="Cambria"/>
        </w:rPr>
        <w:t xml:space="preserve">              </w:t>
      </w:r>
      <w:r w:rsidRPr="008F7E60">
        <w:rPr>
          <w:rFonts w:ascii="Cambria" w:hAnsi="Cambria" w:cs="Cambria"/>
        </w:rPr>
        <w:t xml:space="preserve">D) II, IV </w:t>
      </w:r>
    </w:p>
    <w:p w:rsidR="00DF6D61" w:rsidRDefault="00DF6D61" w:rsidP="00544387">
      <w:pPr>
        <w:rPr>
          <w:rFonts w:ascii="Cambria" w:hAnsi="Cambria" w:cs="Cambria"/>
        </w:rPr>
      </w:pPr>
    </w:p>
    <w:p w:rsidR="00DF6D61" w:rsidRDefault="00DF6D61" w:rsidP="00544387">
      <w:pPr>
        <w:rPr>
          <w:rFonts w:ascii="Arial" w:hAnsi="Arial" w:cs="Arial"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</w:t>
      </w:r>
      <w:r w:rsidRPr="00240B1C">
        <w:rPr>
          <w:b/>
          <w:bCs/>
          <w:sz w:val="24"/>
          <w:szCs w:val="24"/>
        </w:rPr>
        <w:t>)</w:t>
      </w:r>
      <w:r w:rsidRPr="00240B1C">
        <w:rPr>
          <w:sz w:val="24"/>
          <w:szCs w:val="24"/>
        </w:rPr>
        <w:t xml:space="preserve"> </w:t>
      </w:r>
      <w:r w:rsidRPr="003B346C">
        <w:rPr>
          <w:rFonts w:ascii="Arial" w:hAnsi="Arial" w:cs="Arial"/>
          <w:b/>
          <w:bCs/>
          <w:sz w:val="24"/>
          <w:szCs w:val="24"/>
        </w:rPr>
        <w:t>Aşağıdaki soruları cevaplayınız</w:t>
      </w:r>
      <w:r>
        <w:rPr>
          <w:rFonts w:ascii="Arial" w:hAnsi="Arial" w:cs="Arial"/>
          <w:b/>
          <w:bCs/>
          <w:sz w:val="24"/>
          <w:szCs w:val="24"/>
        </w:rPr>
        <w:t xml:space="preserve">. </w:t>
      </w:r>
      <w:r w:rsidRPr="003B346C">
        <w:rPr>
          <w:rFonts w:ascii="Arial" w:hAnsi="Arial" w:cs="Arial"/>
          <w:b/>
          <w:bCs/>
          <w:sz w:val="24"/>
          <w:szCs w:val="24"/>
        </w:rPr>
        <w:t xml:space="preserve"> (</w:t>
      </w:r>
      <w:r>
        <w:rPr>
          <w:rFonts w:ascii="Arial" w:hAnsi="Arial" w:cs="Arial"/>
          <w:b/>
          <w:bCs/>
          <w:sz w:val="24"/>
          <w:szCs w:val="24"/>
        </w:rPr>
        <w:t xml:space="preserve">Her soru 5 </w:t>
      </w:r>
      <w:r w:rsidRPr="00272B20">
        <w:rPr>
          <w:rFonts w:ascii="Arial" w:hAnsi="Arial" w:cs="Arial"/>
          <w:b/>
          <w:bCs/>
          <w:sz w:val="24"/>
          <w:szCs w:val="24"/>
        </w:rPr>
        <w:t>p</w:t>
      </w:r>
      <w:r>
        <w:rPr>
          <w:rFonts w:ascii="Arial" w:hAnsi="Arial" w:cs="Arial"/>
          <w:b/>
          <w:bCs/>
          <w:sz w:val="24"/>
          <w:szCs w:val="24"/>
        </w:rPr>
        <w:t>uandır.</w:t>
      </w:r>
      <w:r w:rsidRPr="003B346C">
        <w:rPr>
          <w:rFonts w:ascii="Arial" w:hAnsi="Arial" w:cs="Arial"/>
          <w:b/>
          <w:bCs/>
          <w:sz w:val="24"/>
          <w:szCs w:val="24"/>
        </w:rPr>
        <w:t>)</w:t>
      </w:r>
    </w:p>
    <w:p w:rsidR="00DF6D61" w:rsidRPr="00544387" w:rsidRDefault="00DF6D61" w:rsidP="00544387">
      <w:pPr>
        <w:rPr>
          <w:rFonts w:cs="Times New Roman"/>
          <w:sz w:val="24"/>
          <w:szCs w:val="24"/>
        </w:rPr>
      </w:pPr>
      <w:r>
        <w:rPr>
          <w:noProof/>
        </w:rPr>
        <w:pict>
          <v:shape id="Resim 2" o:spid="_x0000_s1092" type="#_x0000_t75" style="position:absolute;margin-left:-11.95pt;margin-top:19.6pt;width:104.25pt;height:204.75pt;z-index:251658752;visibility:visible" filled="t" fillcolor="black" stroked="t">
            <v:imagedata r:id="rId14" o:title="" grayscale="t"/>
            <w10:wrap type="square" side="right"/>
          </v:shape>
        </w:pict>
      </w:r>
      <w:r>
        <w:t xml:space="preserve">                                        </w:t>
      </w:r>
      <w:r>
        <w:rPr>
          <w:sz w:val="24"/>
          <w:szCs w:val="24"/>
        </w:rPr>
        <w:t xml:space="preserve">1- </w:t>
      </w:r>
      <w:r w:rsidRPr="00EC0C00">
        <w:rPr>
          <w:rFonts w:ascii="Times New Roman" w:hAnsi="Times New Roman" w:cs="Times New Roman"/>
          <w:sz w:val="24"/>
          <w:szCs w:val="24"/>
        </w:rPr>
        <w:t>Resimdeki insanların duygularını ayrı ayrı tarif edebilir</w:t>
      </w:r>
      <w:r>
        <w:rPr>
          <w:rFonts w:ascii="Times New Roman" w:hAnsi="Times New Roman" w:cs="Times New Roman"/>
          <w:sz w:val="24"/>
          <w:szCs w:val="24"/>
        </w:rPr>
        <w:t xml:space="preserve"> misin? (Anne- kız- çocuk) </w:t>
      </w:r>
      <w:r>
        <w:rPr>
          <w:w w:val="109"/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F6D61" w:rsidRDefault="00DF6D61" w:rsidP="00FF51B5">
      <w:pPr>
        <w:rPr>
          <w:w w:val="109"/>
          <w:sz w:val="23"/>
          <w:szCs w:val="23"/>
        </w:rPr>
      </w:pPr>
      <w:r>
        <w:rPr>
          <w:w w:val="109"/>
          <w:sz w:val="23"/>
          <w:szCs w:val="23"/>
        </w:rPr>
        <w:t xml:space="preserve">2- </w:t>
      </w:r>
      <w:r w:rsidRPr="003E7A66">
        <w:rPr>
          <w:w w:val="109"/>
          <w:sz w:val="23"/>
          <w:szCs w:val="23"/>
        </w:rPr>
        <w:t>Kendini resimdeki erkek veya kız çocuğunun yerine koy</w:t>
      </w:r>
      <w:r>
        <w:rPr>
          <w:w w:val="109"/>
          <w:sz w:val="23"/>
          <w:szCs w:val="23"/>
        </w:rPr>
        <w:t>duğunda neler hissedersin?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6D61" w:rsidRDefault="00DF6D61" w:rsidP="009343FE">
      <w:pPr>
        <w:rPr>
          <w:b/>
          <w:bCs/>
          <w:sz w:val="24"/>
          <w:szCs w:val="24"/>
        </w:rPr>
      </w:pPr>
      <w:r w:rsidRPr="00EC0C00">
        <w:rPr>
          <w:rFonts w:ascii="Times New Roman" w:hAnsi="Times New Roman" w:cs="Times New Roman"/>
          <w:w w:val="109"/>
          <w:sz w:val="24"/>
          <w:szCs w:val="24"/>
        </w:rPr>
        <w:t xml:space="preserve">3- Bu olayı sen yaşamış olsaydın </w:t>
      </w:r>
      <w:r>
        <w:rPr>
          <w:rFonts w:ascii="Times New Roman" w:hAnsi="Times New Roman" w:cs="Times New Roman"/>
          <w:w w:val="109"/>
          <w:sz w:val="24"/>
          <w:szCs w:val="24"/>
        </w:rPr>
        <w:t>(sen kırsaydın)</w:t>
      </w:r>
      <w:r w:rsidRPr="00EC0C00">
        <w:rPr>
          <w:rFonts w:ascii="Times New Roman" w:hAnsi="Times New Roman" w:cs="Times New Roman"/>
          <w:w w:val="109"/>
          <w:sz w:val="24"/>
          <w:szCs w:val="24"/>
        </w:rPr>
        <w:t xml:space="preserve">neler hissederdin? </w:t>
      </w:r>
      <w:r>
        <w:rPr>
          <w:rFonts w:ascii="Times New Roman" w:hAnsi="Times New Roman" w:cs="Times New Roman"/>
          <w:w w:val="109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F6D61" w:rsidRDefault="00DF6D61" w:rsidP="009343FE">
      <w:pPr>
        <w:rPr>
          <w:sz w:val="24"/>
          <w:szCs w:val="24"/>
        </w:rPr>
      </w:pPr>
      <w:r>
        <w:rPr>
          <w:sz w:val="24"/>
          <w:szCs w:val="24"/>
        </w:rPr>
        <w:t xml:space="preserve">  4-</w:t>
      </w:r>
      <w:r w:rsidRPr="00EC0C00">
        <w:rPr>
          <w:rFonts w:ascii="Times New Roman" w:hAnsi="Times New Roman" w:cs="Times New Roman"/>
          <w:sz w:val="24"/>
          <w:szCs w:val="24"/>
        </w:rPr>
        <w:t>Başkalarının duygu ve düşüncelerine karşı nasıl bir tepki vermeliyiz?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sz w:val="24"/>
          <w:szCs w:val="24"/>
        </w:rPr>
        <w:t>..........................................................................................................................................</w:t>
      </w:r>
    </w:p>
    <w:p w:rsidR="00DF6D61" w:rsidRDefault="00DF6D61" w:rsidP="009343FE">
      <w:pPr>
        <w:tabs>
          <w:tab w:val="left" w:pos="2145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</w:t>
      </w:r>
    </w:p>
    <w:p w:rsidR="00DF6D61" w:rsidRPr="00544387" w:rsidRDefault="00DF6D61" w:rsidP="009343FE">
      <w:pPr>
        <w:tabs>
          <w:tab w:val="left" w:pos="8010"/>
        </w:tabs>
        <w:rPr>
          <w:rFonts w:cs="Times New Roman"/>
          <w:b/>
          <w:bCs/>
          <w:sz w:val="24"/>
          <w:szCs w:val="24"/>
        </w:rPr>
      </w:pPr>
      <w:r w:rsidRPr="00544387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4/A Sınıf Öğretmeni Lale YAZGAN</w:t>
      </w:r>
      <w:r>
        <w:rPr>
          <w:b/>
          <w:bCs/>
          <w:sz w:val="24"/>
          <w:szCs w:val="24"/>
        </w:rPr>
        <w:t xml:space="preserve"> </w:t>
      </w:r>
      <w:hyperlink r:id="rId15" w:history="1">
        <w:r>
          <w:rPr>
            <w:rStyle w:val="Hyperlink"/>
          </w:rPr>
          <w:t>www.sorubak.com</w:t>
        </w:r>
      </w:hyperlink>
    </w:p>
    <w:p w:rsidR="00DF6D61" w:rsidRPr="009343FE" w:rsidRDefault="00DF6D61" w:rsidP="009343FE">
      <w:pPr>
        <w:rPr>
          <w:rFonts w:cs="Times New Roman"/>
          <w:b/>
          <w:bCs/>
          <w:sz w:val="24"/>
          <w:szCs w:val="24"/>
        </w:rPr>
        <w:sectPr w:rsidR="00DF6D61" w:rsidRPr="009343FE" w:rsidSect="00867995">
          <w:pgSz w:w="11907" w:h="16840"/>
          <w:pgMar w:top="357" w:right="510" w:bottom="357" w:left="794" w:header="709" w:footer="709" w:gutter="0"/>
          <w:cols w:space="708"/>
          <w:noEndnote/>
        </w:sectPr>
      </w:pPr>
      <w:r>
        <w:rPr>
          <w:sz w:val="24"/>
          <w:szCs w:val="24"/>
        </w:rPr>
        <w:t xml:space="preserve">                                  </w:t>
      </w:r>
    </w:p>
    <w:p w:rsidR="00DF6D61" w:rsidRDefault="00DF6D61" w:rsidP="008117F7">
      <w:pPr>
        <w:rPr>
          <w:rFonts w:cs="Times New Roman"/>
        </w:rPr>
      </w:pPr>
    </w:p>
    <w:p w:rsidR="00DF6D61" w:rsidRDefault="00DF6D61" w:rsidP="008117F7">
      <w:pPr>
        <w:rPr>
          <w:rFonts w:cs="Times New Roman"/>
        </w:rPr>
      </w:pPr>
    </w:p>
    <w:p w:rsidR="00DF6D61" w:rsidRDefault="00DF6D61">
      <w:pPr>
        <w:rPr>
          <w:rFonts w:cs="Times New Roman"/>
        </w:rPr>
      </w:pPr>
    </w:p>
    <w:sectPr w:rsidR="00DF6D61" w:rsidSect="008117F7">
      <w:pgSz w:w="11906" w:h="16838"/>
      <w:pgMar w:top="1417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17F7"/>
    <w:rsid w:val="000304BB"/>
    <w:rsid w:val="00044DBE"/>
    <w:rsid w:val="00117F7B"/>
    <w:rsid w:val="001C3052"/>
    <w:rsid w:val="00240B1C"/>
    <w:rsid w:val="00272B20"/>
    <w:rsid w:val="00276F04"/>
    <w:rsid w:val="002B7404"/>
    <w:rsid w:val="003B346C"/>
    <w:rsid w:val="003E711E"/>
    <w:rsid w:val="003E7A66"/>
    <w:rsid w:val="003F5A70"/>
    <w:rsid w:val="00414961"/>
    <w:rsid w:val="00443703"/>
    <w:rsid w:val="00495B95"/>
    <w:rsid w:val="004D502B"/>
    <w:rsid w:val="00543EC2"/>
    <w:rsid w:val="00544387"/>
    <w:rsid w:val="005D3EE2"/>
    <w:rsid w:val="006009C2"/>
    <w:rsid w:val="00631F8E"/>
    <w:rsid w:val="007A374B"/>
    <w:rsid w:val="008117F7"/>
    <w:rsid w:val="008471F7"/>
    <w:rsid w:val="008524B4"/>
    <w:rsid w:val="00867995"/>
    <w:rsid w:val="008A54C4"/>
    <w:rsid w:val="008D6C05"/>
    <w:rsid w:val="008F7E60"/>
    <w:rsid w:val="009343FE"/>
    <w:rsid w:val="0099788E"/>
    <w:rsid w:val="00A50801"/>
    <w:rsid w:val="00B83898"/>
    <w:rsid w:val="00C06997"/>
    <w:rsid w:val="00C36373"/>
    <w:rsid w:val="00C92824"/>
    <w:rsid w:val="00CA4F02"/>
    <w:rsid w:val="00CD1637"/>
    <w:rsid w:val="00DA5890"/>
    <w:rsid w:val="00DD72A7"/>
    <w:rsid w:val="00DF6D61"/>
    <w:rsid w:val="00EC0C00"/>
    <w:rsid w:val="00F37781"/>
    <w:rsid w:val="00F57DB5"/>
    <w:rsid w:val="00FF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7F7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11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17F7"/>
    <w:rPr>
      <w:rFonts w:ascii="Tahoma" w:hAnsi="Tahoma" w:cs="Tahoma"/>
      <w:sz w:val="16"/>
      <w:szCs w:val="16"/>
      <w:lang w:eastAsia="tr-TR"/>
    </w:rPr>
  </w:style>
  <w:style w:type="paragraph" w:customStyle="1" w:styleId="Stil">
    <w:name w:val="Stil"/>
    <w:uiPriority w:val="99"/>
    <w:rsid w:val="00FF51B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F57D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hyperlink" Target="http://www.sorubak.com/" TargetMode="Externa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4</Pages>
  <Words>781</Words>
  <Characters>4457</Characters>
  <Application>Microsoft Office Outlook</Application>
  <DocSecurity>0</DocSecurity>
  <Lines>0</Lines>
  <Paragraphs>0</Paragraphs>
  <ScaleCrop>false</ScaleCrop>
  <Manager>www.sorubak.com</Manager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Microsoft-PC</dc:creator>
  <cp:keywords>www.sorubak.com</cp:keywords>
  <dc:description>www.sorubak.com</dc:description>
  <cp:lastModifiedBy>edanur</cp:lastModifiedBy>
  <cp:revision>2</cp:revision>
  <dcterms:created xsi:type="dcterms:W3CDTF">2012-10-14T08:56:00Z</dcterms:created>
  <dcterms:modified xsi:type="dcterms:W3CDTF">2013-10-23T19:04:00Z</dcterms:modified>
  <cp:category>www.sorubak.com</cp:category>
</cp:coreProperties>
</file>