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9B9" w:rsidRPr="0065412B" w:rsidRDefault="004A79B9" w:rsidP="00421449">
      <w:pPr>
        <w:pStyle w:val="NoSpacing"/>
        <w:jc w:val="center"/>
        <w:rPr>
          <w:b/>
          <w:bCs/>
          <w:shd w:val="clear" w:color="auto" w:fill="B8CCE4"/>
        </w:rPr>
      </w:pPr>
      <w:r>
        <w:rPr>
          <w:noProof/>
          <w:lang w:eastAsia="tr-TR"/>
        </w:rPr>
        <w:pict>
          <v:rect id="_x0000_s1026" style="position:absolute;left:0;text-align:left;margin-left:-20.2pt;margin-top:-31.3pt;width:563.65pt;height:36.35pt;z-index:251653632">
            <v:textbox>
              <w:txbxContent>
                <w:p w:rsidR="004A79B9" w:rsidRDefault="004A79B9" w:rsidP="0065412B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………………………………………………….. İlkokulu    4/….</w:t>
                  </w:r>
                  <w:r w:rsidRPr="0065412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Sınıfı Sosyal Bilgiler Dersi I.Dönem 1.Sınav</w:t>
                  </w:r>
                </w:p>
                <w:p w:rsidR="004A79B9" w:rsidRPr="0065412B" w:rsidRDefault="004A79B9" w:rsidP="0065412B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65412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Adım Soyadım: …………………………………………Okul Numaram: ………………………        PUAN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IM</w:t>
                  </w:r>
                  <w:r w:rsidRPr="0065412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: ………………………</w:t>
                  </w:r>
                </w:p>
                <w:p w:rsidR="004A79B9" w:rsidRPr="002A45D6" w:rsidRDefault="004A79B9" w:rsidP="00CB5980">
                  <w:pPr>
                    <w:jc w:val="center"/>
                    <w:rPr>
                      <w:rFonts w:ascii="Book Antiqua" w:hAnsi="Book Antiqua" w:cs="Book Antiqua"/>
                      <w:b/>
                      <w:bCs/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:rsidR="004A79B9" w:rsidRPr="0065412B" w:rsidRDefault="004A79B9" w:rsidP="00CD3992">
      <w:pPr>
        <w:pStyle w:val="NoSpacing"/>
        <w:rPr>
          <w:b/>
          <w:bCs/>
        </w:rPr>
      </w:pPr>
      <w:r w:rsidRPr="0065412B">
        <w:rPr>
          <w:b/>
          <w:bCs/>
          <w:bdr w:val="single" w:sz="4" w:space="0" w:color="auto"/>
          <w:shd w:val="clear" w:color="auto" w:fill="FBD4B4"/>
        </w:rPr>
        <w:t>1.</w:t>
      </w:r>
      <w:r w:rsidRPr="0065412B">
        <w:rPr>
          <w:b/>
          <w:bCs/>
        </w:rPr>
        <w:t xml:space="preserve">Aşağıdakilerden hangisi, </w:t>
      </w:r>
      <w:r>
        <w:rPr>
          <w:b/>
          <w:bCs/>
        </w:rPr>
        <w:t>“</w:t>
      </w:r>
      <w:r>
        <w:rPr>
          <w:b/>
          <w:bCs/>
          <w:i/>
          <w:iCs/>
        </w:rPr>
        <w:t>D</w:t>
      </w:r>
      <w:r w:rsidRPr="0065412B">
        <w:rPr>
          <w:b/>
          <w:bCs/>
          <w:i/>
          <w:iCs/>
        </w:rPr>
        <w:t>uygusal özelliklerinize örnek veriniz?</w:t>
      </w:r>
      <w:r w:rsidRPr="0065412B">
        <w:rPr>
          <w:b/>
          <w:bCs/>
        </w:rPr>
        <w:t>” sorusuna cevap olarak verilebilir?</w:t>
      </w:r>
    </w:p>
    <w:p w:rsidR="004A79B9" w:rsidRPr="0065412B" w:rsidRDefault="004A79B9" w:rsidP="00CD3992">
      <w:pPr>
        <w:pStyle w:val="NoSpacing"/>
        <w:tabs>
          <w:tab w:val="left" w:pos="2694"/>
        </w:tabs>
        <w:rPr>
          <w:b/>
          <w:bCs/>
        </w:rPr>
      </w:pPr>
      <w:r w:rsidRPr="0065412B">
        <w:rPr>
          <w:b/>
          <w:bCs/>
        </w:rPr>
        <w:t>A)Kedileri severim.</w:t>
      </w:r>
      <w:r w:rsidRPr="0065412B">
        <w:rPr>
          <w:b/>
          <w:bCs/>
        </w:rPr>
        <w:tab/>
        <w:t>B)Kısa boyluyum.</w:t>
      </w:r>
    </w:p>
    <w:p w:rsidR="004A79B9" w:rsidRPr="0065412B" w:rsidRDefault="004A79B9" w:rsidP="00BC24B5">
      <w:pPr>
        <w:pStyle w:val="NoSpacing"/>
        <w:tabs>
          <w:tab w:val="left" w:pos="284"/>
          <w:tab w:val="left" w:pos="2694"/>
        </w:tabs>
        <w:rPr>
          <w:b/>
          <w:bCs/>
        </w:rPr>
      </w:pPr>
      <w:r w:rsidRPr="0065412B">
        <w:rPr>
          <w:b/>
          <w:bCs/>
        </w:rPr>
        <w:t>C) Satranç oynarım.</w:t>
      </w:r>
      <w:r w:rsidRPr="0065412B">
        <w:rPr>
          <w:b/>
          <w:bCs/>
        </w:rPr>
        <w:tab/>
        <w:t>D)Gözlük kullanıyorum.</w:t>
      </w:r>
    </w:p>
    <w:p w:rsidR="004A79B9" w:rsidRPr="0065412B" w:rsidRDefault="004A79B9" w:rsidP="00CB5980">
      <w:pPr>
        <w:pStyle w:val="NoSpacing"/>
        <w:rPr>
          <w:b/>
          <w:bCs/>
        </w:rPr>
      </w:pPr>
    </w:p>
    <w:p w:rsidR="004A79B9" w:rsidRPr="0065412B" w:rsidRDefault="004A79B9" w:rsidP="00AF7F51">
      <w:pPr>
        <w:pStyle w:val="NoSpacing"/>
        <w:tabs>
          <w:tab w:val="left" w:pos="709"/>
        </w:tabs>
        <w:rPr>
          <w:b/>
          <w:bCs/>
        </w:rPr>
      </w:pPr>
      <w:r w:rsidRPr="0065412B">
        <w:rPr>
          <w:b/>
          <w:bCs/>
          <w:bdr w:val="single" w:sz="4" w:space="0" w:color="auto"/>
          <w:shd w:val="clear" w:color="auto" w:fill="FBD4B4"/>
        </w:rPr>
        <w:t>2.</w:t>
      </w:r>
      <w:r w:rsidRPr="0065412B">
        <w:rPr>
          <w:b/>
          <w:bCs/>
        </w:rPr>
        <w:t>Aşağıdakilerden hangi</w:t>
      </w:r>
      <w:r>
        <w:rPr>
          <w:b/>
          <w:bCs/>
        </w:rPr>
        <w:t xml:space="preserve">si </w:t>
      </w:r>
      <w:r w:rsidRPr="0065412B">
        <w:rPr>
          <w:b/>
          <w:bCs/>
        </w:rPr>
        <w:t xml:space="preserve"> ya da hangileri </w:t>
      </w:r>
      <w:r w:rsidRPr="0065412B">
        <w:rPr>
          <w:b/>
          <w:bCs/>
          <w:u w:val="single"/>
        </w:rPr>
        <w:t>bireysel farklılıklar</w:t>
      </w:r>
      <w:r w:rsidRPr="0065412B">
        <w:rPr>
          <w:b/>
          <w:bCs/>
        </w:rPr>
        <w:t xml:space="preserve"> arasında yer alır? </w:t>
      </w:r>
    </w:p>
    <w:p w:rsidR="004A79B9" w:rsidRPr="0065412B" w:rsidRDefault="004A79B9" w:rsidP="00AF7F51">
      <w:pPr>
        <w:pStyle w:val="NoSpacing"/>
        <w:tabs>
          <w:tab w:val="left" w:pos="284"/>
        </w:tabs>
        <w:rPr>
          <w:b/>
          <w:bCs/>
          <w:i/>
          <w:iCs/>
        </w:rPr>
      </w:pPr>
      <w:r w:rsidRPr="0065412B">
        <w:rPr>
          <w:b/>
          <w:bCs/>
        </w:rPr>
        <w:tab/>
      </w:r>
      <w:r w:rsidRPr="0065412B">
        <w:rPr>
          <w:b/>
          <w:bCs/>
          <w:i/>
          <w:iCs/>
        </w:rPr>
        <w:t xml:space="preserve">I. </w:t>
      </w:r>
      <w:r>
        <w:rPr>
          <w:b/>
          <w:bCs/>
          <w:i/>
          <w:iCs/>
        </w:rPr>
        <w:t>Ece</w:t>
      </w:r>
      <w:r w:rsidRPr="0065412B">
        <w:rPr>
          <w:b/>
          <w:bCs/>
          <w:i/>
          <w:iCs/>
        </w:rPr>
        <w:t>’nin uykusunun gelmesi</w:t>
      </w:r>
    </w:p>
    <w:p w:rsidR="004A79B9" w:rsidRPr="0065412B" w:rsidRDefault="004A79B9" w:rsidP="00AF7F51">
      <w:pPr>
        <w:pStyle w:val="NoSpacing"/>
        <w:tabs>
          <w:tab w:val="left" w:pos="284"/>
        </w:tabs>
        <w:rPr>
          <w:b/>
          <w:bCs/>
          <w:i/>
          <w:iCs/>
        </w:rPr>
      </w:pPr>
      <w:r w:rsidRPr="0065412B">
        <w:rPr>
          <w:b/>
          <w:bCs/>
          <w:i/>
          <w:iCs/>
        </w:rPr>
        <w:tab/>
        <w:t xml:space="preserve">II. </w:t>
      </w:r>
      <w:r>
        <w:rPr>
          <w:b/>
          <w:bCs/>
          <w:i/>
          <w:iCs/>
        </w:rPr>
        <w:t>İrem’i</w:t>
      </w:r>
      <w:r w:rsidRPr="0065412B">
        <w:rPr>
          <w:b/>
          <w:bCs/>
          <w:i/>
          <w:iCs/>
        </w:rPr>
        <w:t>n güzel resim yapması</w:t>
      </w:r>
    </w:p>
    <w:p w:rsidR="004A79B9" w:rsidRPr="0065412B" w:rsidRDefault="004A79B9" w:rsidP="00AF7F51">
      <w:pPr>
        <w:pStyle w:val="NoSpacing"/>
        <w:tabs>
          <w:tab w:val="left" w:pos="284"/>
        </w:tabs>
        <w:rPr>
          <w:b/>
          <w:bCs/>
          <w:i/>
          <w:iCs/>
        </w:rPr>
      </w:pPr>
      <w:r w:rsidRPr="0065412B">
        <w:rPr>
          <w:b/>
          <w:bCs/>
          <w:i/>
          <w:iCs/>
        </w:rPr>
        <w:tab/>
        <w:t xml:space="preserve">III. </w:t>
      </w:r>
      <w:r>
        <w:rPr>
          <w:b/>
          <w:bCs/>
          <w:i/>
          <w:iCs/>
        </w:rPr>
        <w:t>Tunahan’ın</w:t>
      </w:r>
      <w:r w:rsidRPr="0065412B">
        <w:rPr>
          <w:b/>
          <w:bCs/>
          <w:i/>
          <w:iCs/>
        </w:rPr>
        <w:t xml:space="preserve"> hızlı koşması</w:t>
      </w:r>
    </w:p>
    <w:p w:rsidR="004A79B9" w:rsidRPr="0065412B" w:rsidRDefault="004A79B9" w:rsidP="00AF7F51">
      <w:pPr>
        <w:pStyle w:val="NoSpacing"/>
        <w:tabs>
          <w:tab w:val="left" w:pos="284"/>
        </w:tabs>
        <w:rPr>
          <w:b/>
          <w:bCs/>
        </w:rPr>
      </w:pPr>
      <w:r w:rsidRPr="0065412B">
        <w:rPr>
          <w:b/>
          <w:bCs/>
          <w:i/>
          <w:iCs/>
        </w:rPr>
        <w:tab/>
        <w:t xml:space="preserve">IV. </w:t>
      </w:r>
      <w:r>
        <w:rPr>
          <w:b/>
          <w:bCs/>
          <w:i/>
          <w:iCs/>
        </w:rPr>
        <w:t xml:space="preserve">Özgür’ün </w:t>
      </w:r>
      <w:r w:rsidRPr="0065412B">
        <w:rPr>
          <w:b/>
          <w:bCs/>
          <w:i/>
          <w:iCs/>
        </w:rPr>
        <w:t>karnının acıkması</w:t>
      </w:r>
    </w:p>
    <w:p w:rsidR="004A79B9" w:rsidRPr="0065412B" w:rsidRDefault="004A79B9" w:rsidP="00AF7F51">
      <w:pPr>
        <w:pStyle w:val="NoSpacing"/>
        <w:rPr>
          <w:b/>
          <w:bCs/>
          <w:sz w:val="16"/>
          <w:szCs w:val="16"/>
        </w:rPr>
      </w:pPr>
    </w:p>
    <w:p w:rsidR="004A79B9" w:rsidRPr="0065412B" w:rsidRDefault="004A79B9" w:rsidP="00CD3992">
      <w:pPr>
        <w:pStyle w:val="NoSpacing"/>
        <w:tabs>
          <w:tab w:val="left" w:pos="2694"/>
        </w:tabs>
        <w:rPr>
          <w:b/>
          <w:bCs/>
        </w:rPr>
      </w:pPr>
      <w:r w:rsidRPr="0065412B">
        <w:rPr>
          <w:b/>
          <w:bCs/>
        </w:rPr>
        <w:t>A) IIveIII</w:t>
      </w:r>
      <w:r w:rsidRPr="0065412B">
        <w:rPr>
          <w:b/>
          <w:bCs/>
        </w:rPr>
        <w:tab/>
        <w:t>B) Sadece II</w:t>
      </w:r>
    </w:p>
    <w:p w:rsidR="004A79B9" w:rsidRPr="0065412B" w:rsidRDefault="004A79B9" w:rsidP="00CD3992">
      <w:pPr>
        <w:pStyle w:val="NoSpacing"/>
        <w:tabs>
          <w:tab w:val="left" w:pos="284"/>
          <w:tab w:val="left" w:pos="2694"/>
        </w:tabs>
        <w:rPr>
          <w:b/>
          <w:bCs/>
        </w:rPr>
      </w:pPr>
      <w:r w:rsidRPr="0065412B">
        <w:rPr>
          <w:b/>
          <w:bCs/>
        </w:rPr>
        <w:t>C) I ve IV</w:t>
      </w:r>
      <w:r w:rsidRPr="0065412B">
        <w:rPr>
          <w:b/>
          <w:bCs/>
        </w:rPr>
        <w:tab/>
        <w:t xml:space="preserve">D) I – II – III – IV </w:t>
      </w:r>
    </w:p>
    <w:p w:rsidR="004A79B9" w:rsidRPr="0065412B" w:rsidRDefault="004A79B9" w:rsidP="00CD3992">
      <w:pPr>
        <w:pStyle w:val="NoSpacing"/>
        <w:tabs>
          <w:tab w:val="left" w:pos="284"/>
          <w:tab w:val="left" w:pos="2694"/>
        </w:tabs>
        <w:rPr>
          <w:b/>
          <w:bCs/>
        </w:rPr>
      </w:pPr>
    </w:p>
    <w:p w:rsidR="004A79B9" w:rsidRPr="0065412B" w:rsidRDefault="004A79B9" w:rsidP="00E81327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  <w:r w:rsidRPr="0065412B">
        <w:rPr>
          <w:b/>
          <w:bCs/>
          <w:bdr w:val="single" w:sz="4" w:space="0" w:color="auto"/>
          <w:shd w:val="clear" w:color="auto" w:fill="FBD4B4"/>
        </w:rPr>
        <w:t>3.</w:t>
      </w:r>
      <w:r w:rsidRPr="0065412B">
        <w:rPr>
          <w:b/>
          <w:bCs/>
        </w:rPr>
        <w:t xml:space="preserve">Aşağıdakilerin hangisinde </w:t>
      </w:r>
      <w:r w:rsidRPr="0065412B">
        <w:rPr>
          <w:b/>
          <w:bCs/>
          <w:u w:val="single"/>
        </w:rPr>
        <w:t>bireysel farklılıklarından</w:t>
      </w:r>
      <w:r w:rsidRPr="0065412B">
        <w:rPr>
          <w:b/>
          <w:bCs/>
        </w:rPr>
        <w:t xml:space="preserve"> söz edilmiştir? </w:t>
      </w:r>
    </w:p>
    <w:p w:rsidR="004A79B9" w:rsidRPr="0065412B" w:rsidRDefault="004A79B9" w:rsidP="00E81327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  <w:r w:rsidRPr="0065412B">
        <w:rPr>
          <w:b/>
          <w:bCs/>
        </w:rPr>
        <w:t xml:space="preserve">A) </w:t>
      </w:r>
      <w:r>
        <w:rPr>
          <w:b/>
          <w:bCs/>
        </w:rPr>
        <w:t>Nisa</w:t>
      </w:r>
      <w:r w:rsidRPr="0065412B">
        <w:rPr>
          <w:b/>
          <w:bCs/>
        </w:rPr>
        <w:t xml:space="preserve"> ve </w:t>
      </w:r>
      <w:r>
        <w:rPr>
          <w:b/>
          <w:bCs/>
        </w:rPr>
        <w:t>Arda</w:t>
      </w:r>
      <w:r w:rsidRPr="0065412B">
        <w:rPr>
          <w:b/>
          <w:bCs/>
        </w:rPr>
        <w:t xml:space="preserve"> aynı yaşta iki öğrencidir.</w:t>
      </w:r>
    </w:p>
    <w:p w:rsidR="004A79B9" w:rsidRPr="0065412B" w:rsidRDefault="004A79B9" w:rsidP="00E81327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  <w:r w:rsidRPr="0065412B">
        <w:rPr>
          <w:b/>
          <w:bCs/>
        </w:rPr>
        <w:t xml:space="preserve">B) </w:t>
      </w:r>
      <w:r>
        <w:rPr>
          <w:b/>
          <w:bCs/>
        </w:rPr>
        <w:t>Eylül’ün nüfuz cüzdanı da Melisa</w:t>
      </w:r>
      <w:r w:rsidRPr="0065412B">
        <w:rPr>
          <w:b/>
          <w:bCs/>
        </w:rPr>
        <w:t>’nın ki ile aynı renktedir.</w:t>
      </w:r>
    </w:p>
    <w:p w:rsidR="004A79B9" w:rsidRPr="0065412B" w:rsidRDefault="004A79B9" w:rsidP="00E81327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  <w:r w:rsidRPr="0065412B">
        <w:rPr>
          <w:b/>
          <w:bCs/>
        </w:rPr>
        <w:t>C) Bu imtihandan yüz almak için hepimiz çok çalıştık.</w:t>
      </w:r>
    </w:p>
    <w:p w:rsidR="004A79B9" w:rsidRPr="0065412B" w:rsidRDefault="004A79B9" w:rsidP="00E81327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  <w:r w:rsidRPr="0065412B">
        <w:rPr>
          <w:b/>
          <w:bCs/>
        </w:rPr>
        <w:t>D) Sınıf</w:t>
      </w:r>
      <w:r>
        <w:rPr>
          <w:b/>
          <w:bCs/>
        </w:rPr>
        <w:t>ın en uzun boylu çocuğu Gözde’dir</w:t>
      </w:r>
      <w:r w:rsidRPr="0065412B">
        <w:rPr>
          <w:b/>
          <w:bCs/>
        </w:rPr>
        <w:t>.</w:t>
      </w:r>
    </w:p>
    <w:p w:rsidR="004A79B9" w:rsidRPr="0065412B" w:rsidRDefault="004A79B9" w:rsidP="00E81327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155.5pt;margin-top:8.9pt;width:86.5pt;height:48.6pt;z-index:251655680" adj="-2834,10667">
            <v:textbox>
              <w:txbxContent>
                <w:p w:rsidR="004A79B9" w:rsidRPr="0065412B" w:rsidRDefault="004A79B9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65412B">
                    <w:rPr>
                      <w:b/>
                      <w:bCs/>
                    </w:rPr>
                    <w:t xml:space="preserve">II. </w:t>
                  </w:r>
                  <w:r w:rsidRPr="0065412B">
                    <w:rPr>
                      <w:b/>
                      <w:bCs/>
                      <w:sz w:val="22"/>
                      <w:szCs w:val="22"/>
                    </w:rPr>
                    <w:t>Şarkı söylemeyi çok seviyorum.</w:t>
                  </w:r>
                </w:p>
              </w:txbxContent>
            </v:textbox>
          </v:shape>
        </w:pict>
      </w:r>
    </w:p>
    <w:p w:rsidR="004A79B9" w:rsidRPr="0065412B" w:rsidRDefault="004A79B9" w:rsidP="00F52244">
      <w:pPr>
        <w:pStyle w:val="NoSpacing"/>
        <w:tabs>
          <w:tab w:val="left" w:pos="709"/>
        </w:tabs>
        <w:rPr>
          <w:b/>
          <w:bCs/>
        </w:rPr>
      </w:pPr>
      <w:r>
        <w:rPr>
          <w:noProof/>
          <w:lang w:eastAsia="tr-TR"/>
        </w:rPr>
        <w:pict>
          <v:shape id="_x0000_s1028" type="#_x0000_t61" style="position:absolute;margin-left:12.6pt;margin-top:2.2pt;width:86.5pt;height:33.3pt;z-index:251657728" adj="23198,18357">
            <v:textbox>
              <w:txbxContent>
                <w:p w:rsidR="004A79B9" w:rsidRPr="0065412B" w:rsidRDefault="004A79B9" w:rsidP="00FF2A85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65412B">
                    <w:rPr>
                      <w:b/>
                      <w:bCs/>
                    </w:rPr>
                    <w:t xml:space="preserve">I. </w:t>
                  </w:r>
                  <w:r w:rsidRPr="0065412B">
                    <w:rPr>
                      <w:b/>
                      <w:bCs/>
                      <w:sz w:val="22"/>
                      <w:szCs w:val="22"/>
                    </w:rPr>
                    <w:t>Samsun’da doğdum.</w:t>
                  </w:r>
                </w:p>
              </w:txbxContent>
            </v:textbox>
          </v:shape>
        </w:pict>
      </w:r>
      <w:r w:rsidRPr="0065412B">
        <w:rPr>
          <w:b/>
          <w:bCs/>
          <w:bdr w:val="single" w:sz="4" w:space="0" w:color="auto"/>
          <w:shd w:val="clear" w:color="auto" w:fill="FBD4B4"/>
        </w:rPr>
        <w:t>4.</w:t>
      </w:r>
    </w:p>
    <w:p w:rsidR="004A79B9" w:rsidRPr="0065412B" w:rsidRDefault="004A79B9" w:rsidP="00F52244">
      <w:pPr>
        <w:pStyle w:val="NoSpacing"/>
        <w:tabs>
          <w:tab w:val="left" w:pos="709"/>
        </w:tabs>
        <w:rPr>
          <w:b/>
          <w:bCs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9" type="#_x0000_t75" style="position:absolute;margin-left:108.65pt;margin-top:4.4pt;width:36.1pt;height:55.45pt;z-index:-251672064;visibility:visible">
            <v:imagedata r:id="rId5" o:title="" grayscale="t" bilevel="t"/>
          </v:shape>
        </w:pict>
      </w:r>
    </w:p>
    <w:p w:rsidR="004A79B9" w:rsidRPr="0065412B" w:rsidRDefault="004A79B9" w:rsidP="00F52244">
      <w:pPr>
        <w:pStyle w:val="NoSpacing"/>
        <w:tabs>
          <w:tab w:val="left" w:pos="709"/>
        </w:tabs>
        <w:rPr>
          <w:b/>
          <w:bCs/>
        </w:rPr>
      </w:pPr>
    </w:p>
    <w:p w:rsidR="004A79B9" w:rsidRPr="0065412B" w:rsidRDefault="004A79B9" w:rsidP="00F52244">
      <w:pPr>
        <w:pStyle w:val="NoSpacing"/>
        <w:tabs>
          <w:tab w:val="left" w:pos="709"/>
        </w:tabs>
        <w:rPr>
          <w:b/>
          <w:bCs/>
        </w:rPr>
      </w:pPr>
      <w:r>
        <w:rPr>
          <w:noProof/>
          <w:lang w:eastAsia="tr-TR"/>
        </w:rPr>
        <w:pict>
          <v:shape id="_x0000_s1030" type="#_x0000_t61" style="position:absolute;margin-left:155.5pt;margin-top:6.8pt;width:93.65pt;height:45.65pt;z-index:251656704" adj="-2618,11356">
            <v:textbox>
              <w:txbxContent>
                <w:p w:rsidR="004A79B9" w:rsidRPr="0065412B" w:rsidRDefault="004A79B9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65412B">
                    <w:rPr>
                      <w:b/>
                      <w:bCs/>
                    </w:rPr>
                    <w:t xml:space="preserve">IV. </w:t>
                  </w:r>
                  <w:r w:rsidRPr="0065412B">
                    <w:rPr>
                      <w:b/>
                      <w:bCs/>
                      <w:sz w:val="22"/>
                      <w:szCs w:val="22"/>
                    </w:rPr>
                    <w:t>Kahverengi uzun ve düz saçlarım var.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61" style="position:absolute;margin-left:12.6pt;margin-top:2.8pt;width:94.5pt;height:49.65pt;z-index:251658752" adj="21360,2719">
            <v:textbox>
              <w:txbxContent>
                <w:p w:rsidR="004A79B9" w:rsidRPr="0065412B" w:rsidRDefault="004A79B9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65412B">
                    <w:rPr>
                      <w:b/>
                      <w:bCs/>
                    </w:rPr>
                    <w:t xml:space="preserve">III. </w:t>
                  </w:r>
                  <w:r w:rsidRPr="0065412B">
                    <w:rPr>
                      <w:b/>
                      <w:bCs/>
                      <w:sz w:val="22"/>
                      <w:szCs w:val="22"/>
                    </w:rPr>
                    <w:t>1m 39 cm boyunda, 36 kg ağırlığındayım.</w:t>
                  </w:r>
                </w:p>
              </w:txbxContent>
            </v:textbox>
          </v:shape>
        </w:pict>
      </w:r>
    </w:p>
    <w:p w:rsidR="004A79B9" w:rsidRPr="0065412B" w:rsidRDefault="004A79B9" w:rsidP="00F52244">
      <w:pPr>
        <w:pStyle w:val="NoSpacing"/>
        <w:tabs>
          <w:tab w:val="left" w:pos="709"/>
        </w:tabs>
        <w:rPr>
          <w:b/>
          <w:bCs/>
        </w:rPr>
      </w:pPr>
    </w:p>
    <w:p w:rsidR="004A79B9" w:rsidRPr="0065412B" w:rsidRDefault="004A79B9" w:rsidP="00F52244">
      <w:pPr>
        <w:pStyle w:val="NoSpacing"/>
        <w:tabs>
          <w:tab w:val="left" w:pos="709"/>
        </w:tabs>
        <w:rPr>
          <w:b/>
          <w:bCs/>
        </w:rPr>
      </w:pPr>
    </w:p>
    <w:p w:rsidR="004A79B9" w:rsidRDefault="004A79B9" w:rsidP="00026E5B">
      <w:pPr>
        <w:pStyle w:val="NoSpacing"/>
        <w:tabs>
          <w:tab w:val="left" w:pos="284"/>
        </w:tabs>
        <w:rPr>
          <w:b/>
          <w:bCs/>
        </w:rPr>
      </w:pPr>
    </w:p>
    <w:p w:rsidR="004A79B9" w:rsidRPr="0065412B" w:rsidRDefault="004A79B9" w:rsidP="00026E5B">
      <w:pPr>
        <w:pStyle w:val="NoSpacing"/>
        <w:tabs>
          <w:tab w:val="left" w:pos="284"/>
        </w:tabs>
        <w:rPr>
          <w:b/>
          <w:bCs/>
        </w:rPr>
      </w:pPr>
      <w:r>
        <w:rPr>
          <w:b/>
          <w:bCs/>
        </w:rPr>
        <w:t>Doğa</w:t>
      </w:r>
      <w:r w:rsidRPr="0065412B">
        <w:rPr>
          <w:b/>
          <w:bCs/>
        </w:rPr>
        <w:t xml:space="preserve">’nın verdiği bilgilerden hangisi ya da hangileri bireysel farklılık </w:t>
      </w:r>
      <w:r w:rsidRPr="0065412B">
        <w:rPr>
          <w:b/>
          <w:bCs/>
          <w:u w:val="single"/>
        </w:rPr>
        <w:t>değildir</w:t>
      </w:r>
      <w:r w:rsidRPr="0065412B">
        <w:rPr>
          <w:b/>
          <w:bCs/>
        </w:rPr>
        <w:t>?</w:t>
      </w:r>
    </w:p>
    <w:p w:rsidR="004A79B9" w:rsidRPr="0065412B" w:rsidRDefault="004A79B9" w:rsidP="00026E5B">
      <w:pPr>
        <w:pStyle w:val="NoSpacing"/>
        <w:tabs>
          <w:tab w:val="left" w:pos="2694"/>
        </w:tabs>
        <w:rPr>
          <w:b/>
          <w:bCs/>
        </w:rPr>
      </w:pPr>
      <w:r w:rsidRPr="0065412B">
        <w:rPr>
          <w:b/>
          <w:bCs/>
        </w:rPr>
        <w:t>A) I ve IV</w:t>
      </w:r>
      <w:r w:rsidRPr="0065412B">
        <w:rPr>
          <w:b/>
          <w:bCs/>
        </w:rPr>
        <w:tab/>
        <w:t>B) Sadece I</w:t>
      </w:r>
    </w:p>
    <w:p w:rsidR="004A79B9" w:rsidRPr="0065412B" w:rsidRDefault="004A79B9" w:rsidP="00026E5B">
      <w:pPr>
        <w:pStyle w:val="NoSpacing"/>
        <w:tabs>
          <w:tab w:val="left" w:pos="284"/>
          <w:tab w:val="left" w:pos="2694"/>
        </w:tabs>
        <w:rPr>
          <w:b/>
          <w:bCs/>
        </w:rPr>
      </w:pPr>
      <w:r w:rsidRPr="0065412B">
        <w:rPr>
          <w:b/>
          <w:bCs/>
        </w:rPr>
        <w:t>C) II ve III</w:t>
      </w:r>
      <w:r w:rsidRPr="0065412B">
        <w:rPr>
          <w:b/>
          <w:bCs/>
        </w:rPr>
        <w:tab/>
        <w:t>D) Sadece III</w:t>
      </w:r>
    </w:p>
    <w:p w:rsidR="004A79B9" w:rsidRPr="0065412B" w:rsidRDefault="004A79B9" w:rsidP="00026E5B">
      <w:pPr>
        <w:pStyle w:val="NoSpacing"/>
        <w:tabs>
          <w:tab w:val="left" w:pos="284"/>
        </w:tabs>
        <w:rPr>
          <w:b/>
          <w:bCs/>
        </w:rPr>
      </w:pPr>
    </w:p>
    <w:p w:rsidR="004A79B9" w:rsidRPr="00812D26" w:rsidRDefault="004A79B9" w:rsidP="00812D26">
      <w:pPr>
        <w:tabs>
          <w:tab w:val="left" w:pos="5655"/>
        </w:tabs>
        <w:rPr>
          <w:rFonts w:ascii="Calibri" w:hAnsi="Calibri" w:cs="Calibri"/>
          <w:b/>
          <w:bCs/>
          <w:sz w:val="22"/>
          <w:szCs w:val="22"/>
        </w:rPr>
      </w:pPr>
      <w:r w:rsidRPr="00812D26">
        <w:rPr>
          <w:rFonts w:ascii="Calibri" w:hAnsi="Calibri" w:cs="Calibri"/>
          <w:b/>
          <w:bCs/>
          <w:bdr w:val="single" w:sz="4" w:space="0" w:color="auto"/>
          <w:shd w:val="clear" w:color="auto" w:fill="FBD4B4"/>
        </w:rPr>
        <w:t>5.</w:t>
      </w:r>
      <w:r w:rsidRPr="00812D26">
        <w:rPr>
          <w:rFonts w:ascii="Calibri" w:hAnsi="Calibri" w:cs="Calibri"/>
          <w:b/>
          <w:bCs/>
          <w:sz w:val="22"/>
          <w:szCs w:val="22"/>
        </w:rPr>
        <w:t>Barış veBerkay ikiz kardeştirler.Aynı günde ve aynı saatte dünyaya gelmişlerdir.</w:t>
      </w:r>
      <w:r w:rsidRPr="00812D26">
        <w:rPr>
          <w:rFonts w:ascii="Calibri" w:hAnsi="Calibri" w:cs="Calibri"/>
          <w:b/>
          <w:bCs/>
          <w:color w:val="000000"/>
          <w:sz w:val="22"/>
          <w:szCs w:val="22"/>
        </w:rPr>
        <w:t>(5 Puan)</w:t>
      </w:r>
    </w:p>
    <w:p w:rsidR="004A79B9" w:rsidRDefault="004A79B9" w:rsidP="00812D26">
      <w:pPr>
        <w:tabs>
          <w:tab w:val="left" w:pos="5655"/>
        </w:tabs>
        <w:rPr>
          <w:rFonts w:ascii="Calibri" w:hAnsi="Calibri" w:cs="Calibri"/>
          <w:sz w:val="22"/>
          <w:szCs w:val="22"/>
        </w:rPr>
      </w:pPr>
      <w:r w:rsidRPr="00812D26">
        <w:rPr>
          <w:rFonts w:ascii="Calibri" w:hAnsi="Calibri" w:cs="Calibri"/>
          <w:sz w:val="22"/>
          <w:szCs w:val="22"/>
        </w:rPr>
        <w:t>Buna göre Barış ve Berkay’ın nüfus cüzdanlarındaki hangi bilgi farklıdır?</w:t>
      </w:r>
    </w:p>
    <w:p w:rsidR="004A79B9" w:rsidRPr="00812D26" w:rsidRDefault="004A79B9" w:rsidP="00812D26">
      <w:pPr>
        <w:tabs>
          <w:tab w:val="left" w:pos="5655"/>
        </w:tabs>
        <w:rPr>
          <w:rFonts w:ascii="Calibri" w:hAnsi="Calibri" w:cs="Calibri"/>
          <w:sz w:val="22"/>
          <w:szCs w:val="22"/>
        </w:rPr>
      </w:pPr>
    </w:p>
    <w:p w:rsidR="004A79B9" w:rsidRDefault="004A79B9" w:rsidP="00812D26">
      <w:pPr>
        <w:tabs>
          <w:tab w:val="left" w:pos="5655"/>
        </w:tabs>
        <w:rPr>
          <w:rFonts w:ascii="Calibri" w:hAnsi="Calibri" w:cs="Calibri"/>
          <w:sz w:val="22"/>
          <w:szCs w:val="22"/>
        </w:rPr>
      </w:pPr>
      <w:r w:rsidRPr="00812D26">
        <w:rPr>
          <w:rFonts w:ascii="Calibri" w:hAnsi="Calibri" w:cs="Calibri"/>
          <w:sz w:val="22"/>
          <w:szCs w:val="22"/>
        </w:rPr>
        <w:t xml:space="preserve">A) Doğum yeri     B) Anne adı      </w:t>
      </w:r>
    </w:p>
    <w:p w:rsidR="004A79B9" w:rsidRPr="00812D26" w:rsidRDefault="004A79B9" w:rsidP="00812D26">
      <w:pPr>
        <w:tabs>
          <w:tab w:val="left" w:pos="5655"/>
        </w:tabs>
        <w:rPr>
          <w:rFonts w:ascii="Calibri" w:hAnsi="Calibri" w:cs="Calibri"/>
          <w:sz w:val="22"/>
          <w:szCs w:val="22"/>
        </w:rPr>
      </w:pPr>
      <w:r w:rsidRPr="00812D26">
        <w:rPr>
          <w:rFonts w:ascii="Calibri" w:hAnsi="Calibri" w:cs="Calibri"/>
          <w:sz w:val="22"/>
          <w:szCs w:val="22"/>
        </w:rPr>
        <w:t xml:space="preserve"> C) TC Kimlik no    D) Doğum tarihi</w:t>
      </w:r>
    </w:p>
    <w:p w:rsidR="004A79B9" w:rsidRPr="0065412B" w:rsidRDefault="004A79B9" w:rsidP="00812D26">
      <w:pPr>
        <w:pStyle w:val="NoSpacing"/>
        <w:tabs>
          <w:tab w:val="left" w:pos="567"/>
        </w:tabs>
        <w:rPr>
          <w:b/>
          <w:bCs/>
        </w:rPr>
      </w:pPr>
    </w:p>
    <w:p w:rsidR="004A79B9" w:rsidRPr="0065412B" w:rsidRDefault="004A79B9" w:rsidP="008F68C0">
      <w:pPr>
        <w:pStyle w:val="NoSpacing"/>
        <w:tabs>
          <w:tab w:val="left" w:pos="709"/>
        </w:tabs>
        <w:rPr>
          <w:b/>
          <w:bCs/>
        </w:rPr>
      </w:pPr>
      <w:r>
        <w:rPr>
          <w:noProof/>
          <w:lang w:eastAsia="tr-TR"/>
        </w:rPr>
        <w:pict>
          <v:shape id="Resim 7" o:spid="_x0000_s1032" type="#_x0000_t75" style="position:absolute;margin-left:159.65pt;margin-top:12.6pt;width:66.15pt;height:46.7pt;z-index:-251671040;visibility:visible">
            <v:imagedata r:id="rId6" o:title="" grayscale="t" bilevel="t"/>
          </v:shape>
        </w:pict>
      </w:r>
    </w:p>
    <w:p w:rsidR="004A79B9" w:rsidRPr="0065412B" w:rsidRDefault="004A79B9" w:rsidP="00433DA1">
      <w:pPr>
        <w:pStyle w:val="NoSpacing"/>
        <w:tabs>
          <w:tab w:val="left" w:pos="284"/>
        </w:tabs>
        <w:rPr>
          <w:b/>
          <w:bCs/>
        </w:rPr>
      </w:pPr>
      <w:r>
        <w:rPr>
          <w:noProof/>
          <w:lang w:eastAsia="tr-TR"/>
        </w:rPr>
        <w:pict>
          <v:shape id="_x0000_s1033" type="#_x0000_t61" style="position:absolute;margin-left:12.6pt;margin-top:2.45pt;width:119.8pt;height:31.7pt;z-index:251659776" adj="25666,16013">
            <v:textbox>
              <w:txbxContent>
                <w:p w:rsidR="004A79B9" w:rsidRPr="0065412B" w:rsidRDefault="004A79B9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65412B">
                    <w:rPr>
                      <w:b/>
                      <w:bCs/>
                    </w:rPr>
                    <w:t>Kardeşim Handan, benim ikizimdir.</w:t>
                  </w:r>
                </w:p>
              </w:txbxContent>
            </v:textbox>
          </v:shape>
        </w:pict>
      </w:r>
      <w:r w:rsidRPr="0065412B">
        <w:rPr>
          <w:b/>
          <w:bCs/>
          <w:bdr w:val="single" w:sz="4" w:space="0" w:color="auto"/>
          <w:shd w:val="clear" w:color="auto" w:fill="FBD4B4"/>
        </w:rPr>
        <w:t>6.</w:t>
      </w:r>
    </w:p>
    <w:p w:rsidR="004A79B9" w:rsidRPr="0065412B" w:rsidRDefault="004A79B9" w:rsidP="00433DA1">
      <w:pPr>
        <w:pStyle w:val="NoSpacing"/>
        <w:tabs>
          <w:tab w:val="left" w:pos="284"/>
        </w:tabs>
        <w:rPr>
          <w:b/>
          <w:bCs/>
        </w:rPr>
      </w:pPr>
    </w:p>
    <w:p w:rsidR="004A79B9" w:rsidRPr="0065412B" w:rsidRDefault="004A79B9" w:rsidP="00433DA1">
      <w:pPr>
        <w:pStyle w:val="NoSpacing"/>
        <w:tabs>
          <w:tab w:val="left" w:pos="284"/>
        </w:tabs>
        <w:rPr>
          <w:b/>
          <w:bCs/>
        </w:rPr>
      </w:pPr>
    </w:p>
    <w:p w:rsidR="004A79B9" w:rsidRDefault="004A79B9" w:rsidP="00433DA1">
      <w:pPr>
        <w:pStyle w:val="NoSpacing"/>
        <w:tabs>
          <w:tab w:val="left" w:pos="284"/>
        </w:tabs>
        <w:rPr>
          <w:b/>
          <w:bCs/>
        </w:rPr>
      </w:pPr>
      <w:r w:rsidRPr="0065412B">
        <w:rPr>
          <w:b/>
          <w:bCs/>
        </w:rPr>
        <w:t xml:space="preserve">Candan’ın verdiği bilgiye göre aşağıda verilen nüfus bilgilerinden hangisi </w:t>
      </w:r>
      <w:r w:rsidRPr="0065412B">
        <w:rPr>
          <w:b/>
          <w:bCs/>
          <w:u w:val="single"/>
        </w:rPr>
        <w:t>farklıdır</w:t>
      </w:r>
      <w:r w:rsidRPr="0065412B">
        <w:rPr>
          <w:b/>
          <w:bCs/>
        </w:rPr>
        <w:t>?</w:t>
      </w:r>
    </w:p>
    <w:p w:rsidR="004A79B9" w:rsidRPr="0065412B" w:rsidRDefault="004A79B9" w:rsidP="00433DA1">
      <w:pPr>
        <w:pStyle w:val="NoSpacing"/>
        <w:tabs>
          <w:tab w:val="left" w:pos="284"/>
        </w:tabs>
        <w:rPr>
          <w:b/>
          <w:bCs/>
        </w:rPr>
      </w:pPr>
    </w:p>
    <w:p w:rsidR="004A79B9" w:rsidRPr="0065412B" w:rsidRDefault="004A79B9" w:rsidP="00433DA1">
      <w:pPr>
        <w:pStyle w:val="NoSpacing"/>
        <w:tabs>
          <w:tab w:val="left" w:pos="2694"/>
        </w:tabs>
        <w:rPr>
          <w:b/>
          <w:bCs/>
        </w:rPr>
      </w:pPr>
      <w:r w:rsidRPr="0065412B">
        <w:rPr>
          <w:b/>
          <w:bCs/>
        </w:rPr>
        <w:t>A) Doğum yeriB) Doğum tarihi</w:t>
      </w:r>
    </w:p>
    <w:p w:rsidR="004A79B9" w:rsidRPr="0065412B" w:rsidRDefault="004A79B9" w:rsidP="00B21F77">
      <w:pPr>
        <w:pStyle w:val="NoSpacing"/>
        <w:tabs>
          <w:tab w:val="left" w:pos="284"/>
          <w:tab w:val="left" w:pos="2694"/>
        </w:tabs>
        <w:rPr>
          <w:b/>
          <w:bCs/>
        </w:rPr>
      </w:pPr>
      <w:r w:rsidRPr="0065412B">
        <w:rPr>
          <w:b/>
          <w:bCs/>
        </w:rPr>
        <w:t>C) TC Kimlik numarasıD) Anne adı</w:t>
      </w:r>
    </w:p>
    <w:p w:rsidR="004A79B9" w:rsidRPr="0065412B" w:rsidRDefault="004A79B9" w:rsidP="007E023D">
      <w:pPr>
        <w:pStyle w:val="NoSpacing"/>
        <w:tabs>
          <w:tab w:val="left" w:pos="284"/>
        </w:tabs>
        <w:rPr>
          <w:b/>
          <w:bCs/>
          <w:bdr w:val="single" w:sz="4" w:space="0" w:color="auto"/>
          <w:shd w:val="clear" w:color="auto" w:fill="FBD4B4"/>
        </w:rPr>
      </w:pPr>
    </w:p>
    <w:p w:rsidR="004A79B9" w:rsidRDefault="004A79B9" w:rsidP="007E023D">
      <w:pPr>
        <w:pStyle w:val="NoSpacing"/>
        <w:tabs>
          <w:tab w:val="left" w:pos="284"/>
        </w:tabs>
        <w:rPr>
          <w:b/>
          <w:bCs/>
          <w:bdr w:val="single" w:sz="4" w:space="0" w:color="auto"/>
          <w:shd w:val="clear" w:color="auto" w:fill="FBD4B4"/>
        </w:rPr>
      </w:pPr>
    </w:p>
    <w:p w:rsidR="004A79B9" w:rsidRDefault="004A79B9" w:rsidP="007E023D">
      <w:pPr>
        <w:pStyle w:val="NoSpacing"/>
        <w:tabs>
          <w:tab w:val="left" w:pos="284"/>
        </w:tabs>
        <w:rPr>
          <w:b/>
          <w:bCs/>
          <w:bdr w:val="single" w:sz="4" w:space="0" w:color="auto"/>
          <w:shd w:val="clear" w:color="auto" w:fill="FBD4B4"/>
        </w:rPr>
      </w:pPr>
    </w:p>
    <w:p w:rsidR="004A79B9" w:rsidRDefault="004A79B9" w:rsidP="007E023D">
      <w:pPr>
        <w:pStyle w:val="NoSpacing"/>
        <w:tabs>
          <w:tab w:val="left" w:pos="284"/>
        </w:tabs>
        <w:rPr>
          <w:b/>
          <w:bCs/>
          <w:bdr w:val="single" w:sz="4" w:space="0" w:color="auto"/>
          <w:shd w:val="clear" w:color="auto" w:fill="FBD4B4"/>
        </w:rPr>
      </w:pPr>
    </w:p>
    <w:p w:rsidR="004A79B9" w:rsidRPr="0065412B" w:rsidRDefault="004A79B9" w:rsidP="007E023D">
      <w:pPr>
        <w:pStyle w:val="NoSpacing"/>
        <w:tabs>
          <w:tab w:val="left" w:pos="284"/>
        </w:tabs>
        <w:rPr>
          <w:b/>
          <w:bCs/>
        </w:rPr>
      </w:pPr>
      <w:r w:rsidRPr="0065412B">
        <w:rPr>
          <w:b/>
          <w:bCs/>
          <w:bdr w:val="single" w:sz="4" w:space="0" w:color="auto"/>
          <w:shd w:val="clear" w:color="auto" w:fill="FBD4B4"/>
        </w:rPr>
        <w:t>7.</w:t>
      </w:r>
      <w:r w:rsidRPr="0065412B">
        <w:rPr>
          <w:b/>
          <w:bCs/>
        </w:rPr>
        <w:t>“</w:t>
      </w:r>
      <w:r w:rsidRPr="0065412B">
        <w:rPr>
          <w:b/>
          <w:bCs/>
          <w:i/>
          <w:iCs/>
        </w:rPr>
        <w:t>İnsanların davranışlarına bakarak duygularını anlayabiliriz.</w:t>
      </w:r>
      <w:r w:rsidRPr="0065412B">
        <w:rPr>
          <w:b/>
          <w:bCs/>
        </w:rPr>
        <w:t xml:space="preserve">” Buna göre aşağıdaki seçeneklerde </w:t>
      </w:r>
      <w:bookmarkStart w:id="0" w:name="_GoBack"/>
      <w:bookmarkEnd w:id="0"/>
      <w:r w:rsidRPr="0065412B">
        <w:rPr>
          <w:b/>
          <w:bCs/>
        </w:rPr>
        <w:t xml:space="preserve">verilen davranış-duygu eşleştirilmelerinden hangisi yanlıştır? </w:t>
      </w:r>
    </w:p>
    <w:p w:rsidR="004A79B9" w:rsidRPr="0065412B" w:rsidRDefault="004A79B9" w:rsidP="007E023D">
      <w:pPr>
        <w:pStyle w:val="NoSpacing"/>
        <w:tabs>
          <w:tab w:val="left" w:pos="2694"/>
        </w:tabs>
        <w:rPr>
          <w:b/>
          <w:bCs/>
        </w:rPr>
      </w:pPr>
      <w:r w:rsidRPr="0065412B">
        <w:rPr>
          <w:b/>
          <w:bCs/>
        </w:rPr>
        <w:t xml:space="preserve">A) Ağlamak – Üzüntü </w:t>
      </w:r>
      <w:r w:rsidRPr="0065412B">
        <w:rPr>
          <w:b/>
          <w:bCs/>
        </w:rPr>
        <w:tab/>
        <w:t xml:space="preserve">B) Bağırmak – Öfke </w:t>
      </w:r>
    </w:p>
    <w:p w:rsidR="004A79B9" w:rsidRPr="0065412B" w:rsidRDefault="004A79B9" w:rsidP="007E023D">
      <w:pPr>
        <w:pStyle w:val="NoSpacing"/>
        <w:tabs>
          <w:tab w:val="left" w:pos="284"/>
          <w:tab w:val="left" w:pos="2694"/>
        </w:tabs>
        <w:rPr>
          <w:b/>
          <w:bCs/>
        </w:rPr>
      </w:pPr>
      <w:r w:rsidRPr="0065412B">
        <w:rPr>
          <w:b/>
          <w:bCs/>
        </w:rPr>
        <w:t xml:space="preserve">C) Kaş Çatmak – Sevinç </w:t>
      </w:r>
      <w:r w:rsidRPr="0065412B">
        <w:rPr>
          <w:b/>
          <w:bCs/>
        </w:rPr>
        <w:tab/>
        <w:t xml:space="preserve">D) Gülmek – Mutluluk </w:t>
      </w:r>
    </w:p>
    <w:p w:rsidR="004A79B9" w:rsidRPr="0065412B" w:rsidRDefault="004A79B9" w:rsidP="007E023D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</w:p>
    <w:p w:rsidR="004A79B9" w:rsidRPr="0065412B" w:rsidRDefault="004A79B9" w:rsidP="007E023D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  <w:sz w:val="6"/>
          <w:szCs w:val="6"/>
        </w:rPr>
      </w:pPr>
    </w:p>
    <w:tbl>
      <w:tblPr>
        <w:tblpPr w:leftFromText="141" w:rightFromText="141" w:vertAnchor="text" w:horzAnchor="margin" w:tblpXSpec="right" w:tblpY="197"/>
        <w:tblW w:w="46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8"/>
        <w:gridCol w:w="1096"/>
        <w:gridCol w:w="1134"/>
      </w:tblGrid>
      <w:tr w:rsidR="004A79B9" w:rsidRPr="0065412B">
        <w:trPr>
          <w:trHeight w:val="251"/>
        </w:trPr>
        <w:tc>
          <w:tcPr>
            <w:tcW w:w="2737" w:type="pct"/>
            <w:vAlign w:val="center"/>
          </w:tcPr>
          <w:p w:rsidR="004A79B9" w:rsidRPr="0015033E" w:rsidRDefault="004A79B9" w:rsidP="0015033E">
            <w:pPr>
              <w:pStyle w:val="NoSpacing"/>
              <w:tabs>
                <w:tab w:val="left" w:pos="709"/>
              </w:tabs>
              <w:ind w:left="-284" w:firstLine="284"/>
              <w:jc w:val="center"/>
              <w:rPr>
                <w:b/>
                <w:bCs/>
                <w:sz w:val="20"/>
                <w:szCs w:val="20"/>
              </w:rPr>
            </w:pPr>
            <w:r w:rsidRPr="0015033E">
              <w:rPr>
                <w:b/>
                <w:bCs/>
                <w:sz w:val="20"/>
                <w:szCs w:val="20"/>
              </w:rPr>
              <w:t>Durum</w:t>
            </w:r>
          </w:p>
        </w:tc>
        <w:tc>
          <w:tcPr>
            <w:tcW w:w="1112" w:type="pct"/>
            <w:vAlign w:val="center"/>
          </w:tcPr>
          <w:p w:rsidR="004A79B9" w:rsidRPr="0015033E" w:rsidRDefault="004A79B9" w:rsidP="0015033E">
            <w:pPr>
              <w:pStyle w:val="NoSpacing"/>
              <w:tabs>
                <w:tab w:val="left" w:pos="70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5033E">
              <w:rPr>
                <w:b/>
                <w:bCs/>
                <w:sz w:val="20"/>
                <w:szCs w:val="20"/>
              </w:rPr>
              <w:t>Duygu</w:t>
            </w:r>
          </w:p>
        </w:tc>
        <w:tc>
          <w:tcPr>
            <w:tcW w:w="1151" w:type="pct"/>
            <w:vAlign w:val="center"/>
          </w:tcPr>
          <w:p w:rsidR="004A79B9" w:rsidRPr="0015033E" w:rsidRDefault="004A79B9" w:rsidP="0015033E">
            <w:pPr>
              <w:pStyle w:val="NoSpacing"/>
              <w:tabs>
                <w:tab w:val="left" w:pos="70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5033E">
              <w:rPr>
                <w:b/>
                <w:bCs/>
                <w:sz w:val="20"/>
                <w:szCs w:val="20"/>
              </w:rPr>
              <w:t>Düşünce</w:t>
            </w:r>
          </w:p>
        </w:tc>
      </w:tr>
      <w:tr w:rsidR="004A79B9" w:rsidRPr="0065412B">
        <w:trPr>
          <w:trHeight w:val="260"/>
        </w:trPr>
        <w:tc>
          <w:tcPr>
            <w:tcW w:w="2737" w:type="pct"/>
            <w:vAlign w:val="center"/>
          </w:tcPr>
          <w:p w:rsidR="004A79B9" w:rsidRPr="0015033E" w:rsidRDefault="004A79B9" w:rsidP="0015033E">
            <w:pPr>
              <w:pStyle w:val="NoSpacing"/>
              <w:tabs>
                <w:tab w:val="left" w:pos="709"/>
              </w:tabs>
              <w:jc w:val="center"/>
              <w:rPr>
                <w:b/>
                <w:bCs/>
              </w:rPr>
            </w:pPr>
            <w:r w:rsidRPr="0015033E">
              <w:rPr>
                <w:b/>
                <w:bCs/>
              </w:rPr>
              <w:t>Dedem bana bisiklet almış.</w:t>
            </w:r>
          </w:p>
        </w:tc>
        <w:tc>
          <w:tcPr>
            <w:tcW w:w="1112" w:type="pct"/>
            <w:vAlign w:val="center"/>
          </w:tcPr>
          <w:p w:rsidR="004A79B9" w:rsidRPr="0015033E" w:rsidRDefault="004A79B9" w:rsidP="0015033E">
            <w:pPr>
              <w:pStyle w:val="NoSpacing"/>
              <w:tabs>
                <w:tab w:val="left" w:pos="709"/>
              </w:tabs>
              <w:jc w:val="center"/>
              <w:rPr>
                <w:b/>
                <w:bCs/>
              </w:rPr>
            </w:pPr>
            <w:r w:rsidRPr="0015033E">
              <w:rPr>
                <w:b/>
                <w:bCs/>
              </w:rPr>
              <w:t>Mutluluk</w:t>
            </w:r>
          </w:p>
        </w:tc>
        <w:tc>
          <w:tcPr>
            <w:tcW w:w="1151" w:type="pct"/>
            <w:vAlign w:val="center"/>
          </w:tcPr>
          <w:p w:rsidR="004A79B9" w:rsidRPr="0015033E" w:rsidRDefault="004A79B9" w:rsidP="0015033E">
            <w:pPr>
              <w:pStyle w:val="NoSpacing"/>
              <w:tabs>
                <w:tab w:val="left" w:pos="709"/>
              </w:tabs>
              <w:jc w:val="center"/>
              <w:rPr>
                <w:b/>
                <w:bCs/>
              </w:rPr>
            </w:pPr>
            <w:r w:rsidRPr="0015033E">
              <w:rPr>
                <w:b/>
                <w:bCs/>
              </w:rPr>
              <w:t>?</w:t>
            </w:r>
          </w:p>
        </w:tc>
      </w:tr>
    </w:tbl>
    <w:p w:rsidR="004A79B9" w:rsidRPr="0065412B" w:rsidRDefault="004A79B9" w:rsidP="00A04483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  <w:bdr w:val="single" w:sz="4" w:space="0" w:color="auto"/>
          <w:shd w:val="clear" w:color="auto" w:fill="FBD4B4"/>
        </w:rPr>
      </w:pPr>
    </w:p>
    <w:p w:rsidR="004A79B9" w:rsidRPr="0065412B" w:rsidRDefault="004A79B9" w:rsidP="00A04483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  <w:r w:rsidRPr="0065412B">
        <w:rPr>
          <w:b/>
          <w:bCs/>
          <w:bdr w:val="single" w:sz="4" w:space="0" w:color="auto"/>
          <w:shd w:val="clear" w:color="auto" w:fill="FBD4B4"/>
        </w:rPr>
        <w:t>8.</w:t>
      </w:r>
      <w:r w:rsidRPr="0065412B">
        <w:rPr>
          <w:b/>
          <w:bCs/>
        </w:rPr>
        <w:t xml:space="preserve">Yukarıdaki tabloda boşluğa gelebilecek düşünce ifadesi hangisi </w:t>
      </w:r>
      <w:r w:rsidRPr="0065412B">
        <w:rPr>
          <w:b/>
          <w:bCs/>
          <w:u w:val="single"/>
        </w:rPr>
        <w:t>olamaz</w:t>
      </w:r>
      <w:r w:rsidRPr="0065412B">
        <w:rPr>
          <w:b/>
          <w:bCs/>
        </w:rPr>
        <w:t xml:space="preserve">? </w:t>
      </w:r>
    </w:p>
    <w:p w:rsidR="004A79B9" w:rsidRPr="0065412B" w:rsidRDefault="004A79B9" w:rsidP="00A04483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  <w:r w:rsidRPr="0065412B">
        <w:rPr>
          <w:b/>
          <w:bCs/>
        </w:rPr>
        <w:t>A) Canım dedem beni ne çok seviyor.</w:t>
      </w:r>
    </w:p>
    <w:p w:rsidR="004A79B9" w:rsidRPr="0065412B" w:rsidRDefault="004A79B9" w:rsidP="00A04483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  <w:r w:rsidRPr="0065412B">
        <w:rPr>
          <w:b/>
          <w:bCs/>
        </w:rPr>
        <w:t>B) Ben de ona hediye olarak atkı alayım.</w:t>
      </w:r>
    </w:p>
    <w:p w:rsidR="004A79B9" w:rsidRPr="0065412B" w:rsidRDefault="004A79B9" w:rsidP="00A04483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  <w:r w:rsidRPr="0065412B">
        <w:rPr>
          <w:b/>
          <w:bCs/>
        </w:rPr>
        <w:t>C) Dedemi sık sık ziyarete gitmeliyim.</w:t>
      </w:r>
    </w:p>
    <w:p w:rsidR="004A79B9" w:rsidRPr="0065412B" w:rsidRDefault="004A79B9" w:rsidP="00A04483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  <w:r w:rsidRPr="0065412B">
        <w:rPr>
          <w:b/>
          <w:bCs/>
        </w:rPr>
        <w:t>D) Hüseyin’in dedesinin aldığı bisiklet daha güzelmiş.</w:t>
      </w:r>
    </w:p>
    <w:p w:rsidR="004A79B9" w:rsidRPr="0065412B" w:rsidRDefault="004A79B9" w:rsidP="000338E7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  <w:r>
        <w:rPr>
          <w:noProof/>
          <w:lang w:eastAsia="tr-TR"/>
        </w:rPr>
        <w:pict>
          <v:shape id="Resim 10" o:spid="_x0000_s1034" type="#_x0000_t75" style="position:absolute;margin-left:-4.2pt;margin-top:12.75pt;width:44.3pt;height:63.9pt;z-index:-251670016;visibility:visible">
            <v:imagedata r:id="rId7" o:title="" grayscale="t" bilevel="t"/>
          </v:shape>
        </w:pict>
      </w:r>
    </w:p>
    <w:p w:rsidR="004A79B9" w:rsidRPr="0065412B" w:rsidRDefault="004A79B9" w:rsidP="00090F3A">
      <w:pPr>
        <w:pStyle w:val="NoSpacing"/>
        <w:tabs>
          <w:tab w:val="left" w:pos="1134"/>
        </w:tabs>
        <w:rPr>
          <w:b/>
          <w:bCs/>
        </w:rPr>
      </w:pPr>
      <w:r>
        <w:rPr>
          <w:noProof/>
          <w:lang w:eastAsia="tr-TR"/>
        </w:rPr>
        <w:pict>
          <v:rect id="_x0000_s1035" style="position:absolute;margin-left:43.9pt;margin-top:4.15pt;width:196.55pt;height:60.4pt;z-index:251654656">
            <v:textbox>
              <w:txbxContent>
                <w:p w:rsidR="004A79B9" w:rsidRPr="0065412B" w:rsidRDefault="004A79B9" w:rsidP="00090F3A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65412B">
                    <w:rPr>
                      <w:b/>
                      <w:bCs/>
                      <w:i/>
                      <w:iCs/>
                    </w:rPr>
                    <w:t>Okulun bahçesinde</w:t>
                  </w:r>
                  <w:r w:rsidRPr="0065412B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flütümü kaybettim. Çok aramama rağmen bulamadım. Çok üzülüyorum. Çünkü flütü bana dayım hediye etmişti.</w:t>
                  </w:r>
                </w:p>
              </w:txbxContent>
            </v:textbox>
          </v:rect>
        </w:pict>
      </w:r>
      <w:r w:rsidRPr="0065412B">
        <w:rPr>
          <w:b/>
          <w:bCs/>
          <w:bdr w:val="single" w:sz="4" w:space="0" w:color="auto"/>
          <w:shd w:val="clear" w:color="auto" w:fill="FBD4B4"/>
        </w:rPr>
        <w:t>9.</w:t>
      </w:r>
      <w:r w:rsidRPr="0065412B">
        <w:rPr>
          <w:b/>
          <w:bCs/>
        </w:rPr>
        <w:tab/>
      </w:r>
    </w:p>
    <w:p w:rsidR="004A79B9" w:rsidRPr="0065412B" w:rsidRDefault="004A79B9" w:rsidP="00044AD6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</w:p>
    <w:p w:rsidR="004A79B9" w:rsidRPr="0065412B" w:rsidRDefault="004A79B9" w:rsidP="00044AD6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</w:p>
    <w:p w:rsidR="004A79B9" w:rsidRPr="0065412B" w:rsidRDefault="004A79B9" w:rsidP="00044AD6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</w:p>
    <w:p w:rsidR="004A79B9" w:rsidRPr="0065412B" w:rsidRDefault="004A79B9" w:rsidP="00044AD6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  <w:sz w:val="16"/>
          <w:szCs w:val="16"/>
        </w:rPr>
      </w:pPr>
    </w:p>
    <w:p w:rsidR="004A79B9" w:rsidRPr="0065412B" w:rsidRDefault="004A79B9" w:rsidP="00044AD6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  <w:r>
        <w:rPr>
          <w:b/>
          <w:bCs/>
        </w:rPr>
        <w:t>Ahmet’in</w:t>
      </w:r>
      <w:r w:rsidRPr="0065412B">
        <w:rPr>
          <w:b/>
          <w:bCs/>
        </w:rPr>
        <w:t xml:space="preserve"> sınıf arkadaşları bu duruma farklı tepkiler gösterirler.</w:t>
      </w:r>
      <w:r>
        <w:rPr>
          <w:b/>
          <w:bCs/>
        </w:rPr>
        <w:t xml:space="preserve"> Bu tepkilerden hangisi Ahmet’in</w:t>
      </w:r>
      <w:r w:rsidRPr="0065412B">
        <w:rPr>
          <w:b/>
          <w:bCs/>
        </w:rPr>
        <w:t xml:space="preserve"> duygu ve düşüncelerinin </w:t>
      </w:r>
      <w:r w:rsidRPr="0065412B">
        <w:rPr>
          <w:b/>
          <w:bCs/>
          <w:u w:val="single"/>
        </w:rPr>
        <w:t>saygıyla karşılanmadığına</w:t>
      </w:r>
      <w:r w:rsidRPr="0065412B">
        <w:rPr>
          <w:b/>
          <w:bCs/>
        </w:rPr>
        <w:t xml:space="preserve"> örnek olarak gösterilebilir?</w:t>
      </w:r>
    </w:p>
    <w:p w:rsidR="004A79B9" w:rsidRPr="0065412B" w:rsidRDefault="004A79B9" w:rsidP="00044AD6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  <w:r w:rsidRPr="0065412B">
        <w:rPr>
          <w:b/>
          <w:bCs/>
        </w:rPr>
        <w:t>A) Okulun ilan tahtasına yazalım, bulan getirir.</w:t>
      </w:r>
    </w:p>
    <w:p w:rsidR="004A79B9" w:rsidRPr="0065412B" w:rsidRDefault="004A79B9" w:rsidP="00044AD6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  <w:r w:rsidRPr="0065412B">
        <w:rPr>
          <w:b/>
          <w:bCs/>
        </w:rPr>
        <w:t>B) Flütü belki de evde unutmuşsundur.</w:t>
      </w:r>
    </w:p>
    <w:p w:rsidR="004A79B9" w:rsidRPr="0065412B" w:rsidRDefault="004A79B9" w:rsidP="00421449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  <w:r w:rsidRPr="0065412B">
        <w:rPr>
          <w:b/>
          <w:bCs/>
        </w:rPr>
        <w:t>C) Ne de değerli flütün varmış.</w:t>
      </w:r>
    </w:p>
    <w:p w:rsidR="004A79B9" w:rsidRPr="0065412B" w:rsidRDefault="004A79B9" w:rsidP="00421449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  <w:r w:rsidRPr="0065412B">
        <w:rPr>
          <w:b/>
          <w:bCs/>
        </w:rPr>
        <w:t>D) Üzülme, bahçede dolaşan öğrencilerden biri mutlaka bulur.</w:t>
      </w:r>
    </w:p>
    <w:p w:rsidR="004A79B9" w:rsidRPr="0065412B" w:rsidRDefault="004A79B9" w:rsidP="00421449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</w:p>
    <w:p w:rsidR="004A79B9" w:rsidRPr="0065412B" w:rsidRDefault="004A79B9" w:rsidP="00C90F5C">
      <w:pPr>
        <w:pStyle w:val="NoSpacing"/>
        <w:tabs>
          <w:tab w:val="left" w:pos="709"/>
        </w:tabs>
        <w:rPr>
          <w:b/>
          <w:bCs/>
        </w:rPr>
      </w:pPr>
      <w:r>
        <w:rPr>
          <w:noProof/>
          <w:lang w:eastAsia="tr-TR"/>
        </w:rPr>
        <w:pict>
          <v:shape id="Resim 13" o:spid="_x0000_s1036" type="#_x0000_t75" style="position:absolute;margin-left:10.95pt;margin-top:25.9pt;width:43.1pt;height:37.05pt;z-index:-251668992;visibility:visible">
            <v:imagedata r:id="rId8" o:title="" grayscale="t" bilevel="t"/>
          </v:shape>
        </w:pict>
      </w:r>
      <w:r>
        <w:rPr>
          <w:noProof/>
          <w:lang w:eastAsia="tr-TR"/>
        </w:rPr>
        <w:pict>
          <v:shape id="_x0000_s1037" type="#_x0000_t61" style="position:absolute;margin-left:67.9pt;margin-top:25.95pt;width:168.15pt;height:32.25pt;z-index:251660800" adj="-1458,16074">
            <v:textbox>
              <w:txbxContent>
                <w:p w:rsidR="004A79B9" w:rsidRPr="0065412B" w:rsidRDefault="004A79B9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65412B">
                    <w:rPr>
                      <w:b/>
                      <w:bCs/>
                    </w:rPr>
                    <w:t>Tuttuğum futbol takımı, bu hafta maçı kazanmış.</w:t>
                  </w:r>
                </w:p>
              </w:txbxContent>
            </v:textbox>
          </v:shape>
        </w:pict>
      </w:r>
      <w:r w:rsidRPr="0065412B">
        <w:rPr>
          <w:b/>
          <w:bCs/>
          <w:bdr w:val="single" w:sz="4" w:space="0" w:color="auto"/>
          <w:shd w:val="clear" w:color="auto" w:fill="FBD4B4"/>
        </w:rPr>
        <w:t>10.</w:t>
      </w:r>
      <w:r w:rsidRPr="0065412B">
        <w:rPr>
          <w:b/>
          <w:bCs/>
        </w:rPr>
        <w:t>Aşağıdaki durumlarla ilgili duygu ifadeleri sırasıyla hangileridir?</w:t>
      </w:r>
    </w:p>
    <w:p w:rsidR="004A79B9" w:rsidRPr="0065412B" w:rsidRDefault="004A79B9" w:rsidP="00C90F5C">
      <w:pPr>
        <w:pStyle w:val="NoSpacing"/>
        <w:tabs>
          <w:tab w:val="left" w:pos="709"/>
        </w:tabs>
        <w:rPr>
          <w:b/>
          <w:bCs/>
        </w:rPr>
      </w:pPr>
    </w:p>
    <w:p w:rsidR="004A79B9" w:rsidRPr="0065412B" w:rsidRDefault="004A79B9" w:rsidP="00C90F5C">
      <w:pPr>
        <w:pStyle w:val="NoSpacing"/>
        <w:tabs>
          <w:tab w:val="left" w:pos="709"/>
        </w:tabs>
        <w:rPr>
          <w:b/>
          <w:bCs/>
        </w:rPr>
      </w:pPr>
    </w:p>
    <w:p w:rsidR="004A79B9" w:rsidRPr="0065412B" w:rsidRDefault="004A79B9" w:rsidP="00C90F5C">
      <w:pPr>
        <w:pStyle w:val="NoSpacing"/>
        <w:tabs>
          <w:tab w:val="left" w:pos="709"/>
        </w:tabs>
        <w:rPr>
          <w:b/>
          <w:bCs/>
          <w:sz w:val="16"/>
          <w:szCs w:val="16"/>
        </w:rPr>
      </w:pPr>
      <w:r>
        <w:rPr>
          <w:noProof/>
          <w:lang w:eastAsia="tr-TR"/>
        </w:rPr>
        <w:pict>
          <v:shape id="Resim 16" o:spid="_x0000_s1038" type="#_x0000_t75" style="position:absolute;margin-left:197.3pt;margin-top:3.45pt;width:41.65pt;height:37.6pt;z-index:-251667968;visibility:visible">
            <v:imagedata r:id="rId9" o:title="" grayscale="t" bilevel="t"/>
          </v:shape>
        </w:pict>
      </w:r>
    </w:p>
    <w:p w:rsidR="004A79B9" w:rsidRPr="0065412B" w:rsidRDefault="004A79B9" w:rsidP="00C90F5C">
      <w:pPr>
        <w:pStyle w:val="NoSpacing"/>
        <w:tabs>
          <w:tab w:val="left" w:pos="709"/>
        </w:tabs>
        <w:rPr>
          <w:b/>
          <w:bCs/>
          <w:sz w:val="16"/>
          <w:szCs w:val="16"/>
        </w:rPr>
      </w:pPr>
      <w:r>
        <w:rPr>
          <w:noProof/>
          <w:lang w:eastAsia="tr-TR"/>
        </w:rPr>
        <w:pict>
          <v:shape id="_x0000_s1039" type="#_x0000_t61" style="position:absolute;margin-left:6.15pt;margin-top:.65pt;width:186.95pt;height:32.25pt;z-index:251661824" adj="22651,9980">
            <v:textbox>
              <w:txbxContent>
                <w:p w:rsidR="004A79B9" w:rsidRPr="0065412B" w:rsidRDefault="004A79B9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65412B">
                    <w:rPr>
                      <w:b/>
                      <w:bCs/>
                    </w:rPr>
                    <w:t>Geçen akşamki düğünde arkadaşım pastadan zehirlenmiş.</w:t>
                  </w:r>
                </w:p>
              </w:txbxContent>
            </v:textbox>
          </v:shape>
        </w:pict>
      </w:r>
    </w:p>
    <w:p w:rsidR="004A79B9" w:rsidRPr="0065412B" w:rsidRDefault="004A79B9" w:rsidP="00C90F5C">
      <w:pPr>
        <w:pStyle w:val="NoSpacing"/>
        <w:tabs>
          <w:tab w:val="left" w:pos="709"/>
        </w:tabs>
        <w:rPr>
          <w:b/>
          <w:bCs/>
          <w:sz w:val="16"/>
          <w:szCs w:val="16"/>
        </w:rPr>
      </w:pPr>
    </w:p>
    <w:p w:rsidR="004A79B9" w:rsidRPr="0065412B" w:rsidRDefault="004A79B9" w:rsidP="00691FC6">
      <w:pPr>
        <w:pStyle w:val="NoSpacing"/>
        <w:tabs>
          <w:tab w:val="left" w:pos="567"/>
        </w:tabs>
        <w:rPr>
          <w:b/>
          <w:bCs/>
          <w:sz w:val="16"/>
          <w:szCs w:val="16"/>
        </w:rPr>
      </w:pPr>
    </w:p>
    <w:p w:rsidR="004A79B9" w:rsidRPr="0065412B" w:rsidRDefault="004A79B9" w:rsidP="00691FC6">
      <w:pPr>
        <w:pStyle w:val="NoSpacing"/>
        <w:tabs>
          <w:tab w:val="left" w:pos="567"/>
        </w:tabs>
        <w:rPr>
          <w:b/>
          <w:bCs/>
          <w:sz w:val="16"/>
          <w:szCs w:val="16"/>
        </w:rPr>
      </w:pPr>
    </w:p>
    <w:p w:rsidR="004A79B9" w:rsidRPr="0065412B" w:rsidRDefault="004A79B9" w:rsidP="00691FC6">
      <w:pPr>
        <w:pStyle w:val="NoSpacing"/>
        <w:tabs>
          <w:tab w:val="left" w:pos="2694"/>
        </w:tabs>
        <w:rPr>
          <w:b/>
          <w:bCs/>
        </w:rPr>
      </w:pPr>
      <w:r w:rsidRPr="0065412B">
        <w:rPr>
          <w:b/>
          <w:bCs/>
        </w:rPr>
        <w:t xml:space="preserve">A) Sevinç – Üzüntü </w:t>
      </w:r>
      <w:r w:rsidRPr="0065412B">
        <w:rPr>
          <w:b/>
          <w:bCs/>
        </w:rPr>
        <w:tab/>
        <w:t xml:space="preserve">B) Şaşkınlık – Kırgınlık </w:t>
      </w:r>
    </w:p>
    <w:p w:rsidR="004A79B9" w:rsidRPr="0065412B" w:rsidRDefault="004A79B9" w:rsidP="00691FC6">
      <w:pPr>
        <w:pStyle w:val="NoSpacing"/>
        <w:tabs>
          <w:tab w:val="left" w:pos="284"/>
          <w:tab w:val="left" w:pos="2694"/>
        </w:tabs>
        <w:rPr>
          <w:b/>
          <w:bCs/>
        </w:rPr>
      </w:pPr>
      <w:r w:rsidRPr="0065412B">
        <w:rPr>
          <w:b/>
          <w:bCs/>
        </w:rPr>
        <w:t xml:space="preserve">C) Utanç – Sevinç </w:t>
      </w:r>
      <w:r w:rsidRPr="0065412B">
        <w:rPr>
          <w:b/>
          <w:bCs/>
        </w:rPr>
        <w:tab/>
        <w:t xml:space="preserve">D) Kaygı – Sevinç </w:t>
      </w:r>
    </w:p>
    <w:p w:rsidR="004A79B9" w:rsidRPr="0065412B" w:rsidRDefault="004A79B9" w:rsidP="00315BB3">
      <w:pPr>
        <w:pStyle w:val="NoSpacing"/>
        <w:tabs>
          <w:tab w:val="left" w:pos="284"/>
        </w:tabs>
        <w:rPr>
          <w:b/>
          <w:bCs/>
          <w:bdr w:val="single" w:sz="4" w:space="0" w:color="auto"/>
          <w:shd w:val="clear" w:color="auto" w:fill="FBD4B4"/>
        </w:rPr>
      </w:pPr>
    </w:p>
    <w:p w:rsidR="004A79B9" w:rsidRPr="0065412B" w:rsidRDefault="004A79B9" w:rsidP="00315BB3">
      <w:pPr>
        <w:pStyle w:val="NoSpacing"/>
        <w:tabs>
          <w:tab w:val="left" w:pos="284"/>
        </w:tabs>
        <w:rPr>
          <w:b/>
          <w:bCs/>
        </w:rPr>
      </w:pPr>
      <w:r w:rsidRPr="0065412B">
        <w:rPr>
          <w:b/>
          <w:bCs/>
          <w:bdr w:val="single" w:sz="4" w:space="0" w:color="auto"/>
          <w:shd w:val="clear" w:color="auto" w:fill="FBD4B4"/>
        </w:rPr>
        <w:t>11.</w:t>
      </w:r>
      <w:r w:rsidRPr="0065412B">
        <w:rPr>
          <w:b/>
          <w:bCs/>
        </w:rPr>
        <w:t xml:space="preserve"> Mahallenize yeni gelen bir çocuğa karşı hangi davranışı göstermeniz </w:t>
      </w:r>
      <w:r w:rsidRPr="0065412B">
        <w:rPr>
          <w:b/>
          <w:bCs/>
          <w:u w:val="single"/>
        </w:rPr>
        <w:t>yanlış</w:t>
      </w:r>
      <w:r w:rsidRPr="0065412B">
        <w:rPr>
          <w:b/>
          <w:bCs/>
        </w:rPr>
        <w:t xml:space="preserve"> olur? </w:t>
      </w:r>
    </w:p>
    <w:p w:rsidR="004A79B9" w:rsidRPr="0065412B" w:rsidRDefault="004A79B9" w:rsidP="00315BB3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  <w:r w:rsidRPr="0065412B">
        <w:rPr>
          <w:b/>
          <w:bCs/>
        </w:rPr>
        <w:t>A) Ona mahalleyi tanıtmak</w:t>
      </w:r>
      <w:r w:rsidRPr="0065412B">
        <w:rPr>
          <w:b/>
          <w:bCs/>
        </w:rPr>
        <w:tab/>
        <w:t>B) Kendimizi tanıtmak</w:t>
      </w:r>
      <w:r w:rsidRPr="0065412B">
        <w:rPr>
          <w:b/>
          <w:bCs/>
        </w:rPr>
        <w:tab/>
      </w:r>
    </w:p>
    <w:p w:rsidR="004A79B9" w:rsidRPr="0065412B" w:rsidRDefault="004A79B9" w:rsidP="00315BB3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  <w:r w:rsidRPr="0065412B">
        <w:rPr>
          <w:b/>
          <w:bCs/>
        </w:rPr>
        <w:t>C) O, yokmuş gibi davranmak</w:t>
      </w:r>
      <w:r w:rsidRPr="0065412B">
        <w:rPr>
          <w:b/>
          <w:bCs/>
        </w:rPr>
        <w:tab/>
        <w:t>D) Onu tanımaya çalışmak</w:t>
      </w:r>
    </w:p>
    <w:p w:rsidR="004A79B9" w:rsidRPr="0065412B" w:rsidRDefault="004A79B9" w:rsidP="00315BB3">
      <w:pPr>
        <w:pStyle w:val="NoSpacing"/>
        <w:tabs>
          <w:tab w:val="left" w:pos="709"/>
        </w:tabs>
        <w:rPr>
          <w:b/>
          <w:bCs/>
          <w:bdr w:val="single" w:sz="4" w:space="0" w:color="auto"/>
          <w:shd w:val="clear" w:color="auto" w:fill="FBD4B4"/>
        </w:rPr>
      </w:pPr>
    </w:p>
    <w:p w:rsidR="004A79B9" w:rsidRPr="0065412B" w:rsidRDefault="004A79B9" w:rsidP="00B21F77">
      <w:pPr>
        <w:pStyle w:val="NoSpacing"/>
        <w:tabs>
          <w:tab w:val="left" w:pos="567"/>
        </w:tabs>
        <w:rPr>
          <w:b/>
          <w:bCs/>
        </w:rPr>
      </w:pPr>
      <w:r w:rsidRPr="0065412B">
        <w:rPr>
          <w:b/>
          <w:bCs/>
          <w:bdr w:val="single" w:sz="4" w:space="0" w:color="auto"/>
          <w:shd w:val="clear" w:color="auto" w:fill="FBD4B4"/>
        </w:rPr>
        <w:t>12.</w:t>
      </w:r>
      <w:r w:rsidRPr="0065412B">
        <w:rPr>
          <w:b/>
          <w:bCs/>
        </w:rPr>
        <w:t>“</w:t>
      </w:r>
      <w:r w:rsidRPr="0065412B">
        <w:rPr>
          <w:b/>
          <w:bCs/>
          <w:i/>
          <w:iCs/>
        </w:rPr>
        <w:t>15 yaşımıza geldiğimizde nüfus cüzdanımız ………………olacaktır.</w:t>
      </w:r>
      <w:r w:rsidRPr="0065412B">
        <w:rPr>
          <w:b/>
          <w:bCs/>
        </w:rPr>
        <w:t xml:space="preserve">” Bu cümle aşağıdaki seçeneklerden hangisiyle tamamlanmalıdır? </w:t>
      </w:r>
    </w:p>
    <w:p w:rsidR="004A79B9" w:rsidRPr="0065412B" w:rsidRDefault="004A79B9" w:rsidP="00B21F77">
      <w:pPr>
        <w:pStyle w:val="NoSpacing"/>
        <w:tabs>
          <w:tab w:val="left" w:pos="2694"/>
        </w:tabs>
        <w:rPr>
          <w:b/>
          <w:bCs/>
        </w:rPr>
      </w:pPr>
      <w:r w:rsidRPr="0065412B">
        <w:rPr>
          <w:b/>
          <w:bCs/>
        </w:rPr>
        <w:t>A) fotoğraflı</w:t>
      </w:r>
      <w:r w:rsidRPr="0065412B">
        <w:rPr>
          <w:b/>
          <w:bCs/>
        </w:rPr>
        <w:tab/>
        <w:t>B) pembe renkli</w:t>
      </w:r>
    </w:p>
    <w:p w:rsidR="004A79B9" w:rsidRPr="0065412B" w:rsidRDefault="004A79B9" w:rsidP="00B21F77">
      <w:pPr>
        <w:pStyle w:val="NoSpacing"/>
        <w:tabs>
          <w:tab w:val="left" w:pos="284"/>
          <w:tab w:val="left" w:pos="2694"/>
        </w:tabs>
        <w:rPr>
          <w:b/>
          <w:bCs/>
        </w:rPr>
      </w:pPr>
      <w:r w:rsidRPr="0065412B">
        <w:rPr>
          <w:b/>
          <w:bCs/>
        </w:rPr>
        <w:t>C) mavi renkli</w:t>
      </w:r>
      <w:r w:rsidRPr="0065412B">
        <w:rPr>
          <w:b/>
          <w:bCs/>
        </w:rPr>
        <w:tab/>
        <w:t>D) soğuk damgalı</w:t>
      </w:r>
    </w:p>
    <w:p w:rsidR="004A79B9" w:rsidRPr="0065412B" w:rsidRDefault="004A79B9" w:rsidP="00B21F77">
      <w:pPr>
        <w:pStyle w:val="NoSpacing"/>
        <w:tabs>
          <w:tab w:val="left" w:pos="567"/>
        </w:tabs>
        <w:rPr>
          <w:b/>
          <w:bCs/>
        </w:rPr>
      </w:pPr>
    </w:p>
    <w:p w:rsidR="004A79B9" w:rsidRPr="0065412B" w:rsidRDefault="004A79B9" w:rsidP="00EE1DAC">
      <w:pPr>
        <w:pStyle w:val="NoSpacing"/>
        <w:tabs>
          <w:tab w:val="left" w:pos="709"/>
        </w:tabs>
        <w:rPr>
          <w:b/>
          <w:bCs/>
          <w:bdr w:val="single" w:sz="4" w:space="0" w:color="auto"/>
          <w:shd w:val="clear" w:color="auto" w:fill="FBD4B4"/>
        </w:rPr>
      </w:pPr>
    </w:p>
    <w:p w:rsidR="004A79B9" w:rsidRPr="0065412B" w:rsidRDefault="004A79B9" w:rsidP="007E023D">
      <w:pPr>
        <w:pStyle w:val="NoSpacing"/>
        <w:tabs>
          <w:tab w:val="left" w:pos="709"/>
        </w:tabs>
        <w:rPr>
          <w:b/>
          <w:bCs/>
          <w:bdr w:val="single" w:sz="4" w:space="0" w:color="auto"/>
          <w:shd w:val="clear" w:color="auto" w:fill="FBD4B4"/>
        </w:rPr>
      </w:pPr>
    </w:p>
    <w:p w:rsidR="004A79B9" w:rsidRPr="0065412B" w:rsidRDefault="004A79B9" w:rsidP="007E023D">
      <w:pPr>
        <w:pStyle w:val="NoSpacing"/>
        <w:tabs>
          <w:tab w:val="left" w:pos="709"/>
        </w:tabs>
        <w:rPr>
          <w:b/>
          <w:bCs/>
        </w:rPr>
      </w:pPr>
      <w:r>
        <w:rPr>
          <w:noProof/>
          <w:lang w:eastAsia="tr-TR"/>
        </w:rPr>
        <w:pict>
          <v:shape id="Resim 3" o:spid="_x0000_s1040" type="#_x0000_t75" style="position:absolute;margin-left:13pt;margin-top:3pt;width:47.55pt;height:73.6pt;z-index:-251666944;visibility:visible">
            <v:imagedata r:id="rId10" o:title="" grayscale="t" bilevel="t"/>
          </v:shape>
        </w:pict>
      </w:r>
      <w:r>
        <w:rPr>
          <w:noProof/>
          <w:lang w:eastAsia="tr-TR"/>
        </w:rPr>
        <w:pict>
          <v:shape id="_x0000_s1041" type="#_x0000_t61" style="position:absolute;margin-left:64.7pt;margin-top:-6.15pt;width:178.4pt;height:86pt;z-index:251662848" adj="-2228,5639">
            <v:textbox>
              <w:txbxContent>
                <w:p w:rsidR="004A79B9" w:rsidRPr="0065412B" w:rsidRDefault="004A79B9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65412B">
                    <w:rPr>
                      <w:b/>
                      <w:bCs/>
                    </w:rPr>
                    <w:t>Arkadaşım cetvelimi izinsiz kullandı ve kırdı. Çok kızdım. Bir daha onunla konuşmayacağımı söyledim. Annem bu davranışımı onaylamadı ve çözüm için bir anahtar sözcük söyledi.</w:t>
                  </w:r>
                </w:p>
              </w:txbxContent>
            </v:textbox>
          </v:shape>
        </w:pict>
      </w:r>
      <w:r w:rsidRPr="0065412B">
        <w:rPr>
          <w:b/>
          <w:bCs/>
          <w:bdr w:val="single" w:sz="4" w:space="0" w:color="auto"/>
          <w:shd w:val="clear" w:color="auto" w:fill="FBD4B4"/>
        </w:rPr>
        <w:t>13.</w:t>
      </w:r>
    </w:p>
    <w:p w:rsidR="004A79B9" w:rsidRPr="0065412B" w:rsidRDefault="004A79B9" w:rsidP="007E023D">
      <w:pPr>
        <w:pStyle w:val="NoSpacing"/>
        <w:tabs>
          <w:tab w:val="left" w:pos="709"/>
        </w:tabs>
        <w:rPr>
          <w:b/>
          <w:bCs/>
        </w:rPr>
      </w:pPr>
    </w:p>
    <w:p w:rsidR="004A79B9" w:rsidRPr="0065412B" w:rsidRDefault="004A79B9" w:rsidP="007E023D">
      <w:pPr>
        <w:pStyle w:val="NoSpacing"/>
        <w:tabs>
          <w:tab w:val="left" w:pos="709"/>
        </w:tabs>
        <w:rPr>
          <w:b/>
          <w:bCs/>
        </w:rPr>
      </w:pPr>
    </w:p>
    <w:p w:rsidR="004A79B9" w:rsidRPr="0065412B" w:rsidRDefault="004A79B9" w:rsidP="007E023D">
      <w:pPr>
        <w:pStyle w:val="NoSpacing"/>
        <w:tabs>
          <w:tab w:val="left" w:pos="709"/>
        </w:tabs>
        <w:rPr>
          <w:b/>
          <w:bCs/>
        </w:rPr>
      </w:pPr>
    </w:p>
    <w:p w:rsidR="004A79B9" w:rsidRPr="0065412B" w:rsidRDefault="004A79B9" w:rsidP="007E023D">
      <w:pPr>
        <w:pStyle w:val="NoSpacing"/>
        <w:tabs>
          <w:tab w:val="left" w:pos="709"/>
        </w:tabs>
        <w:rPr>
          <w:b/>
          <w:bCs/>
        </w:rPr>
      </w:pPr>
    </w:p>
    <w:p w:rsidR="004A79B9" w:rsidRPr="0065412B" w:rsidRDefault="004A79B9" w:rsidP="007E023D">
      <w:pPr>
        <w:pStyle w:val="NoSpacing"/>
        <w:tabs>
          <w:tab w:val="left" w:pos="709"/>
        </w:tabs>
        <w:rPr>
          <w:b/>
          <w:bCs/>
        </w:rPr>
      </w:pPr>
    </w:p>
    <w:p w:rsidR="004A79B9" w:rsidRPr="0065412B" w:rsidRDefault="004A79B9" w:rsidP="0091115D">
      <w:pPr>
        <w:pStyle w:val="NoSpacing"/>
        <w:tabs>
          <w:tab w:val="left" w:pos="567"/>
        </w:tabs>
        <w:rPr>
          <w:b/>
          <w:bCs/>
          <w:sz w:val="16"/>
          <w:szCs w:val="16"/>
        </w:rPr>
      </w:pPr>
      <w:r w:rsidRPr="0065412B">
        <w:rPr>
          <w:b/>
          <w:bCs/>
        </w:rPr>
        <w:t>Sizce o sözcük ne olabilir?</w:t>
      </w:r>
    </w:p>
    <w:p w:rsidR="004A79B9" w:rsidRPr="0065412B" w:rsidRDefault="004A79B9" w:rsidP="0091115D">
      <w:pPr>
        <w:pStyle w:val="NoSpacing"/>
        <w:tabs>
          <w:tab w:val="left" w:pos="2694"/>
        </w:tabs>
        <w:rPr>
          <w:b/>
          <w:bCs/>
        </w:rPr>
      </w:pPr>
      <w:r w:rsidRPr="0065412B">
        <w:rPr>
          <w:b/>
          <w:bCs/>
        </w:rPr>
        <w:t xml:space="preserve">A) Saygı  </w:t>
      </w:r>
      <w:r w:rsidRPr="0065412B">
        <w:rPr>
          <w:b/>
          <w:bCs/>
        </w:rPr>
        <w:tab/>
        <w:t xml:space="preserve">B) Kıskançlık  </w:t>
      </w:r>
    </w:p>
    <w:p w:rsidR="004A79B9" w:rsidRPr="0065412B" w:rsidRDefault="004A79B9" w:rsidP="0091115D">
      <w:pPr>
        <w:pStyle w:val="NoSpacing"/>
        <w:tabs>
          <w:tab w:val="left" w:pos="284"/>
          <w:tab w:val="left" w:pos="2694"/>
        </w:tabs>
        <w:rPr>
          <w:b/>
          <w:bCs/>
        </w:rPr>
      </w:pPr>
      <w:r w:rsidRPr="0065412B">
        <w:rPr>
          <w:b/>
          <w:bCs/>
        </w:rPr>
        <w:t xml:space="preserve">C) Hoşgörü  </w:t>
      </w:r>
      <w:r w:rsidRPr="0065412B">
        <w:rPr>
          <w:b/>
          <w:bCs/>
        </w:rPr>
        <w:tab/>
        <w:t xml:space="preserve">D) Sevinç </w:t>
      </w:r>
    </w:p>
    <w:p w:rsidR="004A79B9" w:rsidRPr="0065412B" w:rsidRDefault="004A79B9" w:rsidP="00EE1DAC">
      <w:pPr>
        <w:pStyle w:val="NoSpacing"/>
        <w:tabs>
          <w:tab w:val="left" w:pos="709"/>
        </w:tabs>
        <w:rPr>
          <w:b/>
          <w:bCs/>
        </w:rPr>
      </w:pPr>
    </w:p>
    <w:p w:rsidR="004A79B9" w:rsidRPr="0065412B" w:rsidRDefault="004A79B9" w:rsidP="00EE1DAC">
      <w:pPr>
        <w:pStyle w:val="NoSpacing"/>
        <w:tabs>
          <w:tab w:val="left" w:pos="709"/>
        </w:tabs>
        <w:rPr>
          <w:b/>
          <w:bCs/>
        </w:rPr>
      </w:pPr>
      <w:r w:rsidRPr="0065412B">
        <w:rPr>
          <w:b/>
          <w:bCs/>
          <w:bdr w:val="single" w:sz="4" w:space="0" w:color="auto"/>
          <w:shd w:val="clear" w:color="auto" w:fill="FBD4B4"/>
        </w:rPr>
        <w:t>14.</w:t>
      </w:r>
      <w:r w:rsidRPr="0065412B">
        <w:rPr>
          <w:b/>
          <w:bCs/>
        </w:rPr>
        <w:t xml:space="preserve">Aşağıdaki davranışlardan hangileri olumlu </w:t>
      </w:r>
      <w:r w:rsidRPr="0065412B">
        <w:rPr>
          <w:b/>
          <w:bCs/>
          <w:u w:val="single"/>
        </w:rPr>
        <w:t>değildir</w:t>
      </w:r>
      <w:r w:rsidRPr="0065412B">
        <w:rPr>
          <w:b/>
          <w:bCs/>
        </w:rPr>
        <w:t xml:space="preserve">? </w:t>
      </w:r>
    </w:p>
    <w:p w:rsidR="004A79B9" w:rsidRPr="0065412B" w:rsidRDefault="004A79B9" w:rsidP="00EE1DAC">
      <w:pPr>
        <w:pStyle w:val="NoSpacing"/>
        <w:tabs>
          <w:tab w:val="left" w:pos="709"/>
        </w:tabs>
        <w:rPr>
          <w:b/>
          <w:bCs/>
        </w:rPr>
      </w:pPr>
      <w:r>
        <w:rPr>
          <w:noProof/>
          <w:lang w:eastAsia="tr-TR"/>
        </w:rPr>
        <w:pict>
          <v:rect id="_x0000_s1042" style="position:absolute;margin-left:154.45pt;margin-top:4.85pt;width:82.75pt;height:24.15pt;z-index:251666944">
            <v:textbox>
              <w:txbxContent>
                <w:p w:rsidR="004A79B9" w:rsidRPr="002103C3" w:rsidRDefault="004A79B9" w:rsidP="00A932EF">
                  <w:pPr>
                    <w:rPr>
                      <w:sz w:val="22"/>
                      <w:szCs w:val="22"/>
                    </w:rPr>
                  </w:pPr>
                  <w:r w:rsidRPr="002103C3">
                    <w:rPr>
                      <w:b/>
                      <w:bCs/>
                    </w:rPr>
                    <w:t>III.</w:t>
                  </w:r>
                  <w:r w:rsidRPr="002103C3">
                    <w:rPr>
                      <w:sz w:val="22"/>
                      <w:szCs w:val="22"/>
                    </w:rPr>
                    <w:t xml:space="preserve"> Kıskançlık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84.75pt;margin-top:4.85pt;width:58.95pt;height:24.15pt;z-index:251664896">
            <v:textbox>
              <w:txbxContent>
                <w:p w:rsidR="004A79B9" w:rsidRPr="002103C3" w:rsidRDefault="004A79B9" w:rsidP="00A932EF">
                  <w:pPr>
                    <w:rPr>
                      <w:sz w:val="22"/>
                      <w:szCs w:val="22"/>
                    </w:rPr>
                  </w:pPr>
                  <w:r w:rsidRPr="002103C3">
                    <w:rPr>
                      <w:b/>
                      <w:bCs/>
                    </w:rPr>
                    <w:t>II.</w:t>
                  </w:r>
                  <w:r w:rsidRPr="002103C3">
                    <w:rPr>
                      <w:sz w:val="22"/>
                      <w:szCs w:val="22"/>
                    </w:rPr>
                    <w:t xml:space="preserve"> Nefret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4" style="position:absolute;margin-left:5.2pt;margin-top:4.85pt;width:67pt;height:24.15pt;z-index:251663872">
            <v:textbox>
              <w:txbxContent>
                <w:p w:rsidR="004A79B9" w:rsidRPr="002103C3" w:rsidRDefault="004A79B9" w:rsidP="00A932EF">
                  <w:pPr>
                    <w:rPr>
                      <w:sz w:val="22"/>
                      <w:szCs w:val="22"/>
                    </w:rPr>
                  </w:pPr>
                  <w:r w:rsidRPr="002103C3">
                    <w:rPr>
                      <w:b/>
                      <w:bCs/>
                    </w:rPr>
                    <w:t>I.</w:t>
                  </w:r>
                  <w:r w:rsidRPr="002103C3">
                    <w:rPr>
                      <w:sz w:val="22"/>
                      <w:szCs w:val="22"/>
                    </w:rPr>
                    <w:t xml:space="preserve"> Mutluluk</w:t>
                  </w:r>
                </w:p>
              </w:txbxContent>
            </v:textbox>
          </v:rect>
        </w:pict>
      </w:r>
    </w:p>
    <w:p w:rsidR="004A79B9" w:rsidRPr="0065412B" w:rsidRDefault="004A79B9" w:rsidP="00EE1DAC">
      <w:pPr>
        <w:pStyle w:val="NoSpacing"/>
        <w:tabs>
          <w:tab w:val="left" w:pos="709"/>
        </w:tabs>
        <w:rPr>
          <w:b/>
          <w:bCs/>
        </w:rPr>
      </w:pPr>
    </w:p>
    <w:p w:rsidR="004A79B9" w:rsidRPr="0065412B" w:rsidRDefault="004A79B9" w:rsidP="00EE1DAC">
      <w:pPr>
        <w:pStyle w:val="NoSpacing"/>
        <w:tabs>
          <w:tab w:val="left" w:pos="284"/>
          <w:tab w:val="left" w:pos="1418"/>
          <w:tab w:val="left" w:pos="2552"/>
          <w:tab w:val="left" w:pos="3686"/>
        </w:tabs>
        <w:rPr>
          <w:b/>
          <w:bCs/>
        </w:rPr>
      </w:pPr>
      <w:r>
        <w:rPr>
          <w:noProof/>
          <w:lang w:eastAsia="tr-TR"/>
        </w:rPr>
        <w:pict>
          <v:rect id="_x0000_s1045" style="position:absolute;margin-left:154.45pt;margin-top:6.45pt;width:82.75pt;height:24.15pt;z-index:251668992">
            <v:textbox>
              <w:txbxContent>
                <w:p w:rsidR="004A79B9" w:rsidRPr="002103C3" w:rsidRDefault="004A79B9" w:rsidP="00A932EF">
                  <w:pPr>
                    <w:rPr>
                      <w:sz w:val="22"/>
                      <w:szCs w:val="22"/>
                    </w:rPr>
                  </w:pPr>
                  <w:r w:rsidRPr="002103C3">
                    <w:rPr>
                      <w:b/>
                      <w:bCs/>
                    </w:rPr>
                    <w:t>VI.</w:t>
                  </w:r>
                  <w:r w:rsidRPr="002103C3">
                    <w:rPr>
                      <w:sz w:val="22"/>
                      <w:szCs w:val="22"/>
                    </w:rPr>
                    <w:t xml:space="preserve"> Dedikodu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84.75pt;margin-top:6.45pt;width:58.95pt;height:24.15pt;z-index:251667968">
            <v:textbox>
              <w:txbxContent>
                <w:p w:rsidR="004A79B9" w:rsidRPr="002103C3" w:rsidRDefault="004A79B9" w:rsidP="00A932EF">
                  <w:pPr>
                    <w:rPr>
                      <w:sz w:val="22"/>
                      <w:szCs w:val="22"/>
                    </w:rPr>
                  </w:pPr>
                  <w:r w:rsidRPr="002103C3">
                    <w:rPr>
                      <w:b/>
                      <w:bCs/>
                    </w:rPr>
                    <w:t xml:space="preserve">V. </w:t>
                  </w:r>
                  <w:r w:rsidRPr="002103C3">
                    <w:rPr>
                      <w:sz w:val="22"/>
                      <w:szCs w:val="22"/>
                    </w:rPr>
                    <w:t>Sevgi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5.2pt;margin-top:6.45pt;width:67pt;height:24.15pt;z-index:251665920">
            <v:textbox>
              <w:txbxContent>
                <w:p w:rsidR="004A79B9" w:rsidRPr="002103C3" w:rsidRDefault="004A79B9" w:rsidP="00A932EF">
                  <w:pPr>
                    <w:rPr>
                      <w:sz w:val="22"/>
                      <w:szCs w:val="22"/>
                    </w:rPr>
                  </w:pPr>
                  <w:r w:rsidRPr="002103C3">
                    <w:rPr>
                      <w:b/>
                      <w:bCs/>
                    </w:rPr>
                    <w:t>IV.</w:t>
                  </w:r>
                  <w:r w:rsidRPr="002103C3">
                    <w:rPr>
                      <w:sz w:val="22"/>
                      <w:szCs w:val="22"/>
                    </w:rPr>
                    <w:t xml:space="preserve"> Özlem</w:t>
                  </w:r>
                </w:p>
              </w:txbxContent>
            </v:textbox>
          </v:rect>
        </w:pict>
      </w:r>
    </w:p>
    <w:p w:rsidR="004A79B9" w:rsidRPr="0065412B" w:rsidRDefault="004A79B9" w:rsidP="00EE1DAC">
      <w:pPr>
        <w:pStyle w:val="NoSpacing"/>
        <w:tabs>
          <w:tab w:val="left" w:pos="284"/>
          <w:tab w:val="left" w:pos="1418"/>
          <w:tab w:val="left" w:pos="2552"/>
          <w:tab w:val="left" w:pos="3686"/>
        </w:tabs>
        <w:rPr>
          <w:b/>
          <w:bCs/>
        </w:rPr>
      </w:pPr>
    </w:p>
    <w:p w:rsidR="004A79B9" w:rsidRPr="0065412B" w:rsidRDefault="004A79B9" w:rsidP="00EE1DAC">
      <w:pPr>
        <w:pStyle w:val="NoSpacing"/>
        <w:tabs>
          <w:tab w:val="left" w:pos="284"/>
          <w:tab w:val="left" w:pos="1418"/>
          <w:tab w:val="left" w:pos="2552"/>
          <w:tab w:val="left" w:pos="3686"/>
        </w:tabs>
        <w:rPr>
          <w:b/>
          <w:bCs/>
        </w:rPr>
      </w:pPr>
    </w:p>
    <w:p w:rsidR="004A79B9" w:rsidRPr="0065412B" w:rsidRDefault="004A79B9" w:rsidP="00EE1DAC">
      <w:pPr>
        <w:pStyle w:val="NoSpacing"/>
        <w:tabs>
          <w:tab w:val="left" w:pos="284"/>
          <w:tab w:val="left" w:pos="1418"/>
          <w:tab w:val="left" w:pos="2552"/>
          <w:tab w:val="left" w:pos="3686"/>
        </w:tabs>
        <w:rPr>
          <w:b/>
          <w:bCs/>
        </w:rPr>
      </w:pPr>
      <w:r w:rsidRPr="0065412B">
        <w:rPr>
          <w:b/>
          <w:bCs/>
        </w:rPr>
        <w:t xml:space="preserve">A) II – III – VI </w:t>
      </w:r>
      <w:r w:rsidRPr="0065412B">
        <w:rPr>
          <w:b/>
          <w:bCs/>
        </w:rPr>
        <w:tab/>
        <w:t xml:space="preserve">B) I – II </w:t>
      </w:r>
      <w:r w:rsidRPr="0065412B">
        <w:rPr>
          <w:b/>
          <w:bCs/>
        </w:rPr>
        <w:tab/>
        <w:t xml:space="preserve">C) I – IV – V </w:t>
      </w:r>
      <w:r w:rsidRPr="0065412B">
        <w:rPr>
          <w:b/>
          <w:bCs/>
        </w:rPr>
        <w:tab/>
        <w:t xml:space="preserve">D) IV – VI </w:t>
      </w:r>
    </w:p>
    <w:p w:rsidR="004A79B9" w:rsidRPr="0065412B" w:rsidRDefault="004A79B9" w:rsidP="00EE1DAC">
      <w:pPr>
        <w:pStyle w:val="NoSpacing"/>
        <w:tabs>
          <w:tab w:val="left" w:pos="284"/>
          <w:tab w:val="left" w:pos="1418"/>
          <w:tab w:val="left" w:pos="2552"/>
          <w:tab w:val="left" w:pos="3686"/>
        </w:tabs>
        <w:rPr>
          <w:b/>
          <w:bCs/>
        </w:rPr>
      </w:pPr>
    </w:p>
    <w:p w:rsidR="004A79B9" w:rsidRPr="0065412B" w:rsidRDefault="004A79B9" w:rsidP="0063474D">
      <w:pPr>
        <w:pStyle w:val="NoSpacing"/>
        <w:tabs>
          <w:tab w:val="left" w:pos="709"/>
        </w:tabs>
        <w:rPr>
          <w:b/>
          <w:bCs/>
        </w:rPr>
      </w:pPr>
      <w:r>
        <w:rPr>
          <w:noProof/>
          <w:lang w:eastAsia="tr-TR"/>
        </w:rPr>
        <w:pict>
          <v:rect id="_x0000_s1048" style="position:absolute;margin-left:64.7pt;margin-top:4.9pt;width:183.95pt;height:71.95pt;z-index:251670016">
            <v:textbox>
              <w:txbxContent>
                <w:p w:rsidR="004A79B9" w:rsidRPr="0065412B" w:rsidRDefault="004A79B9" w:rsidP="009E1751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65412B">
                    <w:rPr>
                      <w:b/>
                      <w:bCs/>
                    </w:rPr>
                    <w:t>Hayatımızla ilgili bazı bilgiler verirken yaşadığımız önemli olayları da aktarırız. Fakat bunları aktarırken gelişigüzel aktarmak yerine belirli bir sıraya koyarız.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49" type="#_x0000_t75" style="position:absolute;margin-left:10.4pt;margin-top:3.25pt;width:50.1pt;height:73.05pt;z-index:-251665920;visibility:visible">
            <v:imagedata r:id="rId11" o:title="" grayscale="t" bilevel="t"/>
          </v:shape>
        </w:pict>
      </w:r>
      <w:r w:rsidRPr="0065412B">
        <w:rPr>
          <w:b/>
          <w:bCs/>
          <w:bdr w:val="single" w:sz="4" w:space="0" w:color="auto"/>
          <w:shd w:val="clear" w:color="auto" w:fill="FBD4B4"/>
        </w:rPr>
        <w:t>15.</w:t>
      </w:r>
    </w:p>
    <w:p w:rsidR="004A79B9" w:rsidRPr="0065412B" w:rsidRDefault="004A79B9" w:rsidP="0063474D">
      <w:pPr>
        <w:pStyle w:val="NoSpacing"/>
        <w:tabs>
          <w:tab w:val="left" w:pos="709"/>
        </w:tabs>
        <w:rPr>
          <w:b/>
          <w:bCs/>
        </w:rPr>
      </w:pPr>
    </w:p>
    <w:p w:rsidR="004A79B9" w:rsidRPr="0065412B" w:rsidRDefault="004A79B9" w:rsidP="004A12DE">
      <w:pPr>
        <w:pStyle w:val="NoSpacing"/>
        <w:tabs>
          <w:tab w:val="left" w:pos="1418"/>
          <w:tab w:val="left" w:pos="2552"/>
          <w:tab w:val="left" w:pos="3969"/>
        </w:tabs>
        <w:rPr>
          <w:b/>
          <w:bCs/>
        </w:rPr>
      </w:pPr>
    </w:p>
    <w:p w:rsidR="004A79B9" w:rsidRPr="0065412B" w:rsidRDefault="004A79B9" w:rsidP="004A12DE">
      <w:pPr>
        <w:pStyle w:val="NoSpacing"/>
        <w:tabs>
          <w:tab w:val="left" w:pos="1418"/>
          <w:tab w:val="left" w:pos="2552"/>
          <w:tab w:val="left" w:pos="3969"/>
        </w:tabs>
        <w:rPr>
          <w:b/>
          <w:bCs/>
        </w:rPr>
      </w:pPr>
    </w:p>
    <w:p w:rsidR="004A79B9" w:rsidRPr="0065412B" w:rsidRDefault="004A79B9" w:rsidP="004A12DE">
      <w:pPr>
        <w:pStyle w:val="NoSpacing"/>
        <w:tabs>
          <w:tab w:val="left" w:pos="1418"/>
          <w:tab w:val="left" w:pos="2552"/>
          <w:tab w:val="left" w:pos="3969"/>
        </w:tabs>
        <w:rPr>
          <w:b/>
          <w:bCs/>
        </w:rPr>
      </w:pPr>
    </w:p>
    <w:p w:rsidR="004A79B9" w:rsidRPr="0065412B" w:rsidRDefault="004A79B9" w:rsidP="004A12DE">
      <w:pPr>
        <w:pStyle w:val="NoSpacing"/>
        <w:tabs>
          <w:tab w:val="left" w:pos="1418"/>
          <w:tab w:val="left" w:pos="2552"/>
          <w:tab w:val="left" w:pos="3969"/>
        </w:tabs>
        <w:rPr>
          <w:b/>
          <w:bCs/>
        </w:rPr>
      </w:pPr>
    </w:p>
    <w:p w:rsidR="004A79B9" w:rsidRPr="0065412B" w:rsidRDefault="004A79B9" w:rsidP="004A12DE">
      <w:pPr>
        <w:pStyle w:val="NoSpacing"/>
        <w:tabs>
          <w:tab w:val="left" w:pos="1418"/>
          <w:tab w:val="left" w:pos="2552"/>
          <w:tab w:val="left" w:pos="3969"/>
        </w:tabs>
        <w:rPr>
          <w:b/>
          <w:bCs/>
        </w:rPr>
      </w:pPr>
      <w:r w:rsidRPr="0065412B">
        <w:rPr>
          <w:b/>
          <w:bCs/>
        </w:rPr>
        <w:t>Bunun gibi olayların ve durumların oluş sırasına göre sıralanmasına ne denir?</w:t>
      </w:r>
    </w:p>
    <w:p w:rsidR="004A79B9" w:rsidRPr="0065412B" w:rsidRDefault="004A79B9" w:rsidP="004A12DE">
      <w:pPr>
        <w:pStyle w:val="NoSpacing"/>
        <w:tabs>
          <w:tab w:val="left" w:pos="1418"/>
          <w:tab w:val="left" w:pos="2552"/>
          <w:tab w:val="left" w:pos="3969"/>
        </w:tabs>
        <w:rPr>
          <w:b/>
          <w:bCs/>
        </w:rPr>
      </w:pPr>
      <w:r w:rsidRPr="0065412B">
        <w:rPr>
          <w:b/>
          <w:bCs/>
        </w:rPr>
        <w:t>A) Etkinlik</w:t>
      </w:r>
      <w:r w:rsidRPr="0065412B">
        <w:rPr>
          <w:b/>
          <w:bCs/>
        </w:rPr>
        <w:tab/>
      </w:r>
      <w:r w:rsidRPr="0065412B">
        <w:rPr>
          <w:b/>
          <w:bCs/>
        </w:rPr>
        <w:tab/>
        <w:t>B) Kronoloji</w:t>
      </w:r>
      <w:r w:rsidRPr="0065412B">
        <w:rPr>
          <w:b/>
          <w:bCs/>
        </w:rPr>
        <w:tab/>
      </w:r>
    </w:p>
    <w:p w:rsidR="004A79B9" w:rsidRPr="0065412B" w:rsidRDefault="004A79B9" w:rsidP="004A12DE">
      <w:pPr>
        <w:pStyle w:val="NoSpacing"/>
        <w:tabs>
          <w:tab w:val="left" w:pos="1418"/>
          <w:tab w:val="left" w:pos="2552"/>
          <w:tab w:val="left" w:pos="3969"/>
        </w:tabs>
        <w:rPr>
          <w:b/>
          <w:bCs/>
        </w:rPr>
      </w:pPr>
      <w:r w:rsidRPr="0065412B">
        <w:rPr>
          <w:b/>
          <w:bCs/>
        </w:rPr>
        <w:t>C) Soyağacı</w:t>
      </w:r>
      <w:r w:rsidRPr="0065412B">
        <w:rPr>
          <w:b/>
          <w:bCs/>
        </w:rPr>
        <w:tab/>
      </w:r>
      <w:r w:rsidRPr="0065412B">
        <w:rPr>
          <w:b/>
          <w:bCs/>
        </w:rPr>
        <w:tab/>
        <w:t>D) Duyarlılık</w:t>
      </w:r>
    </w:p>
    <w:p w:rsidR="004A79B9" w:rsidRPr="0065412B" w:rsidRDefault="004A79B9" w:rsidP="00D60408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</w:p>
    <w:p w:rsidR="004A79B9" w:rsidRPr="0065412B" w:rsidRDefault="004A79B9" w:rsidP="00725372">
      <w:pPr>
        <w:pStyle w:val="NoSpacing"/>
        <w:tabs>
          <w:tab w:val="left" w:pos="567"/>
        </w:tabs>
        <w:rPr>
          <w:b/>
          <w:bCs/>
        </w:rPr>
      </w:pPr>
      <w:r>
        <w:rPr>
          <w:noProof/>
          <w:lang w:eastAsia="tr-TR"/>
        </w:rPr>
        <w:pict>
          <v:rect id="_x0000_s1050" style="position:absolute;margin-left:43.3pt;margin-top:2.3pt;width:208.15pt;height:70.9pt;z-index:-251645440">
            <v:textbox>
              <w:txbxContent>
                <w:p w:rsidR="004A79B9" w:rsidRPr="0065412B" w:rsidRDefault="004A79B9" w:rsidP="009E1751">
                  <w:pPr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</w:rPr>
                    <w:t>Ben Gamze</w:t>
                  </w:r>
                  <w:r w:rsidRPr="0065412B">
                    <w:rPr>
                      <w:b/>
                      <w:bCs/>
                      <w:sz w:val="22"/>
                      <w:szCs w:val="22"/>
                    </w:rPr>
                    <w:t>. Arkadaşım Deniz’in doğum günü için ona bir hediye almak istedim. Alış veriş merkezine giderek Deniz’in en çok sevdiği şeylere bakıp en sonunda ne alacağıma karar verdim.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Resim 4" o:spid="_x0000_s1051" type="#_x0000_t75" style="position:absolute;margin-left:-.75pt;margin-top:10.35pt;width:43.5pt;height:59.1pt;z-index:-251664896;visibility:visible">
            <v:imagedata r:id="rId12" o:title="" grayscale="t" bilevel="t"/>
          </v:shape>
        </w:pict>
      </w:r>
      <w:r w:rsidRPr="0065412B">
        <w:rPr>
          <w:b/>
          <w:bCs/>
          <w:bdr w:val="single" w:sz="4" w:space="0" w:color="auto"/>
          <w:shd w:val="clear" w:color="auto" w:fill="FBD4B4"/>
        </w:rPr>
        <w:t>16.</w:t>
      </w:r>
    </w:p>
    <w:p w:rsidR="004A79B9" w:rsidRPr="0065412B" w:rsidRDefault="004A79B9" w:rsidP="00725372">
      <w:pPr>
        <w:pStyle w:val="NoSpacing"/>
        <w:tabs>
          <w:tab w:val="left" w:pos="567"/>
        </w:tabs>
        <w:rPr>
          <w:b/>
          <w:bCs/>
        </w:rPr>
      </w:pPr>
    </w:p>
    <w:p w:rsidR="004A79B9" w:rsidRPr="0065412B" w:rsidRDefault="004A79B9" w:rsidP="00725372">
      <w:pPr>
        <w:pStyle w:val="NoSpacing"/>
        <w:tabs>
          <w:tab w:val="left" w:pos="567"/>
        </w:tabs>
        <w:rPr>
          <w:b/>
          <w:bCs/>
        </w:rPr>
      </w:pPr>
    </w:p>
    <w:p w:rsidR="004A79B9" w:rsidRPr="0065412B" w:rsidRDefault="004A79B9" w:rsidP="00725372">
      <w:pPr>
        <w:pStyle w:val="NoSpacing"/>
        <w:tabs>
          <w:tab w:val="left" w:pos="567"/>
        </w:tabs>
        <w:rPr>
          <w:b/>
          <w:bCs/>
        </w:rPr>
      </w:pPr>
    </w:p>
    <w:p w:rsidR="004A79B9" w:rsidRPr="0065412B" w:rsidRDefault="004A79B9" w:rsidP="004A12DE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</w:p>
    <w:p w:rsidR="004A79B9" w:rsidRPr="0065412B" w:rsidRDefault="004A79B9" w:rsidP="004A12DE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</w:p>
    <w:p w:rsidR="004A79B9" w:rsidRPr="0065412B" w:rsidRDefault="004A79B9" w:rsidP="004A12DE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  <w:r>
        <w:rPr>
          <w:b/>
          <w:bCs/>
        </w:rPr>
        <w:t>Gamze</w:t>
      </w:r>
      <w:r w:rsidRPr="0065412B">
        <w:rPr>
          <w:b/>
          <w:bCs/>
        </w:rPr>
        <w:t>, Deniz’e alacağı hediyeyi aşağıdakilerin hangisini dikkate alarak almıştır?</w:t>
      </w:r>
    </w:p>
    <w:p w:rsidR="004A79B9" w:rsidRPr="0065412B" w:rsidRDefault="004A79B9" w:rsidP="004A12DE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  <w:r w:rsidRPr="0065412B">
        <w:rPr>
          <w:b/>
          <w:bCs/>
        </w:rPr>
        <w:t>A) Hediyenin büyüklüğüne</w:t>
      </w:r>
      <w:r w:rsidRPr="0065412B">
        <w:rPr>
          <w:b/>
          <w:bCs/>
        </w:rPr>
        <w:tab/>
      </w:r>
    </w:p>
    <w:p w:rsidR="004A79B9" w:rsidRPr="0065412B" w:rsidRDefault="004A79B9" w:rsidP="004A12DE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  <w:r w:rsidRPr="0065412B">
        <w:rPr>
          <w:b/>
          <w:bCs/>
        </w:rPr>
        <w:t>B)Alacağı hediyenin pahalılığına</w:t>
      </w:r>
      <w:r w:rsidRPr="0065412B">
        <w:rPr>
          <w:b/>
          <w:bCs/>
        </w:rPr>
        <w:tab/>
      </w:r>
    </w:p>
    <w:p w:rsidR="004A79B9" w:rsidRPr="0065412B" w:rsidRDefault="004A79B9" w:rsidP="005E60B9">
      <w:pPr>
        <w:pStyle w:val="NoSpacing"/>
        <w:tabs>
          <w:tab w:val="left" w:pos="1418"/>
          <w:tab w:val="left" w:pos="2552"/>
          <w:tab w:val="left" w:pos="2694"/>
          <w:tab w:val="left" w:pos="3969"/>
        </w:tabs>
        <w:rPr>
          <w:b/>
          <w:bCs/>
        </w:rPr>
      </w:pPr>
      <w:r w:rsidRPr="0065412B">
        <w:rPr>
          <w:b/>
          <w:bCs/>
        </w:rPr>
        <w:t>C) Arkadaşının ilgi ve isteklerine</w:t>
      </w:r>
    </w:p>
    <w:p w:rsidR="004A79B9" w:rsidRPr="0065412B" w:rsidRDefault="004A79B9" w:rsidP="004A12DE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  <w:r w:rsidRPr="0065412B">
        <w:rPr>
          <w:b/>
          <w:bCs/>
        </w:rPr>
        <w:t>D) Arkadaşlarının önerilerine</w:t>
      </w:r>
    </w:p>
    <w:p w:rsidR="004A79B9" w:rsidRPr="0065412B" w:rsidRDefault="004A79B9" w:rsidP="000C3F55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</w:p>
    <w:p w:rsidR="004A79B9" w:rsidRPr="0065412B" w:rsidRDefault="004A79B9" w:rsidP="000C3F55">
      <w:pPr>
        <w:pStyle w:val="NoSpacing"/>
        <w:tabs>
          <w:tab w:val="left" w:pos="709"/>
        </w:tabs>
        <w:rPr>
          <w:b/>
          <w:bCs/>
        </w:rPr>
      </w:pPr>
      <w:r w:rsidRPr="0065412B">
        <w:rPr>
          <w:b/>
          <w:bCs/>
          <w:bdr w:val="single" w:sz="4" w:space="0" w:color="auto"/>
          <w:shd w:val="clear" w:color="auto" w:fill="FBD4B4"/>
        </w:rPr>
        <w:t>17.</w:t>
      </w:r>
      <w:r w:rsidRPr="0065412B">
        <w:rPr>
          <w:b/>
          <w:bCs/>
        </w:rPr>
        <w:t>“</w:t>
      </w:r>
      <w:r w:rsidRPr="0065412B">
        <w:rPr>
          <w:b/>
          <w:bCs/>
          <w:i/>
          <w:iCs/>
        </w:rPr>
        <w:t>Milli Mücadele yıllarında Mustafa Kemal Atatürk, dağınık haldeki Türk kuvvetlerini bir araya getirmiştir.</w:t>
      </w:r>
      <w:r w:rsidRPr="0065412B">
        <w:rPr>
          <w:b/>
          <w:bCs/>
        </w:rPr>
        <w:t>”</w:t>
      </w:r>
    </w:p>
    <w:p w:rsidR="004A79B9" w:rsidRPr="0065412B" w:rsidRDefault="004A79B9" w:rsidP="008C12C8">
      <w:pPr>
        <w:pStyle w:val="NoSpacing"/>
        <w:tabs>
          <w:tab w:val="left" w:pos="1418"/>
          <w:tab w:val="left" w:pos="2552"/>
          <w:tab w:val="left" w:pos="3969"/>
        </w:tabs>
        <w:rPr>
          <w:b/>
          <w:bCs/>
        </w:rPr>
      </w:pPr>
      <w:r w:rsidRPr="0065412B">
        <w:rPr>
          <w:b/>
          <w:bCs/>
        </w:rPr>
        <w:t>Yukarıda Mustafa Kemal Atatürk’ün hangi özelliği ön plana çıkmıştır?</w:t>
      </w:r>
    </w:p>
    <w:p w:rsidR="004A79B9" w:rsidRPr="0065412B" w:rsidRDefault="004A79B9" w:rsidP="008C12C8">
      <w:pPr>
        <w:pStyle w:val="NoSpacing"/>
        <w:tabs>
          <w:tab w:val="left" w:pos="1418"/>
          <w:tab w:val="left" w:pos="2552"/>
          <w:tab w:val="left" w:pos="3969"/>
        </w:tabs>
        <w:rPr>
          <w:b/>
          <w:bCs/>
        </w:rPr>
      </w:pPr>
      <w:r w:rsidRPr="0065412B">
        <w:rPr>
          <w:b/>
          <w:bCs/>
        </w:rPr>
        <w:t>A) barışçı</w:t>
      </w:r>
      <w:r w:rsidRPr="0065412B">
        <w:rPr>
          <w:b/>
          <w:bCs/>
        </w:rPr>
        <w:tab/>
      </w:r>
      <w:r w:rsidRPr="0065412B">
        <w:rPr>
          <w:b/>
          <w:bCs/>
        </w:rPr>
        <w:tab/>
        <w:t>B) savaşçı</w:t>
      </w:r>
    </w:p>
    <w:p w:rsidR="004A79B9" w:rsidRPr="0065412B" w:rsidRDefault="004A79B9" w:rsidP="008C12C8">
      <w:pPr>
        <w:pStyle w:val="NoSpacing"/>
        <w:tabs>
          <w:tab w:val="left" w:pos="1418"/>
          <w:tab w:val="left" w:pos="2552"/>
          <w:tab w:val="left" w:pos="3969"/>
        </w:tabs>
        <w:rPr>
          <w:b/>
          <w:bCs/>
        </w:rPr>
      </w:pPr>
      <w:r w:rsidRPr="0065412B">
        <w:rPr>
          <w:b/>
          <w:bCs/>
        </w:rPr>
        <w:t>C) sanatçı</w:t>
      </w:r>
      <w:r w:rsidRPr="0065412B">
        <w:rPr>
          <w:b/>
          <w:bCs/>
        </w:rPr>
        <w:tab/>
      </w:r>
      <w:r w:rsidRPr="0065412B">
        <w:rPr>
          <w:b/>
          <w:bCs/>
        </w:rPr>
        <w:tab/>
        <w:t>D) birleştirici</w:t>
      </w:r>
    </w:p>
    <w:p w:rsidR="004A79B9" w:rsidRPr="0065412B" w:rsidRDefault="004A79B9" w:rsidP="000C3F55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</w:p>
    <w:p w:rsidR="004A79B9" w:rsidRPr="0065412B" w:rsidRDefault="004A79B9" w:rsidP="00B8718B">
      <w:pPr>
        <w:pStyle w:val="NoSpacing"/>
        <w:tabs>
          <w:tab w:val="left" w:pos="426"/>
        </w:tabs>
        <w:rPr>
          <w:b/>
          <w:bCs/>
          <w:sz w:val="16"/>
          <w:szCs w:val="16"/>
        </w:rPr>
      </w:pPr>
      <w:r w:rsidRPr="0065412B">
        <w:rPr>
          <w:b/>
          <w:bCs/>
          <w:bdr w:val="single" w:sz="4" w:space="0" w:color="auto"/>
          <w:shd w:val="clear" w:color="auto" w:fill="FBD4B4"/>
        </w:rPr>
        <w:t>18.</w:t>
      </w:r>
      <w:r w:rsidRPr="0065412B">
        <w:rPr>
          <w:b/>
          <w:bCs/>
        </w:rPr>
        <w:t xml:space="preserve"> “</w:t>
      </w:r>
      <w:r w:rsidRPr="0065412B">
        <w:rPr>
          <w:b/>
          <w:bCs/>
          <w:i/>
          <w:iCs/>
        </w:rPr>
        <w:t>Fiziksel özelliklerimiz zaman içinde değişikliğe uğrayabilir.</w:t>
      </w:r>
      <w:r w:rsidRPr="0065412B">
        <w:rPr>
          <w:b/>
          <w:bCs/>
        </w:rPr>
        <w:t>” Zaman içinde değişmeyen ve çok önemli bir kimlik belgesi sayılan fiziksel özelliğimiz hangisidir?</w:t>
      </w:r>
    </w:p>
    <w:p w:rsidR="004A79B9" w:rsidRPr="0065412B" w:rsidRDefault="004A79B9" w:rsidP="005E60B9">
      <w:pPr>
        <w:pStyle w:val="NoSpacing"/>
        <w:tabs>
          <w:tab w:val="left" w:pos="2552"/>
        </w:tabs>
        <w:rPr>
          <w:b/>
          <w:bCs/>
        </w:rPr>
      </w:pPr>
      <w:r w:rsidRPr="0065412B">
        <w:rPr>
          <w:b/>
          <w:bCs/>
        </w:rPr>
        <w:t>A) parmak izi</w:t>
      </w:r>
      <w:r w:rsidRPr="0065412B">
        <w:rPr>
          <w:b/>
          <w:bCs/>
        </w:rPr>
        <w:tab/>
        <w:t>B) boy</w:t>
      </w:r>
    </w:p>
    <w:p w:rsidR="004A79B9" w:rsidRPr="0065412B" w:rsidRDefault="004A79B9" w:rsidP="005E60B9">
      <w:pPr>
        <w:pStyle w:val="NoSpacing"/>
        <w:tabs>
          <w:tab w:val="left" w:pos="284"/>
          <w:tab w:val="left" w:pos="2552"/>
        </w:tabs>
        <w:rPr>
          <w:b/>
          <w:bCs/>
        </w:rPr>
      </w:pPr>
      <w:r w:rsidRPr="0065412B">
        <w:rPr>
          <w:b/>
          <w:bCs/>
        </w:rPr>
        <w:t>C) kilo</w:t>
      </w:r>
      <w:r w:rsidRPr="0065412B">
        <w:rPr>
          <w:b/>
          <w:bCs/>
        </w:rPr>
        <w:tab/>
        <w:t>D) saç rengi</w:t>
      </w:r>
    </w:p>
    <w:p w:rsidR="004A79B9" w:rsidRPr="0065412B" w:rsidRDefault="004A79B9" w:rsidP="00D20079">
      <w:pPr>
        <w:pStyle w:val="NoSpacing"/>
        <w:tabs>
          <w:tab w:val="left" w:pos="709"/>
        </w:tabs>
        <w:rPr>
          <w:b/>
          <w:bCs/>
          <w:bdr w:val="single" w:sz="4" w:space="0" w:color="auto"/>
          <w:shd w:val="clear" w:color="auto" w:fill="FBD4B4"/>
        </w:rPr>
      </w:pPr>
    </w:p>
    <w:p w:rsidR="004A79B9" w:rsidRPr="0065412B" w:rsidRDefault="004A79B9" w:rsidP="00315BB3">
      <w:pPr>
        <w:pStyle w:val="NoSpacing"/>
        <w:tabs>
          <w:tab w:val="left" w:pos="709"/>
        </w:tabs>
        <w:rPr>
          <w:b/>
          <w:bCs/>
          <w:bdr w:val="single" w:sz="4" w:space="0" w:color="auto"/>
          <w:shd w:val="clear" w:color="auto" w:fill="FBD4B4"/>
        </w:rPr>
      </w:pPr>
    </w:p>
    <w:p w:rsidR="004A79B9" w:rsidRPr="0065412B" w:rsidRDefault="004A79B9" w:rsidP="00315BB3">
      <w:pPr>
        <w:pStyle w:val="NoSpacing"/>
        <w:tabs>
          <w:tab w:val="left" w:pos="567"/>
        </w:tabs>
        <w:rPr>
          <w:b/>
          <w:bCs/>
          <w:sz w:val="16"/>
          <w:szCs w:val="16"/>
        </w:rPr>
      </w:pPr>
      <w:r w:rsidRPr="0065412B">
        <w:rPr>
          <w:b/>
          <w:bCs/>
          <w:bdr w:val="single" w:sz="4" w:space="0" w:color="auto"/>
          <w:shd w:val="clear" w:color="auto" w:fill="FBD4B4"/>
        </w:rPr>
        <w:t>19.</w:t>
      </w:r>
      <w:r w:rsidRPr="0065412B">
        <w:rPr>
          <w:b/>
          <w:bCs/>
        </w:rPr>
        <w:t xml:space="preserve"> “</w:t>
      </w:r>
      <w:r w:rsidRPr="0065412B">
        <w:rPr>
          <w:b/>
          <w:bCs/>
          <w:i/>
          <w:iCs/>
        </w:rPr>
        <w:t>Bize ait bilgilerin yazılı olduğu belgeye “Kimlik Belgesi” denir.</w:t>
      </w:r>
      <w:r w:rsidRPr="0065412B">
        <w:rPr>
          <w:b/>
          <w:bCs/>
        </w:rPr>
        <w:t xml:space="preserve">” Aşağıdakilerden hangisi kimlik belgesi olarak </w:t>
      </w:r>
      <w:r w:rsidRPr="0065412B">
        <w:rPr>
          <w:b/>
          <w:bCs/>
          <w:u w:val="single"/>
        </w:rPr>
        <w:t>kullanılmaz</w:t>
      </w:r>
      <w:r w:rsidRPr="0065412B">
        <w:rPr>
          <w:b/>
          <w:bCs/>
        </w:rPr>
        <w:t>?</w:t>
      </w:r>
    </w:p>
    <w:p w:rsidR="004A79B9" w:rsidRPr="0065412B" w:rsidRDefault="004A79B9" w:rsidP="005E60B9">
      <w:pPr>
        <w:pStyle w:val="NoSpacing"/>
        <w:tabs>
          <w:tab w:val="left" w:pos="2552"/>
        </w:tabs>
        <w:rPr>
          <w:b/>
          <w:bCs/>
        </w:rPr>
      </w:pPr>
      <w:r w:rsidRPr="0065412B">
        <w:rPr>
          <w:b/>
          <w:bCs/>
        </w:rPr>
        <w:t xml:space="preserve">A) Nüfus Cüzdanı </w:t>
      </w:r>
      <w:r w:rsidRPr="0065412B">
        <w:rPr>
          <w:b/>
          <w:bCs/>
        </w:rPr>
        <w:tab/>
        <w:t xml:space="preserve">B) Kredi Kartı </w:t>
      </w:r>
    </w:p>
    <w:p w:rsidR="004A79B9" w:rsidRPr="0065412B" w:rsidRDefault="004A79B9" w:rsidP="005E60B9">
      <w:pPr>
        <w:pStyle w:val="NoSpacing"/>
        <w:tabs>
          <w:tab w:val="left" w:pos="284"/>
          <w:tab w:val="left" w:pos="2552"/>
        </w:tabs>
        <w:rPr>
          <w:b/>
          <w:bCs/>
        </w:rPr>
      </w:pPr>
      <w:r w:rsidRPr="0065412B">
        <w:rPr>
          <w:b/>
          <w:bCs/>
        </w:rPr>
        <w:t>C) Ehliyet (sürücü belgesi)</w:t>
      </w:r>
      <w:r w:rsidRPr="0065412B">
        <w:rPr>
          <w:b/>
          <w:bCs/>
        </w:rPr>
        <w:tab/>
        <w:t xml:space="preserve">D) Pasaport </w:t>
      </w:r>
    </w:p>
    <w:p w:rsidR="004A79B9" w:rsidRPr="0065412B" w:rsidRDefault="004A79B9" w:rsidP="00315BB3">
      <w:pPr>
        <w:pStyle w:val="NoSpacing"/>
        <w:tabs>
          <w:tab w:val="left" w:pos="709"/>
        </w:tabs>
        <w:rPr>
          <w:b/>
          <w:bCs/>
        </w:rPr>
      </w:pPr>
    </w:p>
    <w:p w:rsidR="004A79B9" w:rsidRPr="0065412B" w:rsidRDefault="004A79B9" w:rsidP="00EE1DAC">
      <w:pPr>
        <w:pStyle w:val="NoSpacing"/>
        <w:tabs>
          <w:tab w:val="left" w:pos="709"/>
        </w:tabs>
        <w:rPr>
          <w:b/>
          <w:bCs/>
        </w:rPr>
      </w:pPr>
      <w:r w:rsidRPr="0065412B">
        <w:rPr>
          <w:b/>
          <w:bCs/>
          <w:bdr w:val="single" w:sz="4" w:space="0" w:color="auto"/>
          <w:shd w:val="clear" w:color="auto" w:fill="FBD4B4"/>
        </w:rPr>
        <w:t>20.</w:t>
      </w:r>
      <w:r w:rsidRPr="0065412B">
        <w:rPr>
          <w:b/>
          <w:bCs/>
        </w:rPr>
        <w:t>Yaptığınız ev ödevini kardeşiniz yırttı. Hangi duyguları hissedersiniz?</w:t>
      </w:r>
    </w:p>
    <w:p w:rsidR="004A79B9" w:rsidRPr="0065412B" w:rsidRDefault="004A79B9" w:rsidP="00EE1DAC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  <w:r w:rsidRPr="0065412B">
        <w:rPr>
          <w:b/>
          <w:bCs/>
        </w:rPr>
        <w:t xml:space="preserve">A) kızgınlık – korku – utangaçlık </w:t>
      </w:r>
    </w:p>
    <w:p w:rsidR="004A79B9" w:rsidRPr="0065412B" w:rsidRDefault="004A79B9" w:rsidP="00EE1DAC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  <w:r w:rsidRPr="0065412B">
        <w:rPr>
          <w:b/>
          <w:bCs/>
        </w:rPr>
        <w:t xml:space="preserve">B) kızgınlık – şaşkınlık – girişkenlik </w:t>
      </w:r>
    </w:p>
    <w:p w:rsidR="004A79B9" w:rsidRPr="0065412B" w:rsidRDefault="004A79B9" w:rsidP="00EE1DAC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  <w:r w:rsidRPr="0065412B">
        <w:rPr>
          <w:b/>
          <w:bCs/>
        </w:rPr>
        <w:t xml:space="preserve">C) öfke – üzüntü – sevinç </w:t>
      </w:r>
    </w:p>
    <w:p w:rsidR="004A79B9" w:rsidRPr="0065412B" w:rsidRDefault="004A79B9" w:rsidP="00EE1DAC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  <w:r w:rsidRPr="0065412B">
        <w:rPr>
          <w:b/>
          <w:bCs/>
        </w:rPr>
        <w:t xml:space="preserve">D) öfke – üzüntü – kaygı </w:t>
      </w:r>
    </w:p>
    <w:p w:rsidR="004A79B9" w:rsidRPr="0065412B" w:rsidRDefault="004A79B9" w:rsidP="00E13551">
      <w:pPr>
        <w:pStyle w:val="NoSpacing"/>
        <w:tabs>
          <w:tab w:val="left" w:pos="426"/>
        </w:tabs>
        <w:rPr>
          <w:b/>
          <w:bCs/>
          <w:bdr w:val="single" w:sz="4" w:space="0" w:color="auto"/>
          <w:shd w:val="clear" w:color="auto" w:fill="FBD4B4"/>
        </w:rPr>
      </w:pPr>
    </w:p>
    <w:p w:rsidR="004A79B9" w:rsidRPr="0065412B" w:rsidRDefault="004A79B9" w:rsidP="009D5886">
      <w:pPr>
        <w:pStyle w:val="NoSpacing"/>
        <w:tabs>
          <w:tab w:val="left" w:pos="426"/>
        </w:tabs>
        <w:rPr>
          <w:b/>
          <w:bCs/>
        </w:rPr>
      </w:pPr>
      <w:r w:rsidRPr="0065412B">
        <w:rPr>
          <w:b/>
          <w:bCs/>
          <w:bdr w:val="single" w:sz="4" w:space="0" w:color="auto"/>
          <w:shd w:val="clear" w:color="auto" w:fill="FBD4B4"/>
        </w:rPr>
        <w:t>21.</w:t>
      </w:r>
      <w:r w:rsidRPr="0065412B">
        <w:rPr>
          <w:b/>
          <w:bCs/>
        </w:rPr>
        <w:t>“</w:t>
      </w:r>
      <w:r w:rsidRPr="0065412B">
        <w:rPr>
          <w:b/>
          <w:bCs/>
          <w:i/>
          <w:iCs/>
        </w:rPr>
        <w:t>Yaşamımızda bazı olaylar bizi çok etkiler ve yaşamımız boyunca hep hatırlarız.</w:t>
      </w:r>
      <w:r w:rsidRPr="0065412B">
        <w:rPr>
          <w:b/>
          <w:bCs/>
        </w:rPr>
        <w:t xml:space="preserve">” Hangisi hatırlanacak olaylar arasında yer </w:t>
      </w:r>
      <w:r w:rsidRPr="0065412B">
        <w:rPr>
          <w:b/>
          <w:bCs/>
          <w:u w:val="single"/>
        </w:rPr>
        <w:t>almayabilir</w:t>
      </w:r>
      <w:r w:rsidRPr="0065412B">
        <w:rPr>
          <w:b/>
          <w:bCs/>
        </w:rPr>
        <w:t>?</w:t>
      </w:r>
    </w:p>
    <w:p w:rsidR="004A79B9" w:rsidRPr="0065412B" w:rsidRDefault="004A79B9" w:rsidP="00AB6019">
      <w:pPr>
        <w:pStyle w:val="NoSpacing"/>
        <w:tabs>
          <w:tab w:val="left" w:pos="426"/>
        </w:tabs>
        <w:rPr>
          <w:b/>
          <w:bCs/>
        </w:rPr>
      </w:pPr>
      <w:r w:rsidRPr="0065412B">
        <w:rPr>
          <w:b/>
          <w:bCs/>
        </w:rPr>
        <w:t>A) Her gün okula gitmek</w:t>
      </w:r>
      <w:r w:rsidRPr="0065412B">
        <w:rPr>
          <w:b/>
          <w:bCs/>
        </w:rPr>
        <w:tab/>
        <w:t>B) İlk karneyi almak</w:t>
      </w:r>
    </w:p>
    <w:p w:rsidR="004A79B9" w:rsidRPr="0065412B" w:rsidRDefault="004A79B9" w:rsidP="00AB6019">
      <w:pPr>
        <w:pStyle w:val="NoSpacing"/>
        <w:tabs>
          <w:tab w:val="left" w:pos="284"/>
          <w:tab w:val="left" w:pos="2835"/>
        </w:tabs>
        <w:rPr>
          <w:b/>
          <w:bCs/>
        </w:rPr>
      </w:pPr>
      <w:r w:rsidRPr="0065412B">
        <w:rPr>
          <w:b/>
          <w:bCs/>
        </w:rPr>
        <w:t>C) Yeni bir şehre taşınmak</w:t>
      </w:r>
      <w:r w:rsidRPr="0065412B">
        <w:rPr>
          <w:b/>
          <w:bCs/>
        </w:rPr>
        <w:tab/>
        <w:t>D) Okula başlamak</w:t>
      </w:r>
    </w:p>
    <w:p w:rsidR="004A79B9" w:rsidRPr="0065412B" w:rsidRDefault="004A79B9" w:rsidP="00EE1DAC">
      <w:pPr>
        <w:pStyle w:val="NoSpacing"/>
        <w:tabs>
          <w:tab w:val="left" w:pos="709"/>
        </w:tabs>
        <w:rPr>
          <w:b/>
          <w:bCs/>
          <w:bdr w:val="single" w:sz="4" w:space="0" w:color="auto"/>
          <w:shd w:val="clear" w:color="auto" w:fill="FBD4B4"/>
        </w:rPr>
      </w:pPr>
    </w:p>
    <w:p w:rsidR="004A79B9" w:rsidRPr="0065412B" w:rsidRDefault="004A79B9" w:rsidP="00EE1DAC">
      <w:pPr>
        <w:pStyle w:val="NoSpacing"/>
        <w:tabs>
          <w:tab w:val="left" w:pos="709"/>
        </w:tabs>
        <w:rPr>
          <w:b/>
          <w:bCs/>
        </w:rPr>
      </w:pPr>
      <w:r>
        <w:rPr>
          <w:noProof/>
          <w:lang w:eastAsia="tr-TR"/>
        </w:rPr>
        <w:pict>
          <v:shape id="_x0000_s1052" type="#_x0000_t75" style="position:absolute;margin-left:4.95pt;margin-top:1.2pt;width:241.35pt;height:20.4pt;z-index:-251663872;visibility:visible">
            <v:imagedata r:id="rId13" o:title=""/>
          </v:shape>
        </w:pict>
      </w:r>
      <w:r w:rsidRPr="0065412B">
        <w:rPr>
          <w:b/>
          <w:bCs/>
          <w:bdr w:val="single" w:sz="4" w:space="0" w:color="auto"/>
          <w:shd w:val="clear" w:color="auto" w:fill="FBD4B4"/>
        </w:rPr>
        <w:t>22.</w:t>
      </w:r>
    </w:p>
    <w:p w:rsidR="004A79B9" w:rsidRPr="0065412B" w:rsidRDefault="004A79B9" w:rsidP="00EE1DAC">
      <w:pPr>
        <w:pStyle w:val="NoSpacing"/>
        <w:tabs>
          <w:tab w:val="left" w:pos="709"/>
        </w:tabs>
        <w:rPr>
          <w:b/>
          <w:bCs/>
        </w:rPr>
      </w:pPr>
    </w:p>
    <w:p w:rsidR="004A79B9" w:rsidRPr="0065412B" w:rsidRDefault="004A79B9" w:rsidP="00EE1DAC">
      <w:pPr>
        <w:pStyle w:val="NoSpacing"/>
        <w:tabs>
          <w:tab w:val="left" w:pos="284"/>
          <w:tab w:val="left" w:pos="1418"/>
          <w:tab w:val="left" w:pos="2552"/>
          <w:tab w:val="left" w:pos="3686"/>
        </w:tabs>
        <w:rPr>
          <w:b/>
          <w:bCs/>
        </w:rPr>
      </w:pPr>
      <w:r>
        <w:rPr>
          <w:b/>
          <w:bCs/>
        </w:rPr>
        <w:t>Yukarıdaki şekilde Yiğit</w:t>
      </w:r>
      <w:r w:rsidRPr="0065412B">
        <w:rPr>
          <w:b/>
          <w:bCs/>
        </w:rPr>
        <w:t>’ninyaşadığı kronolojik olaylardan bazıları sıralanmıştır. Buna göre “III” nolu yerde hangi olay gerçekleşmiş olabilir?</w:t>
      </w:r>
    </w:p>
    <w:p w:rsidR="004A79B9" w:rsidRPr="0065412B" w:rsidRDefault="004A79B9" w:rsidP="00EE1DAC">
      <w:pPr>
        <w:pStyle w:val="NoSpacing"/>
        <w:tabs>
          <w:tab w:val="left" w:pos="284"/>
          <w:tab w:val="left" w:pos="1418"/>
          <w:tab w:val="left" w:pos="2552"/>
          <w:tab w:val="left" w:pos="3686"/>
        </w:tabs>
        <w:rPr>
          <w:b/>
          <w:bCs/>
        </w:rPr>
      </w:pPr>
      <w:r w:rsidRPr="0065412B">
        <w:rPr>
          <w:b/>
          <w:bCs/>
        </w:rPr>
        <w:t>A) Doğduğu tarih</w:t>
      </w:r>
      <w:r w:rsidRPr="0065412B">
        <w:rPr>
          <w:b/>
          <w:bCs/>
        </w:rPr>
        <w:tab/>
        <w:t>B) İlkokula başladı</w:t>
      </w:r>
    </w:p>
    <w:p w:rsidR="004A79B9" w:rsidRPr="0065412B" w:rsidRDefault="004A79B9" w:rsidP="00EE1DAC">
      <w:pPr>
        <w:pStyle w:val="NoSpacing"/>
        <w:tabs>
          <w:tab w:val="left" w:pos="284"/>
          <w:tab w:val="left" w:pos="1418"/>
          <w:tab w:val="left" w:pos="2552"/>
          <w:tab w:val="left" w:pos="3686"/>
        </w:tabs>
        <w:rPr>
          <w:b/>
          <w:bCs/>
        </w:rPr>
      </w:pPr>
      <w:r w:rsidRPr="0065412B">
        <w:rPr>
          <w:b/>
          <w:bCs/>
        </w:rPr>
        <w:t>C) Süt dişleri çıktı</w:t>
      </w:r>
      <w:r w:rsidRPr="0065412B">
        <w:rPr>
          <w:b/>
          <w:bCs/>
        </w:rPr>
        <w:tab/>
        <w:t>D) Ana sınıfına başladı</w:t>
      </w:r>
    </w:p>
    <w:p w:rsidR="004A79B9" w:rsidRPr="0065412B" w:rsidRDefault="004A79B9" w:rsidP="00EE1DAC">
      <w:pPr>
        <w:pStyle w:val="NoSpacing"/>
        <w:tabs>
          <w:tab w:val="left" w:pos="284"/>
          <w:tab w:val="left" w:pos="1843"/>
          <w:tab w:val="left" w:pos="2552"/>
        </w:tabs>
        <w:rPr>
          <w:b/>
          <w:bCs/>
        </w:rPr>
      </w:pPr>
    </w:p>
    <w:p w:rsidR="004A79B9" w:rsidRPr="0065412B" w:rsidRDefault="004A79B9" w:rsidP="009C3E11">
      <w:pPr>
        <w:pStyle w:val="NoSpacing"/>
        <w:tabs>
          <w:tab w:val="left" w:pos="709"/>
        </w:tabs>
        <w:rPr>
          <w:b/>
          <w:bCs/>
        </w:rPr>
      </w:pPr>
      <w:r w:rsidRPr="0065412B">
        <w:rPr>
          <w:b/>
          <w:bCs/>
          <w:bdr w:val="single" w:sz="4" w:space="0" w:color="auto"/>
          <w:shd w:val="clear" w:color="auto" w:fill="FBD4B4"/>
        </w:rPr>
        <w:t>23.</w:t>
      </w:r>
      <w:r w:rsidRPr="0065412B">
        <w:rPr>
          <w:b/>
          <w:bCs/>
        </w:rPr>
        <w:t xml:space="preserve">Aşağıdakilerden hangisi nüfus cüzdanımızda yer </w:t>
      </w:r>
      <w:r w:rsidRPr="0065412B">
        <w:rPr>
          <w:b/>
          <w:bCs/>
          <w:u w:val="single"/>
        </w:rPr>
        <w:t>almaz</w:t>
      </w:r>
      <w:r w:rsidRPr="0065412B">
        <w:rPr>
          <w:b/>
          <w:bCs/>
        </w:rPr>
        <w:t>?</w:t>
      </w:r>
    </w:p>
    <w:p w:rsidR="004A79B9" w:rsidRPr="0065412B" w:rsidRDefault="004A79B9" w:rsidP="009C3E11">
      <w:pPr>
        <w:pStyle w:val="NoSpacing"/>
        <w:tabs>
          <w:tab w:val="left" w:pos="284"/>
          <w:tab w:val="left" w:pos="2552"/>
        </w:tabs>
        <w:rPr>
          <w:b/>
          <w:bCs/>
        </w:rPr>
      </w:pPr>
      <w:r w:rsidRPr="0065412B">
        <w:rPr>
          <w:b/>
          <w:bCs/>
        </w:rPr>
        <w:t>A) Anne adı</w:t>
      </w:r>
      <w:r w:rsidRPr="0065412B">
        <w:rPr>
          <w:b/>
          <w:bCs/>
        </w:rPr>
        <w:tab/>
        <w:t>B) Ev adresi</w:t>
      </w:r>
    </w:p>
    <w:p w:rsidR="004A79B9" w:rsidRPr="0065412B" w:rsidRDefault="004A79B9" w:rsidP="009C3E11">
      <w:pPr>
        <w:pStyle w:val="NoSpacing"/>
        <w:tabs>
          <w:tab w:val="left" w:pos="284"/>
          <w:tab w:val="left" w:pos="2552"/>
        </w:tabs>
        <w:rPr>
          <w:b/>
          <w:bCs/>
        </w:rPr>
      </w:pPr>
      <w:r w:rsidRPr="0065412B">
        <w:rPr>
          <w:b/>
          <w:bCs/>
        </w:rPr>
        <w:t>C) Doğum yeri</w:t>
      </w:r>
      <w:r w:rsidRPr="0065412B">
        <w:rPr>
          <w:b/>
          <w:bCs/>
        </w:rPr>
        <w:tab/>
        <w:t>D) Nüfusta kayıtlı olduğu il</w:t>
      </w:r>
    </w:p>
    <w:p w:rsidR="004A79B9" w:rsidRPr="0065412B" w:rsidRDefault="004A79B9" w:rsidP="003F506F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</w:p>
    <w:p w:rsidR="004A79B9" w:rsidRPr="0065412B" w:rsidRDefault="004A79B9" w:rsidP="004A0D5A">
      <w:pPr>
        <w:pStyle w:val="NoSpacing"/>
        <w:tabs>
          <w:tab w:val="left" w:pos="709"/>
        </w:tabs>
        <w:rPr>
          <w:b/>
          <w:bCs/>
        </w:rPr>
      </w:pPr>
      <w:r w:rsidRPr="0065412B">
        <w:rPr>
          <w:b/>
          <w:bCs/>
          <w:bdr w:val="single" w:sz="4" w:space="0" w:color="auto"/>
          <w:shd w:val="clear" w:color="auto" w:fill="FBD4B4"/>
        </w:rPr>
        <w:t>24.</w:t>
      </w:r>
      <w:r w:rsidRPr="0065412B">
        <w:rPr>
          <w:b/>
          <w:bCs/>
        </w:rPr>
        <w:t>“</w:t>
      </w:r>
      <w:r w:rsidRPr="0065412B">
        <w:rPr>
          <w:b/>
          <w:bCs/>
          <w:i/>
          <w:iCs/>
        </w:rPr>
        <w:t>Nüfus cüzdanı belgesini …………..düzenler.</w:t>
      </w:r>
      <w:r w:rsidRPr="0065412B">
        <w:rPr>
          <w:b/>
          <w:bCs/>
        </w:rPr>
        <w:t>” Boşluğa hangisi yazılmalıdır?</w:t>
      </w:r>
    </w:p>
    <w:p w:rsidR="004A79B9" w:rsidRPr="0065412B" w:rsidRDefault="004A79B9" w:rsidP="00B954C6">
      <w:pPr>
        <w:pStyle w:val="NoSpacing"/>
        <w:tabs>
          <w:tab w:val="left" w:pos="284"/>
          <w:tab w:val="left" w:pos="1843"/>
          <w:tab w:val="left" w:pos="2552"/>
        </w:tabs>
        <w:rPr>
          <w:b/>
          <w:bCs/>
        </w:rPr>
      </w:pPr>
      <w:r w:rsidRPr="0065412B">
        <w:rPr>
          <w:b/>
          <w:bCs/>
        </w:rPr>
        <w:t>A) Emniyet Müdürlüğü</w:t>
      </w:r>
      <w:r w:rsidRPr="0065412B">
        <w:rPr>
          <w:b/>
          <w:bCs/>
        </w:rPr>
        <w:tab/>
        <w:t>B) Muhtar</w:t>
      </w:r>
    </w:p>
    <w:p w:rsidR="004A79B9" w:rsidRPr="0065412B" w:rsidRDefault="004A79B9" w:rsidP="00B954C6">
      <w:pPr>
        <w:pStyle w:val="NoSpacing"/>
        <w:tabs>
          <w:tab w:val="left" w:pos="284"/>
          <w:tab w:val="left" w:pos="1843"/>
          <w:tab w:val="left" w:pos="2552"/>
        </w:tabs>
        <w:rPr>
          <w:b/>
          <w:bCs/>
        </w:rPr>
      </w:pPr>
      <w:r w:rsidRPr="0065412B">
        <w:rPr>
          <w:b/>
          <w:bCs/>
        </w:rPr>
        <w:t>C) Belediyeler</w:t>
      </w:r>
      <w:r w:rsidRPr="0065412B">
        <w:rPr>
          <w:b/>
          <w:bCs/>
        </w:rPr>
        <w:tab/>
      </w:r>
      <w:r w:rsidRPr="0065412B">
        <w:rPr>
          <w:b/>
          <w:bCs/>
        </w:rPr>
        <w:tab/>
        <w:t>D) Nüfus Müdürlüğü</w:t>
      </w:r>
    </w:p>
    <w:p w:rsidR="004A79B9" w:rsidRPr="0065412B" w:rsidRDefault="004A79B9" w:rsidP="005E60B9">
      <w:pPr>
        <w:pStyle w:val="NoSpacing"/>
        <w:tabs>
          <w:tab w:val="left" w:pos="284"/>
          <w:tab w:val="left" w:pos="1843"/>
          <w:tab w:val="left" w:pos="2552"/>
          <w:tab w:val="left" w:pos="3402"/>
        </w:tabs>
        <w:rPr>
          <w:b/>
          <w:bCs/>
        </w:rPr>
      </w:pPr>
    </w:p>
    <w:p w:rsidR="004A79B9" w:rsidRPr="0065412B" w:rsidRDefault="004A79B9" w:rsidP="00743676">
      <w:pPr>
        <w:pStyle w:val="NoSpacing"/>
        <w:tabs>
          <w:tab w:val="left" w:pos="567"/>
        </w:tabs>
        <w:rPr>
          <w:b/>
          <w:bCs/>
        </w:rPr>
      </w:pPr>
      <w:r w:rsidRPr="0065412B">
        <w:rPr>
          <w:b/>
          <w:bCs/>
          <w:bdr w:val="single" w:sz="4" w:space="0" w:color="auto"/>
          <w:shd w:val="clear" w:color="auto" w:fill="FBD4B4"/>
        </w:rPr>
        <w:t>25.</w:t>
      </w:r>
      <w:r w:rsidRPr="0065412B">
        <w:rPr>
          <w:b/>
          <w:bCs/>
          <w:i/>
          <w:iCs/>
        </w:rPr>
        <w:t>I. 30 Ağustos Zafer Bayramı</w:t>
      </w:r>
    </w:p>
    <w:p w:rsidR="004A79B9" w:rsidRPr="0065412B" w:rsidRDefault="004A79B9" w:rsidP="00743676">
      <w:pPr>
        <w:pStyle w:val="NoSpacing"/>
        <w:tabs>
          <w:tab w:val="left" w:pos="284"/>
          <w:tab w:val="left" w:pos="567"/>
        </w:tabs>
        <w:rPr>
          <w:b/>
          <w:bCs/>
          <w:i/>
          <w:iCs/>
        </w:rPr>
      </w:pPr>
      <w:r w:rsidRPr="0065412B">
        <w:rPr>
          <w:b/>
          <w:bCs/>
          <w:i/>
          <w:iCs/>
        </w:rPr>
        <w:tab/>
        <w:t>II. 19 Mayıs Atatürk’ü Anma Gençlik ve Spor Bayramı</w:t>
      </w:r>
    </w:p>
    <w:p w:rsidR="004A79B9" w:rsidRPr="0065412B" w:rsidRDefault="004A79B9" w:rsidP="00743676">
      <w:pPr>
        <w:pStyle w:val="NoSpacing"/>
        <w:tabs>
          <w:tab w:val="left" w:pos="284"/>
        </w:tabs>
        <w:rPr>
          <w:b/>
          <w:bCs/>
          <w:i/>
          <w:iCs/>
        </w:rPr>
      </w:pPr>
      <w:r w:rsidRPr="0065412B">
        <w:rPr>
          <w:b/>
          <w:bCs/>
          <w:i/>
          <w:iCs/>
        </w:rPr>
        <w:tab/>
        <w:t>III. 29 Ekim Cumhuriyet Bayramı</w:t>
      </w:r>
    </w:p>
    <w:p w:rsidR="004A79B9" w:rsidRPr="0065412B" w:rsidRDefault="004A79B9" w:rsidP="00743676">
      <w:pPr>
        <w:pStyle w:val="NoSpacing"/>
        <w:tabs>
          <w:tab w:val="left" w:pos="284"/>
        </w:tabs>
        <w:rPr>
          <w:b/>
          <w:bCs/>
        </w:rPr>
      </w:pPr>
      <w:r w:rsidRPr="0065412B">
        <w:rPr>
          <w:b/>
          <w:bCs/>
          <w:i/>
          <w:iCs/>
        </w:rPr>
        <w:tab/>
        <w:t>IV. 23 Nisan Ulusal Egemenlik ve Çocuk Bayramı</w:t>
      </w:r>
    </w:p>
    <w:p w:rsidR="004A79B9" w:rsidRPr="0065412B" w:rsidRDefault="004A79B9" w:rsidP="00743676">
      <w:pPr>
        <w:pStyle w:val="NoSpacing"/>
        <w:rPr>
          <w:b/>
          <w:bCs/>
          <w:sz w:val="8"/>
          <w:szCs w:val="8"/>
        </w:rPr>
      </w:pPr>
    </w:p>
    <w:p w:rsidR="004A79B9" w:rsidRPr="0065412B" w:rsidRDefault="004A79B9" w:rsidP="00BF5F86">
      <w:pPr>
        <w:pStyle w:val="NoSpacing"/>
        <w:tabs>
          <w:tab w:val="left" w:pos="709"/>
        </w:tabs>
        <w:rPr>
          <w:b/>
          <w:bCs/>
        </w:rPr>
      </w:pPr>
      <w:r w:rsidRPr="0065412B">
        <w:rPr>
          <w:b/>
          <w:bCs/>
        </w:rPr>
        <w:t>Yukarıdaki olayların doğru kronolojik sıralaması aşağıdakilerden hangisidir?</w:t>
      </w:r>
    </w:p>
    <w:p w:rsidR="004A79B9" w:rsidRPr="0065412B" w:rsidRDefault="004A79B9" w:rsidP="00364BE2">
      <w:pPr>
        <w:pStyle w:val="NoSpacing"/>
        <w:tabs>
          <w:tab w:val="left" w:pos="709"/>
        </w:tabs>
        <w:rPr>
          <w:b/>
          <w:bCs/>
          <w:sz w:val="6"/>
          <w:szCs w:val="6"/>
        </w:rPr>
      </w:pPr>
    </w:p>
    <w:p w:rsidR="004A79B9" w:rsidRPr="0065412B" w:rsidRDefault="004A79B9" w:rsidP="00364BE2">
      <w:pPr>
        <w:pStyle w:val="NoSpacing"/>
        <w:tabs>
          <w:tab w:val="left" w:pos="284"/>
          <w:tab w:val="left" w:pos="1843"/>
          <w:tab w:val="left" w:pos="2552"/>
        </w:tabs>
        <w:rPr>
          <w:b/>
          <w:bCs/>
        </w:rPr>
      </w:pPr>
      <w:r w:rsidRPr="0065412B">
        <w:rPr>
          <w:b/>
          <w:bCs/>
        </w:rPr>
        <w:t>A) II – IV – I – III</w:t>
      </w:r>
      <w:r w:rsidRPr="0065412B">
        <w:rPr>
          <w:b/>
          <w:bCs/>
        </w:rPr>
        <w:tab/>
      </w:r>
      <w:r w:rsidRPr="0065412B">
        <w:rPr>
          <w:b/>
          <w:bCs/>
        </w:rPr>
        <w:tab/>
        <w:t xml:space="preserve">B) I – II – III – IV </w:t>
      </w:r>
    </w:p>
    <w:p w:rsidR="004A79B9" w:rsidRPr="0065412B" w:rsidRDefault="004A79B9" w:rsidP="00364BE2">
      <w:pPr>
        <w:pStyle w:val="NoSpacing"/>
        <w:tabs>
          <w:tab w:val="left" w:pos="284"/>
          <w:tab w:val="left" w:pos="1843"/>
          <w:tab w:val="left" w:pos="2552"/>
        </w:tabs>
        <w:rPr>
          <w:b/>
          <w:bCs/>
        </w:rPr>
      </w:pPr>
      <w:r w:rsidRPr="0065412B">
        <w:rPr>
          <w:b/>
          <w:bCs/>
        </w:rPr>
        <w:t xml:space="preserve">C) IV – III – II – I </w:t>
      </w:r>
      <w:r w:rsidRPr="0065412B">
        <w:rPr>
          <w:b/>
          <w:bCs/>
        </w:rPr>
        <w:tab/>
      </w:r>
      <w:r w:rsidRPr="0065412B">
        <w:rPr>
          <w:b/>
          <w:bCs/>
        </w:rPr>
        <w:tab/>
        <w:t xml:space="preserve">D) II – IV – III – I </w:t>
      </w:r>
    </w:p>
    <w:p w:rsidR="004A79B9" w:rsidRPr="0065412B" w:rsidRDefault="004A79B9" w:rsidP="009C3E11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  <w:hyperlink r:id="rId14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</w:p>
    <w:p w:rsidR="004A79B9" w:rsidRPr="0065412B" w:rsidRDefault="004A79B9" w:rsidP="009C3E11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</w:rPr>
      </w:pPr>
    </w:p>
    <w:p w:rsidR="004A79B9" w:rsidRPr="0065412B" w:rsidRDefault="004A79B9" w:rsidP="00EE1DAC">
      <w:pPr>
        <w:pStyle w:val="NoSpacing"/>
        <w:tabs>
          <w:tab w:val="left" w:pos="284"/>
          <w:tab w:val="left" w:pos="1843"/>
          <w:tab w:val="left" w:pos="3402"/>
        </w:tabs>
        <w:rPr>
          <w:rFonts w:ascii="Century Gothic" w:hAnsi="Century Gothic" w:cs="Century Gothic"/>
          <w:b/>
          <w:bCs/>
          <w:sz w:val="28"/>
          <w:szCs w:val="28"/>
        </w:rPr>
      </w:pPr>
      <w:r w:rsidRPr="0065412B">
        <w:rPr>
          <w:rFonts w:ascii="Century Gothic" w:hAnsi="Century Gothic" w:cs="Century Gothic"/>
          <w:b/>
          <w:bCs/>
          <w:sz w:val="28"/>
          <w:szCs w:val="28"/>
        </w:rPr>
        <w:t xml:space="preserve"> HER SORU  4 PUANDIR.</w:t>
      </w:r>
    </w:p>
    <w:p w:rsidR="004A79B9" w:rsidRPr="0065412B" w:rsidRDefault="004A79B9" w:rsidP="00EE1DAC">
      <w:pPr>
        <w:pStyle w:val="NoSpacing"/>
        <w:tabs>
          <w:tab w:val="left" w:pos="284"/>
          <w:tab w:val="left" w:pos="1843"/>
          <w:tab w:val="left" w:pos="3402"/>
        </w:tabs>
        <w:rPr>
          <w:rFonts w:ascii="Century Gothic" w:hAnsi="Century Gothic" w:cs="Century Gothic"/>
          <w:b/>
          <w:bCs/>
          <w:sz w:val="28"/>
          <w:szCs w:val="28"/>
        </w:rPr>
      </w:pPr>
    </w:p>
    <w:p w:rsidR="004A79B9" w:rsidRPr="0065412B" w:rsidRDefault="004A79B9" w:rsidP="00EE1DAC">
      <w:pPr>
        <w:pStyle w:val="NoSpacing"/>
        <w:tabs>
          <w:tab w:val="left" w:pos="284"/>
          <w:tab w:val="left" w:pos="1843"/>
          <w:tab w:val="left" w:pos="3402"/>
        </w:tabs>
        <w:rPr>
          <w:rFonts w:ascii="Century Gothic" w:hAnsi="Century Gothic" w:cs="Century Gothic"/>
          <w:b/>
          <w:bCs/>
          <w:i/>
          <w:iCs/>
          <w:sz w:val="28"/>
          <w:szCs w:val="28"/>
        </w:rPr>
      </w:pPr>
      <w:r w:rsidRPr="0065412B">
        <w:rPr>
          <w:rFonts w:ascii="Century Gothic" w:hAnsi="Century Gothic" w:cs="Century Gothic"/>
          <w:b/>
          <w:bCs/>
          <w:sz w:val="28"/>
          <w:szCs w:val="28"/>
        </w:rPr>
        <w:t xml:space="preserve">    KOLAY GELSİN CANLARIM .</w:t>
      </w:r>
    </w:p>
    <w:sectPr w:rsidR="004A79B9" w:rsidRPr="0065412B" w:rsidSect="00CD3992">
      <w:pgSz w:w="11906" w:h="16838" w:code="9"/>
      <w:pgMar w:top="993" w:right="567" w:bottom="567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A84C8E"/>
    <w:multiLevelType w:val="hybridMultilevel"/>
    <w:tmpl w:val="A8FAF422"/>
    <w:lvl w:ilvl="0" w:tplc="FDC4F46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3C71D9"/>
    <w:multiLevelType w:val="hybridMultilevel"/>
    <w:tmpl w:val="ACC8DFF2"/>
    <w:lvl w:ilvl="0" w:tplc="F424BE28">
      <w:start w:val="1"/>
      <w:numFmt w:val="upperLetter"/>
      <w:lvlText w:val="%1)"/>
      <w:lvlJc w:val="left"/>
      <w:pPr>
        <w:ind w:left="1785" w:hanging="142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3D2909"/>
    <w:multiLevelType w:val="hybridMultilevel"/>
    <w:tmpl w:val="976A2F46"/>
    <w:lvl w:ilvl="0" w:tplc="799CB5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8"/>
  </w:num>
  <w:num w:numId="8">
    <w:abstractNumId w:val="4"/>
  </w:num>
  <w:num w:numId="9">
    <w:abstractNumId w:val="9"/>
  </w:num>
  <w:num w:numId="10">
    <w:abstractNumId w:val="1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5980"/>
    <w:rsid w:val="00025ED6"/>
    <w:rsid w:val="00026E23"/>
    <w:rsid w:val="00026E5B"/>
    <w:rsid w:val="000338E7"/>
    <w:rsid w:val="00044263"/>
    <w:rsid w:val="00044AD6"/>
    <w:rsid w:val="00050B9D"/>
    <w:rsid w:val="00061D0B"/>
    <w:rsid w:val="0006231F"/>
    <w:rsid w:val="000777DB"/>
    <w:rsid w:val="000834F9"/>
    <w:rsid w:val="00090F3A"/>
    <w:rsid w:val="000C301A"/>
    <w:rsid w:val="000C3F55"/>
    <w:rsid w:val="000C4BEA"/>
    <w:rsid w:val="000E1812"/>
    <w:rsid w:val="000F176A"/>
    <w:rsid w:val="000F6115"/>
    <w:rsid w:val="0010454A"/>
    <w:rsid w:val="00112C73"/>
    <w:rsid w:val="00117F3B"/>
    <w:rsid w:val="0015033E"/>
    <w:rsid w:val="0020255E"/>
    <w:rsid w:val="0020400F"/>
    <w:rsid w:val="00207064"/>
    <w:rsid w:val="002103C3"/>
    <w:rsid w:val="00256570"/>
    <w:rsid w:val="002706CE"/>
    <w:rsid w:val="00271B87"/>
    <w:rsid w:val="00292298"/>
    <w:rsid w:val="002A45D6"/>
    <w:rsid w:val="002C7125"/>
    <w:rsid w:val="003026DC"/>
    <w:rsid w:val="00315BB3"/>
    <w:rsid w:val="003246DC"/>
    <w:rsid w:val="003318E5"/>
    <w:rsid w:val="003340B1"/>
    <w:rsid w:val="00364BE2"/>
    <w:rsid w:val="00386920"/>
    <w:rsid w:val="0039576D"/>
    <w:rsid w:val="003D6BE2"/>
    <w:rsid w:val="003E0DFA"/>
    <w:rsid w:val="003F506F"/>
    <w:rsid w:val="00421449"/>
    <w:rsid w:val="00433DA1"/>
    <w:rsid w:val="00454196"/>
    <w:rsid w:val="00470908"/>
    <w:rsid w:val="00471E96"/>
    <w:rsid w:val="004A0D5A"/>
    <w:rsid w:val="004A12DE"/>
    <w:rsid w:val="004A35C9"/>
    <w:rsid w:val="004A79B9"/>
    <w:rsid w:val="004C6A5D"/>
    <w:rsid w:val="004D2AF1"/>
    <w:rsid w:val="00510A25"/>
    <w:rsid w:val="005446CA"/>
    <w:rsid w:val="00571B68"/>
    <w:rsid w:val="00574FAE"/>
    <w:rsid w:val="00582DC3"/>
    <w:rsid w:val="00583D7D"/>
    <w:rsid w:val="005B6320"/>
    <w:rsid w:val="005C092E"/>
    <w:rsid w:val="005E60B9"/>
    <w:rsid w:val="00605BAA"/>
    <w:rsid w:val="00605BC6"/>
    <w:rsid w:val="006067E1"/>
    <w:rsid w:val="006160E9"/>
    <w:rsid w:val="0063474D"/>
    <w:rsid w:val="006476A0"/>
    <w:rsid w:val="0065412B"/>
    <w:rsid w:val="00662D3B"/>
    <w:rsid w:val="00683071"/>
    <w:rsid w:val="00691FC6"/>
    <w:rsid w:val="006961A2"/>
    <w:rsid w:val="006A017A"/>
    <w:rsid w:val="006A10A4"/>
    <w:rsid w:val="006A3021"/>
    <w:rsid w:val="006A55F1"/>
    <w:rsid w:val="006E0976"/>
    <w:rsid w:val="006F3760"/>
    <w:rsid w:val="00700AFF"/>
    <w:rsid w:val="0071722F"/>
    <w:rsid w:val="00725372"/>
    <w:rsid w:val="00743676"/>
    <w:rsid w:val="00751A1C"/>
    <w:rsid w:val="0076187A"/>
    <w:rsid w:val="007B2CE7"/>
    <w:rsid w:val="007B4748"/>
    <w:rsid w:val="007E023D"/>
    <w:rsid w:val="007E3A08"/>
    <w:rsid w:val="008051BC"/>
    <w:rsid w:val="0081090C"/>
    <w:rsid w:val="00812D26"/>
    <w:rsid w:val="00813851"/>
    <w:rsid w:val="008166DB"/>
    <w:rsid w:val="00826111"/>
    <w:rsid w:val="00832219"/>
    <w:rsid w:val="0084576E"/>
    <w:rsid w:val="00871531"/>
    <w:rsid w:val="00880ABD"/>
    <w:rsid w:val="008920B5"/>
    <w:rsid w:val="00892A67"/>
    <w:rsid w:val="0089364C"/>
    <w:rsid w:val="0089386E"/>
    <w:rsid w:val="008B5743"/>
    <w:rsid w:val="008C12C8"/>
    <w:rsid w:val="008C5D1D"/>
    <w:rsid w:val="008D1C5E"/>
    <w:rsid w:val="008E2DA5"/>
    <w:rsid w:val="008E46AA"/>
    <w:rsid w:val="008F68C0"/>
    <w:rsid w:val="0091115D"/>
    <w:rsid w:val="00926B15"/>
    <w:rsid w:val="00945FDF"/>
    <w:rsid w:val="00947D95"/>
    <w:rsid w:val="00947FEA"/>
    <w:rsid w:val="00960915"/>
    <w:rsid w:val="00963618"/>
    <w:rsid w:val="00967AAB"/>
    <w:rsid w:val="009712FB"/>
    <w:rsid w:val="00990FA4"/>
    <w:rsid w:val="009953E9"/>
    <w:rsid w:val="009C3E11"/>
    <w:rsid w:val="009D5886"/>
    <w:rsid w:val="009E1751"/>
    <w:rsid w:val="00A04483"/>
    <w:rsid w:val="00A265EB"/>
    <w:rsid w:val="00A2723B"/>
    <w:rsid w:val="00A54C15"/>
    <w:rsid w:val="00A86C0E"/>
    <w:rsid w:val="00A932EF"/>
    <w:rsid w:val="00AB21E6"/>
    <w:rsid w:val="00AB6019"/>
    <w:rsid w:val="00AC1466"/>
    <w:rsid w:val="00AC429D"/>
    <w:rsid w:val="00AD4E0E"/>
    <w:rsid w:val="00AF0400"/>
    <w:rsid w:val="00AF7611"/>
    <w:rsid w:val="00AF7F51"/>
    <w:rsid w:val="00B170B3"/>
    <w:rsid w:val="00B21F77"/>
    <w:rsid w:val="00B22A7C"/>
    <w:rsid w:val="00B536AB"/>
    <w:rsid w:val="00B74B33"/>
    <w:rsid w:val="00B80F00"/>
    <w:rsid w:val="00B8718B"/>
    <w:rsid w:val="00B954C6"/>
    <w:rsid w:val="00BA44FC"/>
    <w:rsid w:val="00BC24B5"/>
    <w:rsid w:val="00BD1AB4"/>
    <w:rsid w:val="00BD1CEF"/>
    <w:rsid w:val="00BD1EAC"/>
    <w:rsid w:val="00BF5F86"/>
    <w:rsid w:val="00C015A5"/>
    <w:rsid w:val="00C45BC0"/>
    <w:rsid w:val="00C5299C"/>
    <w:rsid w:val="00C64884"/>
    <w:rsid w:val="00C852A9"/>
    <w:rsid w:val="00C90F5C"/>
    <w:rsid w:val="00CB5980"/>
    <w:rsid w:val="00CD1E7D"/>
    <w:rsid w:val="00CD3992"/>
    <w:rsid w:val="00CE04A9"/>
    <w:rsid w:val="00D07E24"/>
    <w:rsid w:val="00D20079"/>
    <w:rsid w:val="00D40BC0"/>
    <w:rsid w:val="00D46B3A"/>
    <w:rsid w:val="00D60408"/>
    <w:rsid w:val="00D63AA6"/>
    <w:rsid w:val="00DF4812"/>
    <w:rsid w:val="00E0064A"/>
    <w:rsid w:val="00E02FAA"/>
    <w:rsid w:val="00E05D94"/>
    <w:rsid w:val="00E10685"/>
    <w:rsid w:val="00E13551"/>
    <w:rsid w:val="00E22AE8"/>
    <w:rsid w:val="00E45E19"/>
    <w:rsid w:val="00E60395"/>
    <w:rsid w:val="00E71122"/>
    <w:rsid w:val="00E81327"/>
    <w:rsid w:val="00EA3DE8"/>
    <w:rsid w:val="00EA458A"/>
    <w:rsid w:val="00EC5FA8"/>
    <w:rsid w:val="00ED114B"/>
    <w:rsid w:val="00ED3BD6"/>
    <w:rsid w:val="00EE0DD6"/>
    <w:rsid w:val="00EE1DAC"/>
    <w:rsid w:val="00EE7071"/>
    <w:rsid w:val="00F04F61"/>
    <w:rsid w:val="00F1272D"/>
    <w:rsid w:val="00F52244"/>
    <w:rsid w:val="00F576C8"/>
    <w:rsid w:val="00F57FF0"/>
    <w:rsid w:val="00F73F83"/>
    <w:rsid w:val="00F846FE"/>
    <w:rsid w:val="00F93C84"/>
    <w:rsid w:val="00FA3563"/>
    <w:rsid w:val="00FA5DDD"/>
    <w:rsid w:val="00FB2928"/>
    <w:rsid w:val="00FB4FF2"/>
    <w:rsid w:val="00FC7A0D"/>
    <w:rsid w:val="00FD4BAF"/>
    <w:rsid w:val="00FD6689"/>
    <w:rsid w:val="00FF2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A2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B5980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E3A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3A0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46B3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F2A85"/>
    <w:pPr>
      <w:ind w:left="720"/>
    </w:pPr>
  </w:style>
  <w:style w:type="character" w:styleId="Hyperlink">
    <w:name w:val="Hyperlink"/>
    <w:basedOn w:val="DefaultParagraphFont"/>
    <w:uiPriority w:val="99"/>
    <w:rsid w:val="00F93C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1151</TotalTime>
  <Pages>2</Pages>
  <Words>799</Words>
  <Characters>4557</Characters>
  <Application>Microsoft Office Outlook</Application>
  <DocSecurity>0</DocSecurity>
  <Lines>0</Lines>
  <Paragraphs>0</Paragraphs>
  <ScaleCrop>false</ScaleCrop>
  <Company>bizimocak55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Süleyman OCAK</dc:creator>
  <cp:keywords>www.sorubak.com</cp:keywords>
  <dc:description>www.sorubak.com</dc:description>
  <cp:lastModifiedBy>edanur</cp:lastModifiedBy>
  <cp:revision>114</cp:revision>
  <cp:lastPrinted>2013-11-12T05:22:00Z</cp:lastPrinted>
  <dcterms:created xsi:type="dcterms:W3CDTF">2010-10-16T18:57:00Z</dcterms:created>
  <dcterms:modified xsi:type="dcterms:W3CDTF">2013-11-12T19:10:00Z</dcterms:modified>
  <cp:category>www.sorubak.com</cp:category>
</cp:coreProperties>
</file>