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Adı:…………………………</w:t>
      </w:r>
      <w:r>
        <w:rPr>
          <w:rFonts w:ascii="Comic Sans MS" w:hAnsi="Comic Sans MS" w:cs="Comic Sans MS"/>
        </w:rPr>
        <w:t>………………………………..</w:t>
      </w:r>
      <w:r w:rsidRPr="00D16F16">
        <w:rPr>
          <w:rFonts w:ascii="Comic Sans MS" w:hAnsi="Comic Sans MS" w:cs="Comic Sans MS"/>
        </w:rPr>
        <w:t xml:space="preserve">   Soyadı:………………………………</w:t>
      </w:r>
      <w:r>
        <w:rPr>
          <w:rFonts w:ascii="Comic Sans MS" w:hAnsi="Comic Sans MS" w:cs="Comic Sans MS"/>
        </w:rPr>
        <w:t>………………………</w:t>
      </w:r>
      <w:r w:rsidRPr="00D16F16">
        <w:rPr>
          <w:rFonts w:ascii="Comic Sans MS" w:hAnsi="Comic Sans MS" w:cs="Comic Sans MS"/>
        </w:rPr>
        <w:t xml:space="preserve">         No:…………</w:t>
      </w:r>
      <w:r>
        <w:rPr>
          <w:rFonts w:ascii="Comic Sans MS" w:hAnsi="Comic Sans MS" w:cs="Comic Sans MS"/>
        </w:rPr>
        <w:t>……………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87" o:spid="_x0000_s1026" type="#_x0000_t53" style="position:absolute;margin-left:-.95pt;margin-top:2.6pt;width:525pt;height:76.5pt;z-index:251661824;visibility:visible;v-text-anchor:middle" adj=",3600" strokecolor="#f79646" strokeweight="2pt">
            <v:textbox>
              <w:txbxContent>
                <w:p w:rsidR="00D71E7A" w:rsidRPr="001C6AE5" w:rsidRDefault="00D71E7A" w:rsidP="001C6AE5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1C6AE5">
                    <w:rPr>
                      <w:rFonts w:ascii="Times New Roman" w:hAnsi="Times New Roman" w:cs="Times New Roman"/>
                      <w:sz w:val="30"/>
                      <w:szCs w:val="30"/>
                    </w:rPr>
                    <w:t>4. SINIF SOSYAL BİLGİLER DERSİ</w:t>
                  </w:r>
                </w:p>
                <w:p w:rsidR="00D71E7A" w:rsidRPr="001C6AE5" w:rsidRDefault="00D71E7A" w:rsidP="001C6AE5">
                  <w:pPr>
                    <w:jc w:val="center"/>
                    <w:rPr>
                      <w:sz w:val="30"/>
                      <w:szCs w:val="30"/>
                    </w:rPr>
                  </w:pPr>
                  <w:r w:rsidRPr="001C6AE5">
                    <w:rPr>
                      <w:rFonts w:ascii="Times New Roman" w:hAnsi="Times New Roman" w:cs="Times New Roman"/>
                      <w:sz w:val="30"/>
                      <w:szCs w:val="30"/>
                    </w:rPr>
                    <w:t>1. DÖNEM 1. YAZILISI</w:t>
                  </w:r>
                </w:p>
              </w:txbxContent>
            </v:textbox>
          </v:shape>
        </w:pic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1. </w:t>
      </w:r>
      <w:r w:rsidRPr="00D16F16">
        <w:rPr>
          <w:rFonts w:ascii="Comic Sans MS" w:hAnsi="Comic Sans MS" w:cs="Comic Sans MS"/>
        </w:rPr>
        <w:t>Selda Nur, en sevdiği sporun voleybol, en sevdiği yemeğin pilav, en sevdiği dersin Matematik ve    hafta sonu da sinemaya gitmeyi çok sevdiğini arkadaşlarına anlatmıştır.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</w:rPr>
        <w:t>Selda Nur’un bahsettiği özellikler O’nun hangi özellikleridir?(5 puan)</w:t>
      </w:r>
      <w:r w:rsidRPr="00D16F16">
        <w:rPr>
          <w:rFonts w:ascii="Comic Sans MS" w:hAnsi="Comic Sans MS" w:cs="Comic Sans MS"/>
        </w:rPr>
        <w:t>A ) Duygusal Özellikleri                        B ) Sosyal özellikleri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C ) Fiziksel özellikleri                           D ) Kimlik özellikleri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color w:val="000000"/>
        </w:rPr>
      </w:pPr>
      <w:r w:rsidRPr="00D16F16">
        <w:rPr>
          <w:rFonts w:ascii="Comic Sans MS" w:hAnsi="Comic Sans MS" w:cs="Comic Sans MS"/>
          <w:b/>
          <w:bCs/>
        </w:rPr>
        <w:t>2.</w:t>
      </w:r>
      <w:r w:rsidRPr="00D16F16">
        <w:rPr>
          <w:rFonts w:ascii="Comic Sans MS" w:hAnsi="Comic Sans MS" w:cs="Comic Sans MS"/>
          <w:b/>
          <w:bCs/>
          <w:color w:val="000000"/>
        </w:rPr>
        <w:t xml:space="preserve"> Aşağıda, bazı olaylar İle duygular eşleşti</w:t>
      </w:r>
      <w:r w:rsidRPr="00D16F16">
        <w:rPr>
          <w:rFonts w:ascii="Comic Sans MS" w:hAnsi="Comic Sans MS" w:cs="Comic Sans MS"/>
          <w:b/>
          <w:bCs/>
          <w:color w:val="000000"/>
        </w:rPr>
        <w:softHyphen/>
        <w:t xml:space="preserve">rilmiştir. Hangi seçenekteki eşleştirme </w:t>
      </w:r>
      <w:r w:rsidRPr="00D16F16">
        <w:rPr>
          <w:rFonts w:ascii="Comic Sans MS" w:hAnsi="Comic Sans MS" w:cs="Comic Sans MS"/>
          <w:b/>
          <w:bCs/>
          <w:color w:val="000000"/>
          <w:u w:val="single"/>
        </w:rPr>
        <w:t>yanlıştır?</w:t>
      </w:r>
      <w:r w:rsidRPr="00D16F16">
        <w:rPr>
          <w:rFonts w:ascii="Comic Sans MS" w:hAnsi="Comic Sans MS" w:cs="Comic Sans MS"/>
          <w:b/>
          <w:bCs/>
        </w:rPr>
        <w:t xml:space="preserve">(5 puan)                                                                                  </w:t>
      </w:r>
    </w:p>
    <w:p w:rsidR="00D71E7A" w:rsidRPr="00D16F16" w:rsidRDefault="00D71E7A" w:rsidP="00547830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</w:rPr>
      </w:pPr>
      <w:r w:rsidRPr="00D16F16">
        <w:rPr>
          <w:rFonts w:ascii="Comic Sans MS" w:hAnsi="Comic Sans MS" w:cs="Comic Sans MS"/>
          <w:color w:val="000000"/>
        </w:rPr>
        <w:t xml:space="preserve">A.  beklemediğiniz bir anda hediye almak - </w:t>
      </w:r>
      <w:r w:rsidRPr="00D16F16">
        <w:rPr>
          <w:rFonts w:ascii="Comic Sans MS" w:hAnsi="Comic Sans MS" w:cs="Comic Sans MS"/>
          <w:b/>
          <w:bCs/>
          <w:color w:val="000000"/>
        </w:rPr>
        <w:t>endişe</w:t>
      </w:r>
    </w:p>
    <w:p w:rsidR="00D71E7A" w:rsidRPr="00D16F16" w:rsidRDefault="00D71E7A" w:rsidP="00547830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</w:rPr>
      </w:pPr>
      <w:r w:rsidRPr="00D16F16">
        <w:rPr>
          <w:rFonts w:ascii="Comic Sans MS" w:hAnsi="Comic Sans MS" w:cs="Comic Sans MS"/>
          <w:color w:val="000000"/>
        </w:rPr>
        <w:t xml:space="preserve">B.  oynarken arkadaşınızın düşüp yaralanması - </w:t>
      </w:r>
      <w:r w:rsidRPr="00D16F16">
        <w:rPr>
          <w:rFonts w:ascii="Comic Sans MS" w:hAnsi="Comic Sans MS" w:cs="Comic Sans MS"/>
          <w:b/>
          <w:bCs/>
          <w:color w:val="000000"/>
        </w:rPr>
        <w:t>korku</w:t>
      </w:r>
    </w:p>
    <w:p w:rsidR="00D71E7A" w:rsidRPr="00D16F16" w:rsidRDefault="00D71E7A" w:rsidP="00547830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color w:val="000000"/>
        </w:rPr>
      </w:pPr>
      <w:r w:rsidRPr="00D16F16">
        <w:rPr>
          <w:rFonts w:ascii="Comic Sans MS" w:hAnsi="Comic Sans MS" w:cs="Comic Sans MS"/>
          <w:color w:val="000000"/>
        </w:rPr>
        <w:t xml:space="preserve">C.  sınıflar arası turnuvada sınıfınızın yenilmesi - </w:t>
      </w:r>
      <w:r w:rsidRPr="00D16F16">
        <w:rPr>
          <w:rFonts w:ascii="Comic Sans MS" w:hAnsi="Comic Sans MS" w:cs="Comic Sans MS"/>
          <w:b/>
          <w:bCs/>
          <w:color w:val="000000"/>
        </w:rPr>
        <w:t>üzüntü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  <w:color w:val="000000"/>
        </w:rPr>
      </w:pPr>
      <w:r w:rsidRPr="00D16F16">
        <w:rPr>
          <w:rFonts w:ascii="Comic Sans MS" w:hAnsi="Comic Sans MS" w:cs="Comic Sans MS"/>
          <w:color w:val="000000"/>
        </w:rPr>
        <w:t xml:space="preserve">D.  özlediğiniz birisini görmek – </w:t>
      </w:r>
      <w:r w:rsidRPr="00D16F16">
        <w:rPr>
          <w:rFonts w:ascii="Comic Sans MS" w:hAnsi="Comic Sans MS" w:cs="Comic Sans MS"/>
          <w:b/>
          <w:bCs/>
          <w:color w:val="000000"/>
        </w:rPr>
        <w:t>mutluluk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  <w:color w:val="000000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  <w:u w:val="single"/>
        </w:rPr>
      </w:pPr>
      <w:r w:rsidRPr="00D16F16">
        <w:rPr>
          <w:rFonts w:ascii="Comic Sans MS" w:hAnsi="Comic Sans MS" w:cs="Comic Sans MS"/>
          <w:b/>
          <w:bCs/>
        </w:rPr>
        <w:t xml:space="preserve">3. Aşağıdakilerden hangisi bir bireyin doğuştan sahip olduğu özelliklerinden biri </w:t>
      </w:r>
      <w:r w:rsidRPr="00D16F16">
        <w:rPr>
          <w:rFonts w:ascii="Comic Sans MS" w:hAnsi="Comic Sans MS" w:cs="Comic Sans MS"/>
          <w:b/>
          <w:bCs/>
          <w:u w:val="single"/>
        </w:rPr>
        <w:t>değildir?</w:t>
      </w:r>
      <w:r w:rsidRPr="00D16F16">
        <w:rPr>
          <w:rFonts w:ascii="Comic Sans MS" w:hAnsi="Comic Sans MS" w:cs="Comic Sans MS"/>
          <w:b/>
          <w:bCs/>
        </w:rPr>
        <w:t xml:space="preserve">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 A) Cinsiyet           B)Saç rengi               C)Düşünce            D)Parmak izi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4. Aşağıdakilerden hangisi bütün insanlarda farklılık gösteren  özelliklerden biridir? 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A) Yemek yemek      B)  Kitap okumak     C) Parmak İzi     D) Şarkı söylemek</w:t>
      </w:r>
    </w:p>
    <w:p w:rsidR="00D71E7A" w:rsidRPr="00D16F16" w:rsidRDefault="00D71E7A" w:rsidP="00547830">
      <w:pPr>
        <w:spacing w:after="0"/>
        <w:ind w:right="-548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5. Aşağıdakilerden hangisi hoşgörülü olma  ile ilgili ifadedir? 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A) Sakla samanı gelir zamanı                                         B) Üzüm üzüme baka baka kararır.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C) Ne olursan ol yine gel                                                D) Beş parmağın beşi bir.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</w:rPr>
        <w:t>6.</w:t>
      </w:r>
      <w:r w:rsidRPr="00D16F16">
        <w:rPr>
          <w:rFonts w:ascii="Comic Sans MS" w:hAnsi="Comic Sans MS" w:cs="Comic Sans MS"/>
        </w:rPr>
        <w:t xml:space="preserve">  I.Askerliğimi yaptım.                 II. Yürümeyi öğrendim.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     III. İlköğretime başladım.            IV. Dördüncü doğum günümü kutladık.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Yukarıda “Hayatımızın Belli Dönemleri” verilen kronolojik olarak aşağıdakilerin hangisinde doğru olarak sıralanmıştır? 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A) 4 == 2 == 3 == 1                B) 2 ==4 ==1 == 3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C) 3 == 2 == 4 == 1                D) 2 == 4 == 3 == 1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</w:rPr>
        <w:t xml:space="preserve">7. </w:t>
      </w:r>
      <w:r w:rsidRPr="00D16F16">
        <w:rPr>
          <w:rFonts w:ascii="Comic Sans MS" w:hAnsi="Comic Sans MS" w:cs="Comic Sans MS"/>
        </w:rPr>
        <w:t>I.Annemin adı Melek                             II. 2002 yılında Bingöl’de doğdum.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    III. Dördüncü sınıfa gidiyorum.              IV. Nüfus cüzdanımı Bingöl’den aldım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Ahmet’in verdiği bilgilerden hangisi nüfus cüzdanında </w:t>
      </w:r>
      <w:r w:rsidRPr="00D16F16">
        <w:rPr>
          <w:rFonts w:ascii="Comic Sans MS" w:hAnsi="Comic Sans MS" w:cs="Comic Sans MS"/>
          <w:b/>
          <w:bCs/>
          <w:u w:val="single"/>
        </w:rPr>
        <w:t>yer almaz?</w:t>
      </w:r>
      <w:r w:rsidRPr="00D16F16">
        <w:rPr>
          <w:rFonts w:ascii="Comic Sans MS" w:hAnsi="Comic Sans MS" w:cs="Comic Sans MS"/>
          <w:b/>
          <w:bCs/>
        </w:rPr>
        <w:t xml:space="preserve"> (5 puan</w:t>
      </w:r>
      <w:r w:rsidRPr="00D16F16">
        <w:rPr>
          <w:rFonts w:ascii="Comic Sans MS" w:hAnsi="Comic Sans MS" w:cs="Comic Sans MS"/>
        </w:rPr>
        <w:t xml:space="preserve">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A) IV      </w:t>
      </w:r>
      <w:r w:rsidRPr="00D16F16">
        <w:rPr>
          <w:rFonts w:ascii="Comic Sans MS" w:hAnsi="Comic Sans MS" w:cs="Comic Sans MS"/>
        </w:rPr>
        <w:tab/>
        <w:t xml:space="preserve">B) II                       C) III                    D) I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</w:rPr>
        <w:t xml:space="preserve">8. </w:t>
      </w:r>
      <w:r w:rsidRPr="00D16F16">
        <w:rPr>
          <w:rFonts w:ascii="Comic Sans MS" w:hAnsi="Comic Sans MS" w:cs="Comic Sans MS"/>
        </w:rPr>
        <w:t>Öğretmen sınıfta;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“Nüfus cüzdanlarında yer alan ve devlet tarafından  ülkemizdeki her vatandaşa verilen, kişiye özel bilgi nedir?”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Buna göre, Şenol aşağıdakilerden hangisini söylerse soruyu doğru cevaplamış olur? 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A) Adı, Soyadı             B) Doğum Yeri         C) TC Kimlik No              D) Dini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 xml:space="preserve">9. </w:t>
      </w:r>
      <w:r w:rsidRPr="00D16F16">
        <w:rPr>
          <w:rFonts w:ascii="Comic Sans MS" w:hAnsi="Comic Sans MS" w:cs="Comic Sans MS"/>
          <w:b/>
          <w:bCs/>
        </w:rPr>
        <w:t xml:space="preserve">Aşağıdakilerden hangisi nüfus cüzdanında </w:t>
      </w:r>
      <w:r w:rsidRPr="00D16F16">
        <w:rPr>
          <w:rFonts w:ascii="Comic Sans MS" w:hAnsi="Comic Sans MS" w:cs="Comic Sans MS"/>
          <w:b/>
          <w:bCs/>
          <w:u w:val="single"/>
        </w:rPr>
        <w:t>yer almaz</w:t>
      </w:r>
      <w:r w:rsidRPr="00D16F16">
        <w:rPr>
          <w:rFonts w:ascii="Comic Sans MS" w:hAnsi="Comic Sans MS" w:cs="Comic Sans MS"/>
          <w:b/>
          <w:bCs/>
        </w:rPr>
        <w:t>?</w:t>
      </w:r>
      <w:r w:rsidRPr="00D16F16">
        <w:rPr>
          <w:rFonts w:ascii="Comic Sans MS" w:hAnsi="Comic Sans MS" w:cs="Comic Sans MS"/>
        </w:rPr>
        <w:t xml:space="preserve"> 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A)Kan Grubu                     B) T.C Kimlik Nosu                  C) Dini                      D ) Ev Adresi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10.</w:t>
      </w:r>
      <w:r w:rsidRPr="00D16F16">
        <w:rPr>
          <w:rFonts w:ascii="Comic Sans MS" w:hAnsi="Comic Sans MS" w:cs="Comic Sans MS"/>
          <w:b/>
          <w:bCs/>
        </w:rPr>
        <w:t xml:space="preserve">Mete : </w:t>
      </w:r>
      <w:r w:rsidRPr="00D16F16">
        <w:rPr>
          <w:rFonts w:ascii="Comic Sans MS" w:hAnsi="Comic Sans MS" w:cs="Comic Sans MS"/>
        </w:rPr>
        <w:t>Sarı saçlı, mavi gözlü, uzun boyludur. Basketboldan hoşlanır. Yardımseverdir, derslerinde çok başarılıdır.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</w:rPr>
        <w:t>Onur :</w:t>
      </w:r>
      <w:r w:rsidRPr="00D16F16">
        <w:rPr>
          <w:rFonts w:ascii="Comic Sans MS" w:hAnsi="Comic Sans MS" w:cs="Comic Sans MS"/>
        </w:rPr>
        <w:t xml:space="preserve"> Siyah saçlı, kahverengi gözlüdür. Boyu uzundur, basketbolu sever ve oynar. Başkalarına yardım etmekten hoşlanır. Karnesinde bütün dersleri beştir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Buna göre Mete ve Onur arsındaki bireysel farklılık aşağıdakilerden hangisidir?(5 puan)                                                                                  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A) yardımseverlikleri</w:t>
      </w:r>
      <w:r w:rsidRPr="00D16F16">
        <w:rPr>
          <w:rFonts w:ascii="Comic Sans MS" w:hAnsi="Comic Sans MS" w:cs="Comic Sans MS"/>
        </w:rPr>
        <w:tab/>
        <w:t xml:space="preserve">         B) boy uzunlukları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C) ders başarıları                 D) saç ve göz renkleri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>11.Aşağıdaki cümlelerde boş bırakılan yerlere kutucuklarda verilmiş sözcüklerden uygun olanı yazınız.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roundrect id="Yuvarlatılmış Dikdörtgen 3" o:spid="_x0000_s1027" style="position:absolute;margin-left:146.8pt;margin-top:5.8pt;width:53.25pt;height:26.25pt;z-index:251655680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acıma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76.3pt;margin-top:5.8pt;width:60pt;height:26.25pt;z-index:251654656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fiziksel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9" style="position:absolute;margin-left:-6.95pt;margin-top:5.8pt;width:71.25pt;height:26.25pt;z-index:251653632;visibility:visible;v-text-anchor:middle" arcsize="10923f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3200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ıskançlık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0" style="position:absolute;margin-left:446.05pt;margin-top:5.8pt;width:73.5pt;height:26.25pt;z-index:251659776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birleştirici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1" style="position:absolute;margin-left:368.05pt;margin-top:5.8pt;width:68.25pt;height:26.25pt;z-index:251658752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düşünce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2" style="position:absolute;margin-left:289.3pt;margin-top:5.8pt;width:68.25pt;height:26.25pt;z-index:251657728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duygu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3" style="position:absolute;margin-left:209.8pt;margin-top:5.8pt;width:68.25pt;height:26.25pt;z-index:251656704;visibility:visible;v-text-anchor:middle" arcsize="10923f" fillcolor="window" strokecolor="#f79646" strokeweight="2pt">
            <v:textbox>
              <w:txbxContent>
                <w:p w:rsidR="00D71E7A" w:rsidRPr="0032007F" w:rsidRDefault="00D71E7A" w:rsidP="003200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hoşgörü</w:t>
                  </w:r>
                </w:p>
              </w:txbxContent>
            </v:textbox>
          </v:roundrect>
        </w:pic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  <w:b/>
          <w:bCs/>
        </w:rPr>
      </w:pPr>
    </w:p>
    <w:p w:rsidR="00D71E7A" w:rsidRPr="00D16F16" w:rsidRDefault="00D71E7A" w:rsidP="0032007F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Ela gözlü olmak ……………………..özelliklerden biridir.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 </w:t>
      </w:r>
    </w:p>
    <w:p w:rsidR="00D71E7A" w:rsidRPr="00D16F16" w:rsidRDefault="00D71E7A" w:rsidP="0032007F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Olayların insanların iç dünyasında uyandırdığı izlenime ……………………denir.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32007F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Evsiz barksız insanlara yardım etmek ……………………..duygusunun sonucudur.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32007F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Dış dünyanın insan zihninde oluşturduğu görüşlere ……………………denir.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6E5127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Ahmet’in kendisini haksız yere suçlayan arkadaşına küsmemesi………………….örneğidir.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6E5127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Atatürk’ün kurtuluş savaşında halkını  toplaması onun …………………….özelliğidir.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Default="00D71E7A" w:rsidP="00117C1E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</w:rPr>
        <w:t>Kardeşimin bebeğini zorla almaya çalışmam ……………….örneğidir.</w: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D16F16">
      <w:pPr>
        <w:pStyle w:val="ListParagraph"/>
        <w:spacing w:after="0"/>
        <w:ind w:left="1080"/>
        <w:rPr>
          <w:rFonts w:ascii="Comic Sans MS" w:hAnsi="Comic Sans MS" w:cs="Comic Sans MS"/>
          <w:b/>
          <w:bCs/>
        </w:rPr>
      </w:pPr>
    </w:p>
    <w:p w:rsidR="00D71E7A" w:rsidRPr="00D16F16" w:rsidRDefault="00D71E7A" w:rsidP="00117C1E">
      <w:pPr>
        <w:spacing w:after="0"/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 xml:space="preserve">12. Aşağıdaki cümleleri ilgili kavramla eşleştiriniz. </w:t>
      </w:r>
    </w:p>
    <w:p w:rsidR="00D71E7A" w:rsidRPr="00D16F16" w:rsidRDefault="00D71E7A" w:rsidP="00117C1E">
      <w:pPr>
        <w:tabs>
          <w:tab w:val="left" w:pos="6525"/>
        </w:tabs>
        <w:spacing w:after="0"/>
        <w:rPr>
          <w:rFonts w:ascii="Comic Sans MS" w:hAnsi="Comic Sans MS" w:cs="Comic Sans MS"/>
          <w:noProof/>
          <w:bdr w:val="single" w:sz="4" w:space="0" w:color="auto"/>
        </w:rPr>
      </w:pPr>
      <w:r w:rsidRPr="00D16F16">
        <w:rPr>
          <w:rFonts w:ascii="Comic Sans MS" w:hAnsi="Comic Sans MS" w:cs="Comic Sans MS"/>
          <w:bdr w:val="single" w:sz="4" w:space="0" w:color="auto"/>
        </w:rPr>
        <w:t>En sevdiğim kitabım kayboldu.Sevinç</w:t>
      </w:r>
      <w:r w:rsidRPr="009E5A58">
        <w:rPr>
          <w:rFonts w:ascii="Comic Sans MS" w:hAnsi="Comic Sans MS" w:cs="Comic Sans MS"/>
          <w:noProof/>
          <w:bdr w:val="single" w:sz="4" w:space="0" w:color="auto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i1025" type="#_x0000_t75" alt="surat gifleri (21)" style="width:15pt;height:13.5pt;visibility:visible">
            <v:imagedata r:id="rId5" o:title=""/>
          </v:shape>
        </w:pic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117C1E">
      <w:pPr>
        <w:tabs>
          <w:tab w:val="left" w:pos="6540"/>
        </w:tabs>
        <w:spacing w:after="0"/>
        <w:rPr>
          <w:rFonts w:ascii="Comic Sans MS" w:hAnsi="Comic Sans MS" w:cs="Comic Sans MS"/>
          <w:noProof/>
          <w:bdr w:val="single" w:sz="4" w:space="0" w:color="auto"/>
        </w:rPr>
      </w:pPr>
      <w:r w:rsidRPr="00D16F16">
        <w:rPr>
          <w:rFonts w:ascii="Comic Sans MS" w:hAnsi="Comic Sans MS" w:cs="Comic Sans MS"/>
          <w:bdr w:val="single" w:sz="4" w:space="0" w:color="auto"/>
        </w:rPr>
        <w:t>Annem en sevdiğim yemeği yapmış.Korku</w:t>
      </w:r>
      <w:r w:rsidRPr="009E5A58">
        <w:rPr>
          <w:rFonts w:ascii="Comic Sans MS" w:hAnsi="Comic Sans MS" w:cs="Comic Sans MS"/>
          <w:noProof/>
          <w:bdr w:val="single" w:sz="4" w:space="0" w:color="auto"/>
          <w:lang w:eastAsia="tr-TR"/>
        </w:rPr>
        <w:pict>
          <v:shape id="Resim 22" o:spid="_x0000_i1026" type="#_x0000_t75" alt="surat gifleri (12)" style="width:14.25pt;height:14.25pt;visibility:visible">
            <v:imagedata r:id="rId6" o:title=""/>
          </v:shape>
        </w:pic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117C1E">
      <w:pPr>
        <w:tabs>
          <w:tab w:val="center" w:pos="4950"/>
        </w:tabs>
        <w:spacing w:after="0"/>
        <w:rPr>
          <w:rFonts w:ascii="Comic Sans MS" w:hAnsi="Comic Sans MS" w:cs="Comic Sans MS"/>
          <w:noProof/>
          <w:bdr w:val="single" w:sz="4" w:space="0" w:color="auto"/>
        </w:rPr>
      </w:pPr>
      <w:r w:rsidRPr="00D16F16">
        <w:rPr>
          <w:rFonts w:ascii="Comic Sans MS" w:hAnsi="Comic Sans MS" w:cs="Comic Sans MS"/>
          <w:bdr w:val="single" w:sz="4" w:space="0" w:color="auto"/>
        </w:rPr>
        <w:t>Beni iteleyerek düşürdüler.</w:t>
      </w:r>
      <w:r w:rsidRPr="00D16F16">
        <w:rPr>
          <w:rFonts w:ascii="Comic Sans MS" w:hAnsi="Comic Sans MS" w:cs="Comic Sans MS"/>
        </w:rPr>
        <w:tab/>
      </w:r>
      <w:r w:rsidRPr="00D16F16">
        <w:rPr>
          <w:rFonts w:ascii="Comic Sans MS" w:hAnsi="Comic Sans MS" w:cs="Comic Sans MS"/>
          <w:bdr w:val="single" w:sz="4" w:space="0" w:color="auto"/>
        </w:rPr>
        <w:t>Kaygı</w:t>
      </w:r>
      <w:r w:rsidRPr="009E5A58">
        <w:rPr>
          <w:rFonts w:ascii="Comic Sans MS" w:hAnsi="Comic Sans MS" w:cs="Comic Sans MS"/>
          <w:noProof/>
          <w:bdr w:val="single" w:sz="4" w:space="0" w:color="auto"/>
          <w:lang w:eastAsia="tr-TR"/>
        </w:rPr>
        <w:pict>
          <v:shape id="Resim 21" o:spid="_x0000_i1027" type="#_x0000_t75" alt="surat gifleri (16)" style="width:14.25pt;height:14.25pt;visibility:visible">
            <v:imagedata r:id="rId7" o:title=""/>
          </v:shape>
        </w:pic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117C1E">
      <w:pPr>
        <w:tabs>
          <w:tab w:val="left" w:pos="6495"/>
        </w:tabs>
        <w:spacing w:after="0"/>
        <w:rPr>
          <w:rFonts w:ascii="Comic Sans MS" w:hAnsi="Comic Sans MS" w:cs="Comic Sans MS"/>
          <w:noProof/>
          <w:bdr w:val="single" w:sz="4" w:space="0" w:color="auto"/>
        </w:rPr>
      </w:pPr>
      <w:r w:rsidRPr="00D16F16">
        <w:rPr>
          <w:rFonts w:ascii="Comic Sans MS" w:hAnsi="Comic Sans MS" w:cs="Comic Sans MS"/>
          <w:bdr w:val="single" w:sz="4" w:space="0" w:color="auto"/>
        </w:rPr>
        <w:t>Komşunun köpeği beni kovaladı.Kızgınlık</w:t>
      </w:r>
      <w:r w:rsidRPr="009E5A58">
        <w:rPr>
          <w:rFonts w:ascii="Comic Sans MS" w:hAnsi="Comic Sans MS" w:cs="Comic Sans MS"/>
          <w:noProof/>
          <w:bdr w:val="single" w:sz="4" w:space="0" w:color="auto"/>
          <w:lang w:eastAsia="tr-TR"/>
        </w:rPr>
        <w:pict>
          <v:shape id="Resim 20" o:spid="_x0000_i1028" type="#_x0000_t75" alt="surat gifleri (23)" style="width:15pt;height:13.5pt;visibility:visible">
            <v:imagedata r:id="rId8" o:title=""/>
          </v:shape>
        </w:pic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D16F16">
      <w:pPr>
        <w:tabs>
          <w:tab w:val="left" w:pos="6555"/>
        </w:tabs>
        <w:spacing w:after="0"/>
        <w:rPr>
          <w:rFonts w:ascii="Comic Sans MS" w:hAnsi="Comic Sans MS" w:cs="Comic Sans MS"/>
          <w:bdr w:val="single" w:sz="4" w:space="0" w:color="auto"/>
        </w:rPr>
      </w:pPr>
      <w:r w:rsidRPr="00D16F16">
        <w:rPr>
          <w:rFonts w:ascii="Comic Sans MS" w:hAnsi="Comic Sans MS" w:cs="Comic Sans MS"/>
          <w:bdr w:val="single" w:sz="4" w:space="0" w:color="auto"/>
        </w:rPr>
        <w:t>Sınavda soruları yapabileceğimden emin değilim.Üzüntü</w:t>
      </w:r>
      <w:r w:rsidRPr="009E5A58">
        <w:rPr>
          <w:rFonts w:ascii="Comic Sans MS" w:hAnsi="Comic Sans MS" w:cs="Comic Sans MS"/>
          <w:noProof/>
          <w:bdr w:val="single" w:sz="4" w:space="0" w:color="auto"/>
          <w:lang w:eastAsia="tr-TR"/>
        </w:rPr>
        <w:pict>
          <v:shape id="Resim 19" o:spid="_x0000_i1029" type="#_x0000_t75" alt="surat gifleri (2)" style="width:34.5pt;height:12.75pt;visibility:visible">
            <v:imagedata r:id="rId9" o:title=""/>
            <o:lock v:ext="edit" cropping="t"/>
          </v:shape>
        </w:pict>
      </w:r>
      <w:r w:rsidRPr="00D16F16">
        <w:rPr>
          <w:rFonts w:ascii="Comic Sans MS" w:hAnsi="Comic Sans MS" w:cs="Comic Sans MS"/>
          <w:b/>
          <w:bCs/>
        </w:rPr>
        <w:t xml:space="preserve">(3 puan)                                                                                  </w:t>
      </w:r>
    </w:p>
    <w:p w:rsidR="00D71E7A" w:rsidRPr="00D16F16" w:rsidRDefault="00D71E7A" w:rsidP="00BA4C57">
      <w:pPr>
        <w:spacing w:after="0"/>
        <w:rPr>
          <w:rFonts w:ascii="Comic Sans MS" w:hAnsi="Comic Sans MS" w:cs="Comic Sans MS"/>
          <w:b/>
          <w:bCs/>
          <w:spacing w:val="10"/>
        </w:rPr>
      </w:pPr>
    </w:p>
    <w:p w:rsidR="00D71E7A" w:rsidRPr="00D16F16" w:rsidRDefault="00D71E7A" w:rsidP="00BA4C57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  <w:b/>
          <w:bCs/>
          <w:spacing w:val="10"/>
        </w:rPr>
        <w:t>13.</w:t>
      </w:r>
      <w:r w:rsidRPr="00D16F16">
        <w:rPr>
          <w:rFonts w:ascii="Comic Sans MS" w:hAnsi="Comic Sans MS" w:cs="Comic Sans MS"/>
          <w:spacing w:val="10"/>
        </w:rPr>
        <w:t>--- 19 M</w:t>
      </w:r>
      <w:r w:rsidRPr="00D16F16">
        <w:rPr>
          <w:rFonts w:ascii="Comic Sans MS" w:hAnsi="Comic Sans MS" w:cs="Comic Sans MS"/>
        </w:rPr>
        <w:t>ayıs  1919  ( Mustafa Kemal’in Samsun’a çıkışı )</w:t>
      </w:r>
    </w:p>
    <w:p w:rsidR="00D71E7A" w:rsidRPr="00D16F16" w:rsidRDefault="00D71E7A" w:rsidP="00BA4C57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group id="Grup 24" o:spid="_x0000_s1034" style="position:absolute;margin-left:-2.8pt;margin-top:.35pt;width:45.25pt;height:51.05pt;z-index:251660800" coordorigin="14,459" coordsize="2693,3600">
            <v:shape id="Freeform 14" o:spid="_x0000_s1035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15" o:spid="_x0000_s1036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16" o:spid="_x0000_s1037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17" o:spid="_x0000_s1038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18" o:spid="_x0000_s1039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19" o:spid="_x0000_s1040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20" o:spid="_x0000_s1041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21" o:spid="_x0000_s1042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22" o:spid="_x0000_s1043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23" o:spid="_x0000_s1044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24" o:spid="_x0000_s1045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25" o:spid="_x0000_s1046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26" o:spid="_x0000_s1047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27" o:spid="_x0000_s1048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28" o:spid="_x0000_s1049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29" o:spid="_x0000_s1050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30" o:spid="_x0000_s1051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31" o:spid="_x0000_s1052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32" o:spid="_x0000_s1053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33" o:spid="_x0000_s1054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34" o:spid="_x0000_s1055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35" o:spid="_x0000_s1056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36" o:spid="_x0000_s1057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37" o:spid="_x0000_s1058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38" o:spid="_x0000_s1059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39" o:spid="_x0000_s1060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40" o:spid="_x0000_s1061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41" o:spid="_x0000_s1062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42" o:spid="_x0000_s1063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43" o:spid="_x0000_s1064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44" o:spid="_x0000_s1065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45" o:spid="_x0000_s1066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46" o:spid="_x0000_s1067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47" o:spid="_x0000_s1068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48" o:spid="_x0000_s1069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49" o:spid="_x0000_s1070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50" o:spid="_x0000_s1071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51" o:spid="_x0000_s1072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52" o:spid="_x0000_s1073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53" o:spid="_x0000_s1074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54" o:spid="_x0000_s1075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55" o:spid="_x0000_s1076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56" o:spid="_x0000_s1077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57" o:spid="_x0000_s1078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58" o:spid="_x0000_s1079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59" o:spid="_x0000_s1080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60" o:spid="_x0000_s1081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61" o:spid="_x0000_s1082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62" o:spid="_x0000_s1083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63" o:spid="_x0000_s1084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64" o:spid="_x0000_s1085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65" o:spid="_x0000_s1086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66" o:spid="_x0000_s1087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67" o:spid="_x0000_s1088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68" o:spid="_x0000_s1089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69" o:spid="_x0000_s1090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70" o:spid="_x0000_s1091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71" o:spid="_x0000_s1092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72" o:spid="_x0000_s1093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73" o:spid="_x0000_s1094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74" o:spid="_x0000_s1095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75" o:spid="_x0000_s1096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D16F16">
        <w:rPr>
          <w:rFonts w:ascii="Comic Sans MS" w:hAnsi="Comic Sans MS" w:cs="Comic Sans MS"/>
        </w:rPr>
        <w:tab/>
        <w:t xml:space="preserve">        ---  30 Ağustos  1922   ( Kurtuluş Savaşının Kazanılması )</w:t>
      </w:r>
    </w:p>
    <w:p w:rsidR="00D71E7A" w:rsidRPr="00D16F16" w:rsidRDefault="00D71E7A" w:rsidP="00BA4C57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ab/>
        <w:t xml:space="preserve">        ---  29 Ekim  1923   ( Cumhuriyetin ilanı )</w:t>
      </w:r>
      <w:bookmarkStart w:id="0" w:name="_GoBack"/>
      <w:bookmarkEnd w:id="0"/>
    </w:p>
    <w:p w:rsidR="00D71E7A" w:rsidRPr="00D16F16" w:rsidRDefault="00D71E7A" w:rsidP="00BA4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ab/>
        <w:t xml:space="preserve">        ---  23 Nisan   1920  ( T.B.M.M nin açılışı )</w:t>
      </w:r>
    </w:p>
    <w:p w:rsidR="00D71E7A" w:rsidRPr="00D16F16" w:rsidRDefault="00D71E7A" w:rsidP="00BA4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---  10  Kasım   1938  ( Mustafa Kemal Atatürk ‘ün Vefatı )</w:t>
      </w:r>
    </w:p>
    <w:p w:rsidR="00D71E7A" w:rsidRPr="00D16F16" w:rsidRDefault="00D71E7A" w:rsidP="00117C1E">
      <w:pPr>
        <w:rPr>
          <w:rFonts w:ascii="Comic Sans MS" w:hAnsi="Comic Sans MS" w:cs="Comic Sans MS"/>
          <w:b/>
          <w:bCs/>
        </w:rPr>
      </w:pPr>
      <w:r w:rsidRPr="00D16F16">
        <w:rPr>
          <w:rFonts w:ascii="Comic Sans MS" w:hAnsi="Comic Sans MS" w:cs="Comic Sans MS"/>
          <w:b/>
          <w:bCs/>
        </w:rPr>
        <w:t>Yukarıdaki olayları verilmiş tarihleri kronolojik olarak sıralayınız. ( Toplam 14 puan )</w:t>
      </w:r>
    </w:p>
    <w:p w:rsidR="00D71E7A" w:rsidRPr="005234E8" w:rsidRDefault="00D71E7A" w:rsidP="00D16F16">
      <w:pPr>
        <w:tabs>
          <w:tab w:val="left" w:pos="6555"/>
        </w:tabs>
        <w:spacing w:after="0"/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</w:pPr>
      <w:r w:rsidRPr="005234E8"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  <w:t>1…………………………………………………………………………………………………………………………………………………</w:t>
      </w:r>
    </w:p>
    <w:p w:rsidR="00D71E7A" w:rsidRPr="005234E8" w:rsidRDefault="00D71E7A" w:rsidP="00D16F16">
      <w:pPr>
        <w:tabs>
          <w:tab w:val="left" w:pos="6555"/>
        </w:tabs>
        <w:spacing w:after="0"/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</w:pPr>
      <w:r w:rsidRPr="005234E8"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  <w:t>2…………………………………………………………………………………………………………………………………………………</w:t>
      </w:r>
    </w:p>
    <w:p w:rsidR="00D71E7A" w:rsidRPr="005234E8" w:rsidRDefault="00D71E7A" w:rsidP="00D16F16">
      <w:pPr>
        <w:tabs>
          <w:tab w:val="left" w:pos="6555"/>
        </w:tabs>
        <w:spacing w:after="0"/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</w:pPr>
      <w:r w:rsidRPr="005234E8"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  <w:t>3…………………………………………………………………………………………………………………………………………………</w:t>
      </w:r>
    </w:p>
    <w:p w:rsidR="00D71E7A" w:rsidRPr="005234E8" w:rsidRDefault="00D71E7A" w:rsidP="00D16F16">
      <w:pPr>
        <w:spacing w:after="0"/>
        <w:rPr>
          <w:rFonts w:ascii="Comic Sans MS" w:hAnsi="Comic Sans MS" w:cs="Comic Sans MS"/>
          <w:sz w:val="28"/>
          <w:szCs w:val="28"/>
        </w:rPr>
      </w:pPr>
      <w:r w:rsidRPr="005234E8"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  <w:t>4…………………………………………………………………………………………………………………………………………………</w:t>
      </w:r>
    </w:p>
    <w:p w:rsidR="00D71E7A" w:rsidRPr="005234E8" w:rsidRDefault="00D71E7A" w:rsidP="005234E8">
      <w:pPr>
        <w:tabs>
          <w:tab w:val="left" w:pos="6555"/>
        </w:tabs>
        <w:spacing w:after="0"/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</w:pPr>
      <w:r w:rsidRPr="005234E8">
        <w:rPr>
          <w:rFonts w:ascii="Comic Sans MS" w:hAnsi="Comic Sans MS" w:cs="Comic Sans MS"/>
          <w:noProof/>
          <w:sz w:val="28"/>
          <w:szCs w:val="28"/>
          <w:bdr w:val="single" w:sz="4" w:space="0" w:color="auto"/>
        </w:rPr>
        <w:t>5…………………………………………………………………………………………………………………………………………………</w:t>
      </w:r>
    </w:p>
    <w:p w:rsidR="00D71E7A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 xml:space="preserve">SINAV BİTTİ  </w:t>
      </w:r>
      <w:r w:rsidRPr="00D16F16">
        <w:rPr>
          <w:rFonts w:ascii="Comic Sans MS" w:hAnsi="Comic Sans MS" w:cs="Comic Sans MS"/>
        </w:rPr>
        <w:sym w:font="Wingdings" w:char="F04A"/>
      </w:r>
      <w:r w:rsidRPr="00D16F16">
        <w:rPr>
          <w:rFonts w:ascii="Comic Sans MS" w:hAnsi="Comic Sans MS" w:cs="Comic Sans MS"/>
        </w:rPr>
        <w:t xml:space="preserve">  …</w:t>
      </w:r>
    </w:p>
    <w:p w:rsidR="00D71E7A" w:rsidRPr="00D16F16" w:rsidRDefault="00D71E7A" w:rsidP="00547830">
      <w:pPr>
        <w:spacing w:after="0"/>
        <w:rPr>
          <w:rFonts w:ascii="Comic Sans MS" w:hAnsi="Comic Sans MS" w:cs="Comic Sans MS"/>
        </w:rPr>
      </w:pPr>
      <w:r w:rsidRPr="00D16F16">
        <w:rPr>
          <w:rFonts w:ascii="Comic Sans MS" w:hAnsi="Comic Sans MS" w:cs="Comic Sans MS"/>
        </w:rPr>
        <w:t>LÜTFEN SINAVINIZI KONTROL EDİNİZ!!!</w:t>
      </w:r>
      <w:r>
        <w:rPr>
          <w:rFonts w:ascii="Comic Sans MS" w:hAnsi="Comic Sans MS" w:cs="Comic Sans MS"/>
        </w:rPr>
        <w:t xml:space="preserve"> </w:t>
      </w:r>
      <w:hyperlink r:id="rId10" w:history="1">
        <w:r>
          <w:rPr>
            <w:rStyle w:val="Hyperlink"/>
          </w:rPr>
          <w:t>www.sorubak.com</w:t>
        </w:r>
      </w:hyperlink>
    </w:p>
    <w:sectPr w:rsidR="00D71E7A" w:rsidRPr="00D16F16" w:rsidSect="00D16F16"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486B"/>
    <w:multiLevelType w:val="hybridMultilevel"/>
    <w:tmpl w:val="268401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3309E"/>
    <w:multiLevelType w:val="hybridMultilevel"/>
    <w:tmpl w:val="86004692"/>
    <w:lvl w:ilvl="0" w:tplc="0B66A9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83C"/>
    <w:rsid w:val="000525D8"/>
    <w:rsid w:val="00117C1E"/>
    <w:rsid w:val="001314C5"/>
    <w:rsid w:val="001C6AE5"/>
    <w:rsid w:val="0032007F"/>
    <w:rsid w:val="003F6604"/>
    <w:rsid w:val="005234E8"/>
    <w:rsid w:val="00547830"/>
    <w:rsid w:val="006E5127"/>
    <w:rsid w:val="00772267"/>
    <w:rsid w:val="00855F70"/>
    <w:rsid w:val="0088383C"/>
    <w:rsid w:val="008B6779"/>
    <w:rsid w:val="00981875"/>
    <w:rsid w:val="009E5A58"/>
    <w:rsid w:val="00B912AF"/>
    <w:rsid w:val="00BA4C57"/>
    <w:rsid w:val="00C81C17"/>
    <w:rsid w:val="00D16F16"/>
    <w:rsid w:val="00D71E7A"/>
    <w:rsid w:val="00E50F79"/>
    <w:rsid w:val="00EB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007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1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7C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F66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973</Words>
  <Characters>5550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4</cp:revision>
  <dcterms:created xsi:type="dcterms:W3CDTF">2013-10-24T12:53:00Z</dcterms:created>
  <dcterms:modified xsi:type="dcterms:W3CDTF">2013-10-30T19:33:00Z</dcterms:modified>
</cp:coreProperties>
</file>