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D0" w:rsidRDefault="009B2AD0" w:rsidP="005D7437">
      <w:pPr>
        <w:spacing w:after="0" w:line="240" w:lineRule="atLeast"/>
        <w:ind w:left="-709" w:right="-99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2013-2014</w:t>
      </w:r>
      <w:r w:rsidRPr="00BF10D0">
        <w:rPr>
          <w:rFonts w:ascii="Times New Roman" w:hAnsi="Times New Roman" w:cs="Times New Roman"/>
          <w:b/>
          <w:bCs/>
        </w:rPr>
        <w:t>AcademicYear Yamaç Primary School 1st Term 1s</w:t>
      </w:r>
      <w:r>
        <w:rPr>
          <w:rFonts w:ascii="Times New Roman" w:hAnsi="Times New Roman" w:cs="Times New Roman"/>
          <w:b/>
          <w:bCs/>
        </w:rPr>
        <w:t>t English WrittenExamForthe 4</w:t>
      </w:r>
      <w:r w:rsidRPr="00BF10D0">
        <w:rPr>
          <w:rFonts w:ascii="Times New Roman" w:hAnsi="Times New Roman" w:cs="Times New Roman"/>
          <w:b/>
          <w:bCs/>
        </w:rPr>
        <w:t>th Grade</w:t>
      </w:r>
    </w:p>
    <w:p w:rsidR="009B2AD0" w:rsidRDefault="009B2AD0" w:rsidP="005D7437">
      <w:pPr>
        <w:spacing w:after="0" w:line="240" w:lineRule="atLeast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Name:                             Surname:                             Number:               Class:                     31st Oct,2013</w:t>
      </w:r>
    </w:p>
    <w:p w:rsidR="009B2AD0" w:rsidRPr="00383754" w:rsidRDefault="009B2AD0" w:rsidP="005D7437">
      <w:pPr>
        <w:spacing w:after="0" w:line="240" w:lineRule="atLeast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MARK:</w:t>
      </w:r>
    </w:p>
    <w:p w:rsidR="009B2AD0" w:rsidRPr="005A021A" w:rsidRDefault="009B2AD0" w:rsidP="005A021A">
      <w:pPr>
        <w:spacing w:after="0" w:line="240" w:lineRule="atLeast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5A021A">
        <w:rPr>
          <w:rFonts w:ascii="Times New Roman" w:hAnsi="Times New Roman" w:cs="Times New Roman"/>
          <w:b/>
          <w:bCs/>
          <w:sz w:val="24"/>
          <w:szCs w:val="24"/>
        </w:rPr>
        <w:t>A)Aşağıdaki dialoğu uygun şekilde tamamlayın.Cümleleri doğru şekilde sıralayın.</w:t>
      </w:r>
      <w:r>
        <w:rPr>
          <w:rFonts w:ascii="Times New Roman" w:hAnsi="Times New Roman" w:cs="Times New Roman"/>
          <w:b/>
          <w:bCs/>
          <w:sz w:val="24"/>
          <w:szCs w:val="24"/>
        </w:rPr>
        <w:t>(5x3=15</w:t>
      </w:r>
      <w:r w:rsidRPr="005A021A">
        <w:rPr>
          <w:rFonts w:ascii="Times New Roman" w:hAnsi="Times New Roman" w:cs="Times New Roman"/>
          <w:b/>
          <w:bCs/>
          <w:sz w:val="24"/>
          <w:szCs w:val="24"/>
        </w:rPr>
        <w:t>pts.)</w:t>
      </w:r>
    </w:p>
    <w:p w:rsidR="009B2AD0" w:rsidRPr="005A021A" w:rsidRDefault="009B2AD0" w:rsidP="005A021A">
      <w:pPr>
        <w:spacing w:after="0" w:line="240" w:lineRule="atLeast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11" o:spid="_x0000_s1026" style="position:absolute;left:0;text-align:left;margin-left:-49.1pt;margin-top:4.6pt;width:542.75pt;height:32.25pt;z-index:251650048;visibility:visible" arcsize="10923f" strokecolor="#95b3d7" strokeweight="3pt">
            <v:fill color2="#b8cce4" focus="100%" type="gradient"/>
            <v:shadow on="t" color="#243f60" opacity=".5" offset="1pt"/>
            <v:textbox>
              <w:txbxContent>
                <w:p w:rsidR="009B2AD0" w:rsidRPr="0017214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en-GB"/>
                    </w:rPr>
                  </w:pPr>
                  <w:r w:rsidRPr="00172146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en-GB"/>
                    </w:rPr>
                    <w:t>Bye!</w:t>
                  </w:r>
                  <w:r w:rsidRPr="00172146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en-GB"/>
                    </w:rPr>
                    <w:tab/>
                    <w:t>Hi!</w:t>
                  </w:r>
                  <w:r w:rsidRPr="00172146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en-GB"/>
                    </w:rPr>
                    <w:tab/>
                    <w:t xml:space="preserve">Nice to meet you,too.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en-GB"/>
                    </w:rPr>
                    <w:t xml:space="preserve">  Good morning!</w:t>
                  </w:r>
                  <w:r w:rsidRPr="00172146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en-GB"/>
                    </w:rPr>
                    <w:tab/>
                    <w:t xml:space="preserve">  My name is Meg.</w:t>
                  </w:r>
                </w:p>
              </w:txbxContent>
            </v:textbox>
          </v:roundrect>
        </w:pict>
      </w:r>
    </w:p>
    <w:p w:rsidR="009B2AD0" w:rsidRPr="005A021A" w:rsidRDefault="009B2AD0" w:rsidP="005A021A">
      <w:pPr>
        <w:spacing w:after="0" w:line="240" w:lineRule="atLeast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9B2AD0" w:rsidRPr="005A021A" w:rsidRDefault="009B2AD0" w:rsidP="005A021A">
      <w:pPr>
        <w:spacing w:after="0" w:line="240" w:lineRule="atLeast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27" type="#_x0000_t62" style="position:absolute;margin-left:-21.3pt;margin-top:5.6pt;width:142.5pt;height:32.25pt;flip:x;z-index:251643904;visibility:visible" adj="-4328,54016" strokecolor="#365f91" strokeweight="2.25pt">
            <v:textbox>
              <w:txbxContent>
                <w:p w:rsidR="009B2AD0" w:rsidRPr="008D2906" w:rsidRDefault="009B2AD0" w:rsidP="005A021A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 w:rsidRPr="008D2906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Hello!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14" o:spid="_x0000_s1028" type="#_x0000_t62" style="position:absolute;margin-left:298.2pt;margin-top:7.85pt;width:142.5pt;height:33.75pt;z-index:251639808;visibility:visible" adj="-3539,56928" strokecolor="#365f91" strokeweight="2.25pt">
            <v:textbox>
              <w:txbxContent>
                <w:p w:rsidR="009B2AD0" w:rsidRPr="008D290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1)_____________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9" o:spid="_x0000_s1029" type="#_x0000_t62" style="position:absolute;margin-left:56.7pt;margin-top:236.6pt;width:105pt;height:35.25pt;flip:x;z-index:251648000;visibility:visible" adj="92,-47245" strokecolor="#365f91" strokeweight="2.25pt">
            <v:textbox>
              <w:txbxContent>
                <w:p w:rsidR="009B2AD0" w:rsidRPr="008D290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Goodbye!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8" o:spid="_x0000_s1030" type="#_x0000_t62" style="position:absolute;margin-left:307.2pt;margin-top:170.6pt;width:153.75pt;height:37.5pt;z-index:251642880;visibility:visible" adj="-4650,-15725" strokecolor="#365f91" strokeweight="2.25pt">
            <v:textbox>
              <w:txbxContent>
                <w:p w:rsidR="009B2AD0" w:rsidRPr="008D290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4)_______________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7" o:spid="_x0000_s1031" type="#_x0000_t62" style="position:absolute;margin-left:334.2pt;margin-top:118.1pt;width:142.5pt;height:35.25pt;z-index:251641856;visibility:visible" adj="-7177,2114" strokecolor="#365f91" strokeweight="2.25pt">
            <v:textbox>
              <w:txbxContent>
                <w:p w:rsidR="009B2AD0" w:rsidRPr="0017214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 w:rsidRPr="00172146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3)_____________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6" o:spid="_x0000_s1032" type="#_x0000_t62" style="position:absolute;margin-left:334.2pt;margin-top:59.6pt;width:142.5pt;height:36pt;z-index:251640832;visibility:visible" adj="-6836,22320" strokecolor="#365f91" strokeweight="2.25pt">
            <v:textbox>
              <w:txbxContent>
                <w:p w:rsidR="009B2AD0" w:rsidRPr="008D290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2)_____________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" o:spid="_x0000_s1033" type="#_x0000_t62" style="position:absolute;margin-left:-34.05pt;margin-top:182.6pt;width:155.25pt;height:35.25pt;flip:x;z-index:251646976;visibility:visible" adj="-3256,-24143" strokecolor="#365f91" strokeweight="2.25pt">
            <v:textbox>
              <w:txbxContent>
                <w:p w:rsidR="009B2AD0" w:rsidRPr="008D290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Nice tomeetyou!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" o:spid="_x0000_s1034" type="#_x0000_t62" style="position:absolute;margin-left:-49.8pt;margin-top:118.1pt;width:157.5pt;height:35.25pt;flip:x;z-index:251645952;visibility:visible" adj="-5568,2022" strokecolor="#365f91" strokeweight="2.25pt">
            <v:textbox>
              <w:txbxContent>
                <w:p w:rsidR="009B2AD0" w:rsidRPr="008D290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What’syour name?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3" o:spid="_x0000_s1035" type="#_x0000_t62" style="position:absolute;margin-left:-55.8pt;margin-top:51.35pt;width:142.5pt;height:33pt;flip:x;z-index:251644928;visibility:visible" adj="-5920,24283" strokecolor="#365f91" strokeweight="2.25pt">
            <v:textbox>
              <w:txbxContent>
                <w:p w:rsidR="009B2AD0" w:rsidRPr="008D290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Goodmorning!</w:t>
                  </w:r>
                </w:p>
              </w:txbxContent>
            </v:textbox>
          </v:shape>
        </w:pict>
      </w: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0" o:spid="_x0000_s1036" type="#_x0000_t75" alt="http://www.fotosearch.com/bthumb/UNC/UNC232/u18053748.jpg" style="position:absolute;margin-left:111.95pt;margin-top:5.55pt;width:177.6pt;height:144.5pt;z-index:251638784;visibility:visible;mso-wrap-distance-left:9.48pt;mso-wrap-distance-top:.96pt;mso-wrap-distance-right:9.42pt;mso-wrap-distance-bottom:1.56pt">
            <v:imagedata r:id="rId5" o:title=""/>
            <o:lock v:ext="edit" aspectratio="f"/>
          </v:shape>
        </w:pict>
      </w: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tabs>
          <w:tab w:val="left" w:pos="8790"/>
        </w:tabs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  <w:r>
        <w:rPr>
          <w:noProof/>
          <w:lang w:eastAsia="tr-TR"/>
        </w:rPr>
        <w:pict>
          <v:shape id="Köşeleri Yuvarlanmış Dikdörtgen Belirtme Çizgisi 10" o:spid="_x0000_s1037" type="#_x0000_t62" style="position:absolute;margin-left:254.65pt;margin-top:1.85pt;width:123pt;height:35.25pt;z-index:251649024;visibility:visible" adj="92,-47245" strokecolor="#365f91" strokeweight="2.25pt">
            <v:textbox>
              <w:txbxContent>
                <w:p w:rsidR="009B2AD0" w:rsidRPr="008D2906" w:rsidRDefault="009B2AD0" w:rsidP="005A021A">
                  <w:pP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5)___________</w:t>
                  </w:r>
                </w:p>
              </w:txbxContent>
            </v:textbox>
          </v:shape>
        </w:pict>
      </w:r>
      <w:r w:rsidRPr="005A021A">
        <w:rPr>
          <w:rFonts w:ascii="Technical" w:hAnsi="Technical" w:cs="Technical"/>
          <w:sz w:val="24"/>
          <w:szCs w:val="24"/>
          <w:lang w:val="en-GB"/>
        </w:rPr>
        <w:tab/>
      </w:r>
    </w:p>
    <w:p w:rsidR="009B2AD0" w:rsidRPr="005A021A" w:rsidRDefault="009B2AD0" w:rsidP="005A021A">
      <w:pPr>
        <w:tabs>
          <w:tab w:val="left" w:pos="8790"/>
        </w:tabs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Pr="005A021A" w:rsidRDefault="009B2AD0" w:rsidP="005A021A">
      <w:pPr>
        <w:tabs>
          <w:tab w:val="left" w:pos="8790"/>
        </w:tabs>
        <w:spacing w:after="0" w:line="240" w:lineRule="atLeast"/>
        <w:rPr>
          <w:rFonts w:ascii="Technical" w:hAnsi="Technical" w:cs="Technical"/>
          <w:sz w:val="24"/>
          <w:szCs w:val="24"/>
          <w:lang w:val="en-GB"/>
        </w:rPr>
      </w:pPr>
    </w:p>
    <w:p w:rsidR="009B2AD0" w:rsidRDefault="009B2AD0" w:rsidP="00EA747E">
      <w:pPr>
        <w:spacing w:after="120" w:line="240" w:lineRule="atLeast"/>
        <w:rPr>
          <w:sz w:val="28"/>
          <w:szCs w:val="28"/>
          <w:lang w:eastAsia="tr-TR"/>
        </w:rPr>
      </w:pPr>
    </w:p>
    <w:p w:rsidR="009B2AD0" w:rsidRPr="00355D48" w:rsidRDefault="009B2AD0" w:rsidP="00AE693F">
      <w:pPr>
        <w:spacing w:after="0" w:line="240" w:lineRule="atLeast"/>
        <w:ind w:left="-993" w:right="-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355D48">
        <w:rPr>
          <w:rFonts w:ascii="Times New Roman" w:hAnsi="Times New Roman" w:cs="Times New Roman"/>
          <w:b/>
          <w:bCs/>
          <w:sz w:val="24"/>
          <w:szCs w:val="24"/>
        </w:rPr>
        <w:t>)Resimlere uygun ifadeleri resimlerin altına yazın. Günün bu saatlerinde hangisini söyleriz?</w:t>
      </w:r>
      <w:r>
        <w:rPr>
          <w:rFonts w:ascii="Times New Roman" w:hAnsi="Times New Roman" w:cs="Times New Roman"/>
          <w:b/>
          <w:bCs/>
          <w:sz w:val="24"/>
          <w:szCs w:val="24"/>
        </w:rPr>
        <w:t>(4x3=12</w:t>
      </w:r>
      <w:r w:rsidRPr="00355D48">
        <w:rPr>
          <w:rFonts w:ascii="Times New Roman" w:hAnsi="Times New Roman" w:cs="Times New Roman"/>
          <w:b/>
          <w:bCs/>
          <w:sz w:val="24"/>
          <w:szCs w:val="24"/>
        </w:rPr>
        <w:t>p.)</w:t>
      </w:r>
    </w:p>
    <w:p w:rsidR="009B2AD0" w:rsidRDefault="009B2AD0" w:rsidP="00355D48">
      <w:pPr>
        <w:spacing w:after="0" w:line="240" w:lineRule="auto"/>
        <w:rPr>
          <w:rFonts w:ascii="Rockwell Extra Bold" w:hAnsi="Rockwell Extra Bold" w:cs="Rockwell Extra Bold"/>
          <w:b/>
          <w:bCs/>
          <w:i/>
          <w:iCs/>
          <w:sz w:val="24"/>
          <w:szCs w:val="24"/>
          <w:lang w:eastAsia="tr-TR"/>
        </w:rPr>
      </w:pPr>
    </w:p>
    <w:p w:rsidR="009B2AD0" w:rsidRPr="00355D48" w:rsidRDefault="009B2AD0" w:rsidP="00355D48">
      <w:pPr>
        <w:spacing w:after="0" w:line="240" w:lineRule="auto"/>
        <w:rPr>
          <w:rFonts w:ascii="Rockwell Extra Bold" w:hAnsi="Rockwell Extra Bold" w:cs="Rockwell Extra Bold"/>
          <w:b/>
          <w:bCs/>
          <w:i/>
          <w:iCs/>
          <w:sz w:val="24"/>
          <w:szCs w:val="24"/>
          <w:lang w:eastAsia="tr-TR"/>
        </w:rPr>
      </w:pPr>
      <w:r w:rsidRPr="00355D48">
        <w:rPr>
          <w:rFonts w:ascii="Rockwell Extra Bold" w:hAnsi="Rockwell Extra Bold" w:cs="Rockwell Extra Bold"/>
          <w:b/>
          <w:bCs/>
          <w:i/>
          <w:iCs/>
          <w:sz w:val="24"/>
          <w:szCs w:val="24"/>
          <w:lang w:eastAsia="tr-TR"/>
        </w:rPr>
        <w:t>Goodnight / Goodafternoon / Goodevening / Goodmorning</w:t>
      </w:r>
    </w:p>
    <w:p w:rsidR="009B2AD0" w:rsidRPr="00355D48" w:rsidRDefault="009B2AD0" w:rsidP="00355D48">
      <w:pPr>
        <w:spacing w:after="0" w:line="240" w:lineRule="auto"/>
        <w:ind w:left="-709" w:right="-113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31" o:spid="_x0000_s1038" type="#_x0000_t75" alt="night day copy35" style="position:absolute;left:0;text-align:left;margin-left:372.75pt;margin-top:5.45pt;width:96.9pt;height:61.5pt;z-index:251651072;visibility:visible">
            <v:imagedata r:id="rId6" o:title=""/>
          </v:shape>
        </w:pict>
      </w:r>
      <w:r>
        <w:rPr>
          <w:noProof/>
          <w:lang w:eastAsia="tr-TR"/>
        </w:rPr>
        <w:pict>
          <v:shape id="Resim 32" o:spid="_x0000_s1039" type="#_x0000_t75" alt="night day 5" style="position:absolute;left:0;text-align:left;margin-left:240pt;margin-top:5.4pt;width:94.5pt;height:58.5pt;z-index:251652096;visibility:visible">
            <v:imagedata r:id="rId7" o:title=""/>
          </v:shape>
        </w:pict>
      </w:r>
      <w:r>
        <w:rPr>
          <w:noProof/>
          <w:lang w:eastAsia="tr-TR"/>
        </w:rPr>
        <w:pict>
          <v:shape id="Resim 33" o:spid="_x0000_s1040" type="#_x0000_t75" alt="night day copy3" style="position:absolute;left:0;text-align:left;margin-left:111.75pt;margin-top:5.4pt;width:91.25pt;height:58.5pt;z-index:251653120;visibility:visible">
            <v:imagedata r:id="rId8" o:title="" chromakey="#fff9fa"/>
          </v:shape>
        </w:pict>
      </w:r>
      <w:r>
        <w:rPr>
          <w:noProof/>
          <w:lang w:eastAsia="tr-TR"/>
        </w:rPr>
        <w:pict>
          <v:shape id="Resim 34" o:spid="_x0000_s1041" type="#_x0000_t75" alt="night day copy" style="position:absolute;left:0;text-align:left;margin-left:-26.25pt;margin-top:5.4pt;width:93pt;height:58.5pt;z-index:251654144;visibility:visible">
            <v:imagedata r:id="rId9" o:title=""/>
          </v:shape>
        </w:pict>
      </w:r>
    </w:p>
    <w:p w:rsidR="009B2AD0" w:rsidRPr="00355D48" w:rsidRDefault="009B2AD0" w:rsidP="00355D4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2AD0" w:rsidRPr="00355D48" w:rsidRDefault="009B2AD0" w:rsidP="00355D4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2AD0" w:rsidRPr="00355D48" w:rsidRDefault="009B2AD0" w:rsidP="00355D48">
      <w:pPr>
        <w:tabs>
          <w:tab w:val="left" w:pos="249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42" type="#_x0000_t202" style="position:absolute;margin-left:435.75pt;margin-top:13.2pt;width:45pt;height:21pt;z-index:251655168;visibility:visible" strokecolor="fuchsia" strokeweight="1.5pt">
            <v:textbox>
              <w:txbxContent>
                <w:p w:rsidR="009B2AD0" w:rsidRPr="000B25CF" w:rsidRDefault="009B2AD0" w:rsidP="00355D4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22</w:t>
                  </w:r>
                  <w:r w:rsidRPr="000B25CF">
                    <w:rPr>
                      <w:b/>
                      <w:bCs/>
                    </w:rPr>
                    <w:t>:00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43" type="#_x0000_t202" style="position:absolute;margin-left:298.5pt;margin-top:13.2pt;width:45pt;height:21pt;z-index:251656192;visibility:visible" strokecolor="fuchsia" strokeweight="1.5pt">
            <v:textbox>
              <w:txbxContent>
                <w:p w:rsidR="009B2AD0" w:rsidRPr="000B25CF" w:rsidRDefault="009B2AD0" w:rsidP="00355D4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</w:t>
                  </w:r>
                  <w:r w:rsidRPr="000B25CF">
                    <w:rPr>
                      <w:b/>
                      <w:bCs/>
                    </w:rPr>
                    <w:t>:00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44" type="#_x0000_t202" style="position:absolute;margin-left:165.75pt;margin-top:12.45pt;width:45pt;height:27pt;z-index:251657216;visibility:visible" strokecolor="fuchsia" strokeweight="1.5pt">
            <v:textbox>
              <w:txbxContent>
                <w:p w:rsidR="009B2AD0" w:rsidRPr="000B25CF" w:rsidRDefault="009B2AD0" w:rsidP="00355D4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</w:t>
                  </w:r>
                  <w:r w:rsidRPr="000B25CF">
                    <w:rPr>
                      <w:b/>
                      <w:bCs/>
                    </w:rPr>
                    <w:t>:00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1" o:spid="_x0000_s1045" type="#_x0000_t202" style="position:absolute;margin-left:27pt;margin-top:13.2pt;width:45pt;height:27pt;z-index:251658240;visibility:visible" strokecolor="fuchsia" strokeweight="1.5pt">
            <v:textbox>
              <w:txbxContent>
                <w:p w:rsidR="009B2AD0" w:rsidRPr="000B25CF" w:rsidRDefault="009B2AD0" w:rsidP="00355D4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07</w:t>
                  </w:r>
                  <w:r w:rsidRPr="000B25CF">
                    <w:rPr>
                      <w:b/>
                      <w:bCs/>
                    </w:rPr>
                    <w:t>:00</w:t>
                  </w:r>
                </w:p>
              </w:txbxContent>
            </v:textbox>
          </v:shape>
        </w:pict>
      </w:r>
      <w:r w:rsidRPr="00355D48">
        <w:rPr>
          <w:rFonts w:ascii="Times New Roman" w:hAnsi="Times New Roman" w:cs="Times New Roman"/>
          <w:sz w:val="24"/>
          <w:szCs w:val="24"/>
          <w:lang w:eastAsia="tr-TR"/>
        </w:rPr>
        <w:tab/>
      </w:r>
    </w:p>
    <w:p w:rsidR="009B2AD0" w:rsidRPr="00355D48" w:rsidRDefault="009B2AD0" w:rsidP="00355D4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2AD0" w:rsidRPr="00355D48" w:rsidRDefault="009B2AD0" w:rsidP="00355D4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2AD0" w:rsidRDefault="009B2AD0" w:rsidP="00355D48">
      <w:pPr>
        <w:spacing w:after="120" w:line="240" w:lineRule="atLeast"/>
        <w:ind w:left="-993" w:right="-993"/>
        <w:rPr>
          <w:rFonts w:ascii="Times New Roman" w:hAnsi="Times New Roman" w:cs="Times New Roman"/>
          <w:b/>
          <w:bCs/>
          <w:sz w:val="24"/>
          <w:szCs w:val="24"/>
        </w:rPr>
      </w:pPr>
      <w:r w:rsidRPr="00355D48">
        <w:rPr>
          <w:rFonts w:ascii="Times New Roman" w:hAnsi="Times New Roman" w:cs="Times New Roman"/>
          <w:b/>
          <w:bCs/>
          <w:sz w:val="24"/>
          <w:szCs w:val="24"/>
        </w:rPr>
        <w:t>1)________________               2)________________         3)_______________          4)_______________</w:t>
      </w:r>
    </w:p>
    <w:p w:rsidR="009B2AD0" w:rsidRDefault="009B2AD0" w:rsidP="00BB049E">
      <w:pPr>
        <w:spacing w:after="0" w:line="240" w:lineRule="atLeast"/>
        <w:ind w:left="-567" w:right="-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BB049E">
        <w:rPr>
          <w:rFonts w:ascii="Times New Roman" w:hAnsi="Times New Roman" w:cs="Times New Roman"/>
          <w:b/>
          <w:bCs/>
          <w:sz w:val="24"/>
          <w:szCs w:val="24"/>
        </w:rPr>
        <w:t>)Resimlerdeki eşyaların İngilizce’lerini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>(10x3=3</w:t>
      </w:r>
      <w:r w:rsidRPr="00BB049E">
        <w:rPr>
          <w:rFonts w:ascii="Times New Roman" w:hAnsi="Times New Roman" w:cs="Times New Roman"/>
          <w:b/>
          <w:bCs/>
          <w:sz w:val="24"/>
          <w:szCs w:val="24"/>
        </w:rPr>
        <w:t>0pts.)</w:t>
      </w:r>
    </w:p>
    <w:p w:rsidR="009B2AD0" w:rsidRDefault="009B2AD0" w:rsidP="00BB049E">
      <w:pPr>
        <w:spacing w:after="0" w:line="240" w:lineRule="atLeast"/>
        <w:ind w:left="-567" w:right="-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AD0" w:rsidRPr="00BB049E" w:rsidRDefault="009B2AD0" w:rsidP="0003690E">
      <w:pPr>
        <w:spacing w:after="0" w:line="240" w:lineRule="atLeast"/>
        <w:ind w:left="-993" w:right="-1276"/>
        <w:rPr>
          <w:rFonts w:ascii="Jokerman" w:hAnsi="Jokerman" w:cs="Jokerman"/>
        </w:rPr>
      </w:pPr>
      <w:r>
        <w:rPr>
          <w:rFonts w:ascii="Jokerman" w:hAnsi="Jokerman" w:cs="Jokerman"/>
        </w:rPr>
        <w:t>desk - board</w:t>
      </w:r>
      <w:r w:rsidRPr="0003690E">
        <w:rPr>
          <w:rFonts w:ascii="Jokerman" w:hAnsi="Jokerman" w:cs="Jokerman"/>
        </w:rPr>
        <w:t xml:space="preserve"> -  book -  pencil</w:t>
      </w:r>
      <w:r>
        <w:rPr>
          <w:rFonts w:ascii="Jokerman" w:hAnsi="Jokerman" w:cs="Jokerman"/>
        </w:rPr>
        <w:t>-  schoolbag  - ruler  - rubber</w:t>
      </w:r>
      <w:r w:rsidRPr="0003690E">
        <w:rPr>
          <w:rFonts w:ascii="Jokerman" w:hAnsi="Jokerman" w:cs="Jokerman"/>
        </w:rPr>
        <w:t xml:space="preserve"> -  pencilcase -  notebook -  sharperner</w:t>
      </w:r>
    </w:p>
    <w:p w:rsidR="009B2AD0" w:rsidRPr="00BB049E" w:rsidRDefault="009B2AD0" w:rsidP="00BB049E">
      <w:pPr>
        <w:spacing w:after="0" w:line="240" w:lineRule="atLeast"/>
        <w:ind w:left="-993" w:right="-1276"/>
        <w:rPr>
          <w:rFonts w:ascii="Jokerman" w:hAnsi="Jokerman" w:cs="Jokerman"/>
        </w:rPr>
      </w:pPr>
      <w:r>
        <w:rPr>
          <w:rFonts w:ascii="Jokerman" w:hAnsi="Jokerman" w:cs="Jokerman"/>
        </w:rPr>
        <w:t>desk</w:t>
      </w:r>
      <w:r w:rsidRPr="00BB049E">
        <w:rPr>
          <w:rFonts w:ascii="Jokerman" w:hAnsi="Jokerman" w:cs="Jokerman"/>
        </w:rPr>
        <w:t xml:space="preserve">  - computer -  book -  pencil -  schoolbag  - ruler  - eraser -  pencilcase -  notebook -  sharperner</w:t>
      </w:r>
    </w:p>
    <w:p w:rsidR="009B2AD0" w:rsidRPr="00BB049E" w:rsidRDefault="009B2AD0" w:rsidP="00BB049E">
      <w:pPr>
        <w:spacing w:after="0" w:line="240" w:lineRule="atLeast"/>
        <w:ind w:left="-851" w:right="-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49" o:spid="_x0000_s1046" type="#_x0000_t75" style="position:absolute;left:0;text-align:left;margin-left:328.9pt;margin-top:8.3pt;width:92.9pt;height:62.9pt;z-index:251666432;visibility:visible;mso-wrap-distance-left:9.05pt;mso-wrap-distance-right:9.05pt" filled="t">
            <v:imagedata r:id="rId10" o:title=""/>
          </v:shape>
        </w:pict>
      </w:r>
      <w:r>
        <w:rPr>
          <w:noProof/>
          <w:lang w:eastAsia="tr-TR"/>
        </w:rPr>
        <w:pict>
          <v:shape id="Resim 35" o:spid="_x0000_s1047" type="#_x0000_t75" style="position:absolute;left:0;text-align:left;margin-left:243.6pt;margin-top:7.1pt;width:37.65pt;height:77.25pt;rotation:-705279fd;z-index:251662336;visibility:visible">
            <v:imagedata r:id="rId11" o:title="" chromakey="#fcf7fd"/>
          </v:shape>
        </w:pict>
      </w:r>
      <w:r>
        <w:rPr>
          <w:noProof/>
          <w:lang w:eastAsia="tr-TR"/>
        </w:rPr>
        <w:pict>
          <v:shape id="Resim 36" o:spid="_x0000_s1048" type="#_x0000_t75" style="position:absolute;left:0;text-align:left;margin-left:34.15pt;margin-top:17pt;width:64.05pt;height:50.05pt;rotation:469825fd;z-index:251663360;visibility:visible">
            <v:imagedata r:id="rId12" o:title="" chromakey="white"/>
          </v:shape>
        </w:pict>
      </w:r>
      <w:r>
        <w:rPr>
          <w:noProof/>
          <w:lang w:eastAsia="tr-TR"/>
        </w:rPr>
        <w:pict>
          <v:shape id="Resim 37" o:spid="_x0000_s1049" type="#_x0000_t75" style="position:absolute;left:0;text-align:left;margin-left:-24.35pt;margin-top:9.5pt;width:81.95pt;height:60.75pt;z-index:-251657216;visibility:visible" wrapcoords="-198 0 -198 21333 21600 21333 21600 0 -198 0">
            <v:imagedata r:id="rId13" o:title="" croptop="2324f" cropright="2193f"/>
            <w10:wrap type="tight"/>
          </v:shape>
        </w:pict>
      </w:r>
    </w:p>
    <w:p w:rsidR="009B2AD0" w:rsidRPr="00BB049E" w:rsidRDefault="009B2AD0" w:rsidP="00BB049E">
      <w:pPr>
        <w:spacing w:after="0" w:line="240" w:lineRule="atLeast"/>
        <w:ind w:left="-851" w:right="-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38" o:spid="_x0000_s1050" type="#_x0000_t75" style="position:absolute;left:0;text-align:left;margin-left:125.65pt;margin-top:1.9pt;width:67.5pt;height:51.6pt;z-index:-251656192;visibility:visible">
            <v:imagedata r:id="rId14" o:title="" croptop="16259f" cropbottom="7141f" cropleft="4221f" cropright="3439f"/>
          </v:shape>
        </w:pict>
      </w:r>
    </w:p>
    <w:p w:rsidR="009B2AD0" w:rsidRPr="00BB049E" w:rsidRDefault="009B2AD0" w:rsidP="00BB049E">
      <w:pPr>
        <w:spacing w:after="0" w:line="240" w:lineRule="atLeast"/>
        <w:ind w:left="-851" w:right="-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AD0" w:rsidRPr="00BB049E" w:rsidRDefault="009B2AD0" w:rsidP="00BB049E">
      <w:pPr>
        <w:spacing w:after="0" w:line="240" w:lineRule="atLeast"/>
        <w:ind w:right="-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AD0" w:rsidRPr="00BB049E" w:rsidRDefault="009B2AD0" w:rsidP="00BB049E">
      <w:pPr>
        <w:spacing w:after="0" w:line="240" w:lineRule="atLeast"/>
        <w:ind w:right="-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AD0" w:rsidRPr="00BB049E" w:rsidRDefault="009B2AD0" w:rsidP="00BB049E">
      <w:pPr>
        <w:spacing w:after="0" w:line="240" w:lineRule="atLeast"/>
        <w:ind w:right="-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AD0" w:rsidRPr="00BB049E" w:rsidRDefault="009B2AD0" w:rsidP="00BB049E">
      <w:pPr>
        <w:spacing w:after="0" w:line="240" w:lineRule="atLeast"/>
        <w:ind w:left="-851" w:right="-851"/>
        <w:rPr>
          <w:rFonts w:ascii="Times New Roman" w:hAnsi="Times New Roman" w:cs="Times New Roman"/>
          <w:b/>
          <w:bCs/>
          <w:sz w:val="24"/>
          <w:szCs w:val="24"/>
        </w:rPr>
      </w:pPr>
      <w:r w:rsidRPr="00BB049E">
        <w:rPr>
          <w:rFonts w:ascii="Times New Roman" w:hAnsi="Times New Roman" w:cs="Times New Roman"/>
          <w:b/>
          <w:bCs/>
          <w:sz w:val="24"/>
          <w:szCs w:val="24"/>
        </w:rPr>
        <w:t>1)_______________    2)______________    3)_______________     4)_____________    5)_______________</w:t>
      </w:r>
    </w:p>
    <w:p w:rsidR="009B2AD0" w:rsidRPr="00BB049E" w:rsidRDefault="009B2AD0" w:rsidP="00BB049E">
      <w:pPr>
        <w:spacing w:after="0" w:line="240" w:lineRule="atLeast"/>
        <w:ind w:left="-851" w:right="-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2" o:spid="_x0000_s1051" type="#_x0000_t202" style="position:absolute;left:0;text-align:left;margin-left:400.9pt;margin-top:7.7pt;width:87pt;height:66pt;z-index:251667456;visibility:visible">
            <v:textbox>
              <w:txbxContent>
                <w:p w:rsidR="009B2AD0" w:rsidRDefault="009B2AD0">
                  <w:r w:rsidRPr="00C91707">
                    <w:rPr>
                      <w:noProof/>
                      <w:lang w:eastAsia="tr-TR"/>
                    </w:rPr>
                    <w:pict>
                      <v:shape id="Resim 53" o:spid="_x0000_i1026" type="#_x0000_t75" style="width:71.25pt;height:57pt;visibility:visible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0" o:spid="_x0000_s1052" type="#_x0000_t75" alt="http://www.eslkidstuff.com/images/pencilcase.gif" style="position:absolute;left:0;text-align:left;margin-left:282.4pt;margin-top:9.95pt;width:85.1pt;height:45.75pt;z-index:-251655168;visibility:visible" wrapcoords="-191 0 -191 21246 21600 21246 21600 0 -191 0">
            <v:imagedata r:id="rId16" o:title=""/>
            <w10:wrap type="tight"/>
          </v:shape>
        </w:pict>
      </w:r>
      <w:r>
        <w:rPr>
          <w:noProof/>
          <w:lang w:eastAsia="tr-TR"/>
        </w:rPr>
        <w:pict>
          <v:shape id="Resim 45" o:spid="_x0000_s1053" type="#_x0000_t75" style="position:absolute;left:0;text-align:left;margin-left:181.15pt;margin-top:3.2pt;width:62.25pt;height:60pt;z-index:251665408;visibility:visible">
            <v:imagedata r:id="rId17" o:title="" chromakey="white"/>
          </v:shape>
        </w:pict>
      </w:r>
      <w:r>
        <w:rPr>
          <w:noProof/>
          <w:lang w:eastAsia="tr-TR"/>
        </w:rPr>
        <w:pict>
          <v:shape id="Resim 46" o:spid="_x0000_s1054" type="#_x0000_t75" alt="CAY7CBKN" style="position:absolute;left:0;text-align:left;margin-left:79.95pt;margin-top:7.35pt;width:53.2pt;height:55.55pt;z-index:251664384;visibility:visible" wrapcoords="-913 -584 -913 21892 22513 21892 22513 -584 -913 -584" stroked="t" strokecolor="#17365d" strokeweight="1.75pt">
            <v:imagedata r:id="rId18" o:title=""/>
            <w10:wrap type="through"/>
          </v:shape>
        </w:pict>
      </w:r>
    </w:p>
    <w:p w:rsidR="009B2AD0" w:rsidRPr="00BB049E" w:rsidRDefault="009B2AD0" w:rsidP="00BB049E">
      <w:pPr>
        <w:spacing w:after="0" w:line="240" w:lineRule="atLeast"/>
        <w:ind w:left="-851" w:right="-851"/>
        <w:rPr>
          <w:rFonts w:ascii="Times New Roman" w:hAnsi="Times New Roman" w:cs="Times New Roman"/>
          <w:b/>
          <w:bCs/>
          <w:sz w:val="24"/>
          <w:szCs w:val="24"/>
        </w:rPr>
      </w:pPr>
      <w:r w:rsidRPr="009616D7">
        <w:rPr>
          <w:rFonts w:ascii="Arial" w:hAnsi="Arial" w:cs="Arial"/>
          <w:noProof/>
          <w:color w:val="1122CC"/>
          <w:sz w:val="27"/>
          <w:szCs w:val="27"/>
          <w:lang w:eastAsia="tr-TR"/>
        </w:rPr>
        <w:pict>
          <v:shape id="Resim 47" o:spid="_x0000_i1027" type="#_x0000_t75" alt="ANd9GcTd-Ypw0fvVtXG_L3CZuVKozuW4Ak0om_EJWC-DmE90WKApxaR36Q" style="width:63.75pt;height:63.75pt;visibility:visible">
            <v:imagedata r:id="rId19" o:title=""/>
          </v:shape>
        </w:pict>
      </w:r>
    </w:p>
    <w:p w:rsidR="009B2AD0" w:rsidRDefault="009B2AD0" w:rsidP="0003690E">
      <w:pPr>
        <w:spacing w:after="0" w:line="240" w:lineRule="atLeast"/>
        <w:ind w:left="-851" w:right="-851"/>
        <w:rPr>
          <w:rFonts w:ascii="Times New Roman" w:hAnsi="Times New Roman" w:cs="Times New Roman"/>
          <w:b/>
          <w:bCs/>
          <w:sz w:val="24"/>
          <w:szCs w:val="24"/>
        </w:rPr>
      </w:pPr>
      <w:r w:rsidRPr="00BB049E">
        <w:rPr>
          <w:rFonts w:ascii="Times New Roman" w:hAnsi="Times New Roman" w:cs="Times New Roman"/>
          <w:b/>
          <w:bCs/>
          <w:sz w:val="24"/>
          <w:szCs w:val="24"/>
        </w:rPr>
        <w:t xml:space="preserve"> 6)____________     7)_____________         8)___________      9)______________      10) ________________</w:t>
      </w:r>
    </w:p>
    <w:p w:rsidR="009B2AD0" w:rsidRDefault="009B2AD0" w:rsidP="0003690E">
      <w:pPr>
        <w:spacing w:after="0" w:line="240" w:lineRule="atLeast"/>
        <w:ind w:left="-851" w:right="-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AD0" w:rsidRPr="002D4FA1" w:rsidRDefault="009B2AD0" w:rsidP="00DA6C3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b/>
          <w:bCs/>
          <w:sz w:val="24"/>
          <w:szCs w:val="24"/>
          <w:lang w:val="en-GB" w:eastAsia="ar-SA"/>
        </w:rPr>
      </w:pPr>
      <w:r>
        <w:rPr>
          <w:noProof/>
          <w:lang w:eastAsia="tr-TR"/>
        </w:rPr>
        <w:pict>
          <v:shape id="Resim 63" o:spid="_x0000_s1055" type="#_x0000_t75" style="position:absolute;left:0;text-align:left;margin-left:367.65pt;margin-top:39.25pt;width:109.9pt;height:77.9pt;z-index:251670528;visibility:visible;mso-wrap-distance-left:0;mso-wrap-distance-right:0" filled="t">
            <v:imagedata r:id="rId20" o:title=""/>
            <w10:wrap type="topAndBottom"/>
          </v:shape>
        </w:pict>
      </w:r>
      <w:r>
        <w:rPr>
          <w:noProof/>
          <w:lang w:eastAsia="tr-TR"/>
        </w:rPr>
        <w:pict>
          <v:shape id="Resim 288" o:spid="_x0000_s1056" type="#_x0000_t75" style="position:absolute;left:0;text-align:left;margin-left:174pt;margin-top:39.7pt;width:142.05pt;height:79.95pt;z-index:251669504;visibility:visible;mso-wrap-distance-left:9.05pt;mso-wrap-distance-right:9.05pt" filled="t">
            <v:imagedata r:id="rId21" o:title=""/>
          </v:shape>
        </w:pict>
      </w:r>
      <w:r>
        <w:rPr>
          <w:noProof/>
          <w:lang w:eastAsia="tr-TR"/>
        </w:rPr>
        <w:pict>
          <v:shape id="Resim 62" o:spid="_x0000_s1057" type="#_x0000_t75" style="position:absolute;left:0;text-align:left;margin-left:-32.55pt;margin-top:39.25pt;width:151.35pt;height:83.35pt;z-index:251668480;visibility:visible;mso-wrap-distance-left:9.05pt;mso-wrap-distance-right:9.05pt" filled="t">
            <v:imagedata r:id="rId22" o:title=""/>
          </v:shape>
        </w:pict>
      </w:r>
      <w:r w:rsidRPr="002D4FA1">
        <w:rPr>
          <w:rFonts w:ascii="Times New Roman" w:eastAsia="SimSun" w:hAnsi="Times New Roman" w:cs="Times New Roman"/>
          <w:b/>
          <w:bCs/>
          <w:sz w:val="24"/>
          <w:szCs w:val="24"/>
          <w:lang w:val="en-GB" w:eastAsia="ar-SA"/>
        </w:rPr>
        <w:t>D)Aşağıdakisorulararesimlerebakarakuygunşekildecevapverin.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en-GB" w:eastAsia="ar-SA"/>
        </w:rPr>
        <w:t xml:space="preserve"> “It is a ……..” (5x3=15pts.)</w:t>
      </w:r>
    </w:p>
    <w:p w:rsidR="009B2AD0" w:rsidRDefault="009B2AD0" w:rsidP="00DA6C3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sz w:val="24"/>
          <w:szCs w:val="24"/>
          <w:lang w:val="en-GB" w:eastAsia="ar-SA"/>
        </w:rPr>
      </w:pPr>
    </w:p>
    <w:p w:rsidR="009B2AD0" w:rsidRPr="00DA6C33" w:rsidRDefault="009B2AD0" w:rsidP="00DA6C3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sz w:val="24"/>
          <w:szCs w:val="24"/>
          <w:lang w:val="en-GB" w:eastAsia="ar-SA"/>
        </w:rPr>
      </w:pPr>
    </w:p>
    <w:p w:rsidR="009B2AD0" w:rsidRPr="00DA6C33" w:rsidRDefault="009B2AD0" w:rsidP="00DA6C33">
      <w:pPr>
        <w:suppressAutoHyphens/>
        <w:spacing w:after="0" w:line="240" w:lineRule="auto"/>
        <w:ind w:left="-851" w:right="-993"/>
        <w:rPr>
          <w:rFonts w:ascii="Comic Sans MS" w:eastAsia="SimSun" w:hAnsi="Comic Sans MS" w:cs="Comic Sans MS"/>
          <w:b/>
          <w:bCs/>
          <w:color w:val="333333"/>
          <w:lang w:eastAsia="ar-SA"/>
        </w:rPr>
      </w:pPr>
      <w:r w:rsidRPr="00DA6C33">
        <w:rPr>
          <w:rFonts w:ascii="Wingdings" w:eastAsia="SimSun" w:hAnsi="Wingdings" w:cs="Wingdings"/>
          <w:b/>
          <w:bCs/>
          <w:sz w:val="24"/>
          <w:szCs w:val="24"/>
          <w:lang w:val="en-GB" w:eastAsia="ar-SA"/>
        </w:rPr>
        <w:t></w:t>
      </w:r>
      <w:r w:rsidRPr="00DA6C33">
        <w:rPr>
          <w:rFonts w:ascii="Comic Sans MS" w:eastAsia="SimSun" w:hAnsi="Comic Sans MS" w:cs="Comic Sans MS"/>
          <w:b/>
          <w:bCs/>
          <w:color w:val="333333"/>
          <w:lang w:eastAsia="ar-SA"/>
        </w:rPr>
        <w:t xml:space="preserve">What is this?                     </w:t>
      </w:r>
      <w:r w:rsidRPr="00DA6C33">
        <w:rPr>
          <w:rFonts w:ascii="Wingdings" w:eastAsia="SimSun" w:hAnsi="Wingdings" w:cs="Wingdings"/>
          <w:b/>
          <w:bCs/>
          <w:color w:val="333333"/>
          <w:lang w:eastAsia="ar-SA"/>
        </w:rPr>
        <w:t></w:t>
      </w:r>
      <w:r w:rsidRPr="00DA6C33">
        <w:rPr>
          <w:rFonts w:ascii="Comic Sans MS" w:eastAsia="SimSun" w:hAnsi="Comic Sans MS" w:cs="Comic Sans MS"/>
          <w:b/>
          <w:bCs/>
          <w:color w:val="333333"/>
          <w:lang w:eastAsia="ar-SA"/>
        </w:rPr>
        <w:t xml:space="preserve">What is this?                   </w:t>
      </w:r>
      <w:r w:rsidRPr="00DA6C33">
        <w:rPr>
          <w:rFonts w:ascii="Wingdings" w:eastAsia="SimSun" w:hAnsi="Wingdings" w:cs="Wingdings"/>
          <w:b/>
          <w:bCs/>
          <w:color w:val="333333"/>
          <w:lang w:eastAsia="ar-SA"/>
        </w:rPr>
        <w:t></w:t>
      </w:r>
      <w:r w:rsidRPr="00DA6C33">
        <w:rPr>
          <w:rFonts w:ascii="Comic Sans MS" w:eastAsia="SimSun" w:hAnsi="Comic Sans MS" w:cs="Comic Sans MS"/>
          <w:b/>
          <w:bCs/>
          <w:color w:val="333333"/>
          <w:lang w:eastAsia="ar-SA"/>
        </w:rPr>
        <w:t xml:space="preserve">What is this?                </w:t>
      </w:r>
    </w:p>
    <w:p w:rsidR="009B2AD0" w:rsidRPr="00DA6C33" w:rsidRDefault="009B2AD0" w:rsidP="00DA6C33">
      <w:pPr>
        <w:suppressAutoHyphens/>
        <w:spacing w:after="0" w:line="240" w:lineRule="auto"/>
        <w:ind w:left="-851" w:right="-993"/>
        <w:rPr>
          <w:rFonts w:ascii="Times New Roman" w:eastAsia="SimSun" w:hAnsi="Times New Roman"/>
          <w:sz w:val="24"/>
          <w:szCs w:val="24"/>
          <w:lang w:val="en-GB" w:eastAsia="ar-SA"/>
        </w:rPr>
      </w:pPr>
    </w:p>
    <w:p w:rsidR="009B2AD0" w:rsidRPr="00DA6C33" w:rsidRDefault="009B2AD0" w:rsidP="00DA6C33">
      <w:pPr>
        <w:suppressAutoHyphens/>
        <w:spacing w:after="0" w:line="240" w:lineRule="auto"/>
        <w:ind w:left="-851" w:right="-993"/>
        <w:rPr>
          <w:rFonts w:ascii="Times New Roman" w:eastAsia="SimSun" w:hAnsi="Times New Roman"/>
          <w:b/>
          <w:bCs/>
          <w:sz w:val="24"/>
          <w:szCs w:val="24"/>
          <w:lang w:val="en-GB" w:eastAsia="ar-SA"/>
        </w:rPr>
      </w:pPr>
      <w:r>
        <w:rPr>
          <w:noProof/>
          <w:lang w:eastAsia="tr-TR"/>
        </w:rPr>
        <w:pict>
          <v:shape id="Resim 61" o:spid="_x0000_s1058" type="#_x0000_t75" style="position:absolute;left:0;text-align:left;margin-left:266.65pt;margin-top:15pt;width:128.25pt;height:77.65pt;z-index:251671552;visibility:visible;mso-wrap-distance-left:0;mso-wrap-distance-right:0" filled="t">
            <v:imagedata r:id="rId23" o:title=""/>
            <w10:wrap type="topAndBottom"/>
          </v:shape>
        </w:pict>
      </w:r>
      <w:r>
        <w:rPr>
          <w:noProof/>
          <w:lang w:eastAsia="tr-TR"/>
        </w:rPr>
        <w:pict>
          <v:shape id="Resim 59" o:spid="_x0000_s1059" type="#_x0000_t75" style="position:absolute;left:0;text-align:left;margin-left:-1.9pt;margin-top:14.85pt;width:133.95pt;height:87.45pt;z-index:251672576;visibility:visible;mso-wrap-distance-left:0;mso-wrap-distance-right:0" filled="t">
            <v:imagedata r:id="rId24" o:title=""/>
            <w10:wrap type="topAndBottom"/>
          </v:shape>
        </w:pict>
      </w:r>
      <w:r w:rsidRPr="00DA6C33">
        <w:rPr>
          <w:rFonts w:ascii="Times New Roman" w:eastAsia="SimSun" w:hAnsi="Times New Roman" w:cs="Times New Roman"/>
          <w:b/>
          <w:bCs/>
          <w:sz w:val="24"/>
          <w:szCs w:val="24"/>
          <w:lang w:val="en-GB" w:eastAsia="ar-SA"/>
        </w:rPr>
        <w:t xml:space="preserve">  1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en-GB" w:eastAsia="ar-SA"/>
        </w:rPr>
        <w:t>. ____________________________</w:t>
      </w:r>
      <w:r w:rsidRPr="00DA6C33">
        <w:rPr>
          <w:rFonts w:ascii="Times New Roman" w:eastAsia="SimSun" w:hAnsi="Times New Roman" w:cs="Times New Roman"/>
          <w:b/>
          <w:bCs/>
          <w:sz w:val="24"/>
          <w:szCs w:val="24"/>
          <w:lang w:val="en-GB" w:eastAsia="ar-SA"/>
        </w:rPr>
        <w:t xml:space="preserve">  2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en-GB" w:eastAsia="ar-SA"/>
        </w:rPr>
        <w:t>.</w:t>
      </w:r>
      <w:r w:rsidRPr="00DA6C33">
        <w:rPr>
          <w:rFonts w:ascii="Times New Roman" w:eastAsia="SimSun" w:hAnsi="Times New Roman" w:cs="Times New Roman"/>
          <w:b/>
          <w:bCs/>
          <w:sz w:val="24"/>
          <w:szCs w:val="24"/>
          <w:lang w:val="en-GB" w:eastAsia="ar-SA"/>
        </w:rPr>
        <w:t xml:space="preserve"> ____________________________   3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en-GB" w:eastAsia="ar-SA"/>
        </w:rPr>
        <w:t>._________________________</w:t>
      </w:r>
    </w:p>
    <w:p w:rsidR="009B2AD0" w:rsidRPr="00DA6C33" w:rsidRDefault="009B2AD0" w:rsidP="00DA6C33">
      <w:pPr>
        <w:suppressAutoHyphens/>
        <w:spacing w:after="0" w:line="240" w:lineRule="auto"/>
        <w:ind w:left="-851" w:right="-993"/>
        <w:rPr>
          <w:rFonts w:ascii="Times New Roman" w:eastAsia="SimSun" w:hAnsi="Times New Roman"/>
          <w:sz w:val="20"/>
          <w:szCs w:val="20"/>
          <w:lang w:val="en-GB" w:eastAsia="ar-SA"/>
        </w:rPr>
      </w:pPr>
      <w:r>
        <w:rPr>
          <w:rFonts w:ascii="Times New Roman" w:eastAsia="SimSun" w:hAnsi="Times New Roman"/>
          <w:b/>
          <w:bCs/>
          <w:sz w:val="24"/>
          <w:szCs w:val="24"/>
          <w:lang w:val="en-GB" w:eastAsia="ar-SA"/>
        </w:rPr>
        <w:tab/>
      </w:r>
      <w:r w:rsidRPr="00DA6C33">
        <w:rPr>
          <w:rFonts w:ascii="Wingdings" w:eastAsia="SimSun" w:hAnsi="Wingdings" w:cs="Wingdings"/>
          <w:b/>
          <w:bCs/>
          <w:sz w:val="24"/>
          <w:szCs w:val="24"/>
          <w:lang w:val="en-GB" w:eastAsia="ar-SA"/>
        </w:rPr>
        <w:t></w:t>
      </w:r>
      <w:r w:rsidRPr="00DA6C33">
        <w:rPr>
          <w:rFonts w:ascii="Comic Sans MS" w:eastAsia="SimSun" w:hAnsi="Comic Sans MS" w:cs="Comic Sans MS"/>
          <w:b/>
          <w:bCs/>
          <w:color w:val="333333"/>
          <w:lang w:eastAsia="ar-SA"/>
        </w:rPr>
        <w:t xml:space="preserve">What is this?                      </w:t>
      </w:r>
      <w:r w:rsidRPr="00DA6C33">
        <w:rPr>
          <w:rFonts w:ascii="Wingdings" w:eastAsia="SimSun" w:hAnsi="Wingdings" w:cs="Wingdings"/>
          <w:b/>
          <w:bCs/>
          <w:color w:val="333333"/>
          <w:sz w:val="20"/>
          <w:szCs w:val="20"/>
          <w:lang w:eastAsia="ar-SA"/>
        </w:rPr>
        <w:t></w:t>
      </w:r>
      <w:r w:rsidRPr="00DA6C33">
        <w:rPr>
          <w:rFonts w:ascii="Comic Sans MS" w:eastAsia="SimSun" w:hAnsi="Comic Sans MS" w:cs="Comic Sans MS"/>
          <w:b/>
          <w:bCs/>
          <w:sz w:val="20"/>
          <w:szCs w:val="20"/>
          <w:lang w:val="en-GB" w:eastAsia="ar-SA"/>
        </w:rPr>
        <w:t xml:space="preserve"> What is this? </w:t>
      </w: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Comic Sans MS" w:eastAsia="SimSun" w:hAnsi="Comic Sans MS" w:cs="Comic Sans MS"/>
          <w:b/>
          <w:bCs/>
          <w:color w:val="333333"/>
          <w:lang w:eastAsia="ar-SA"/>
        </w:rPr>
      </w:pPr>
      <w:r w:rsidRPr="00DA6C33">
        <w:rPr>
          <w:rFonts w:ascii="Comic Sans MS" w:eastAsia="SimSun" w:hAnsi="Comic Sans MS" w:cs="Comic Sans MS"/>
          <w:b/>
          <w:bCs/>
          <w:color w:val="333333"/>
          <w:lang w:eastAsia="ar-SA"/>
        </w:rPr>
        <w:t>4._________________________  5</w:t>
      </w:r>
      <w:r>
        <w:rPr>
          <w:rFonts w:ascii="Comic Sans MS" w:eastAsia="SimSun" w:hAnsi="Comic Sans MS" w:cs="Comic Sans MS"/>
          <w:b/>
          <w:bCs/>
          <w:color w:val="333333"/>
          <w:lang w:eastAsia="ar-SA"/>
        </w:rPr>
        <w:t>.__________________________</w:t>
      </w: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Comic Sans MS" w:eastAsia="SimSun" w:hAnsi="Comic Sans MS" w:cs="Comic Sans MS"/>
          <w:b/>
          <w:bCs/>
          <w:color w:val="333333"/>
          <w:lang w:eastAsia="ar-SA"/>
        </w:rPr>
      </w:pPr>
    </w:p>
    <w:p w:rsidR="009B2AD0" w:rsidRPr="00DD1DEF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b/>
          <w:bCs/>
          <w:color w:val="333333"/>
          <w:sz w:val="24"/>
          <w:szCs w:val="24"/>
          <w:lang w:eastAsia="ar-SA"/>
        </w:rPr>
      </w:pPr>
      <w:r w:rsidRPr="00DD1DEF">
        <w:rPr>
          <w:rFonts w:ascii="Times New Roman" w:eastAsia="SimSun" w:hAnsi="Times New Roman" w:cs="Times New Roman"/>
          <w:b/>
          <w:bCs/>
          <w:color w:val="333333"/>
          <w:sz w:val="24"/>
          <w:szCs w:val="24"/>
          <w:lang w:eastAsia="ar-SA"/>
        </w:rPr>
        <w:t>E)Aşağıdaki resimlere uygun ifadeleri yazın.</w:t>
      </w:r>
      <w:r>
        <w:rPr>
          <w:rFonts w:ascii="Times New Roman" w:eastAsia="SimSun" w:hAnsi="Times New Roman" w:cs="Times New Roman"/>
          <w:b/>
          <w:bCs/>
          <w:color w:val="333333"/>
          <w:sz w:val="24"/>
          <w:szCs w:val="24"/>
          <w:lang w:eastAsia="ar-SA"/>
        </w:rPr>
        <w:t xml:space="preserve"> (6x3=18pts.)</w:t>
      </w: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b/>
          <w:bCs/>
          <w:color w:val="333333"/>
          <w:lang w:eastAsia="ar-SA"/>
        </w:rPr>
      </w:pPr>
    </w:p>
    <w:p w:rsidR="009B2AD0" w:rsidRPr="00DD1DEF" w:rsidRDefault="009B2AD0" w:rsidP="0016652F">
      <w:pPr>
        <w:tabs>
          <w:tab w:val="left" w:pos="993"/>
        </w:tabs>
        <w:suppressAutoHyphens/>
        <w:spacing w:after="0" w:line="240" w:lineRule="auto"/>
        <w:ind w:left="-851" w:right="-993"/>
        <w:rPr>
          <w:rFonts w:ascii="Arial Black" w:eastAsia="SimSun" w:hAnsi="Arial Black" w:cs="Arial Black"/>
          <w:b/>
          <w:bCs/>
          <w:color w:val="333333"/>
          <w:lang w:eastAsia="ar-SA"/>
        </w:rPr>
      </w:pPr>
      <w:r>
        <w:rPr>
          <w:rFonts w:ascii="Arial Black" w:eastAsia="SimSun" w:hAnsi="Arial Black" w:cs="Arial Black"/>
          <w:b/>
          <w:bCs/>
          <w:color w:val="333333"/>
          <w:lang w:eastAsia="ar-SA"/>
        </w:rPr>
        <w:t xml:space="preserve">Standup !   -   Sit down !    -   Write !   -  </w:t>
      </w:r>
      <w:r w:rsidRPr="00DD1DEF">
        <w:rPr>
          <w:rFonts w:ascii="Arial Black" w:eastAsia="SimSun" w:hAnsi="Arial Black" w:cs="Arial Black"/>
          <w:b/>
          <w:bCs/>
          <w:color w:val="333333"/>
          <w:lang w:eastAsia="ar-SA"/>
        </w:rPr>
        <w:t>Be quiet</w:t>
      </w:r>
      <w:r>
        <w:rPr>
          <w:rFonts w:ascii="Arial Black" w:eastAsia="SimSun" w:hAnsi="Arial Black" w:cs="Arial Black"/>
          <w:b/>
          <w:bCs/>
          <w:color w:val="333333"/>
          <w:lang w:eastAsia="ar-SA"/>
        </w:rPr>
        <w:t xml:space="preserve"> !   -  Open yourbook !</w:t>
      </w:r>
      <w:r w:rsidRPr="00DD1DEF">
        <w:rPr>
          <w:rFonts w:ascii="Arial Black" w:eastAsia="SimSun" w:hAnsi="Arial Black" w:cs="Arial Black"/>
          <w:b/>
          <w:bCs/>
          <w:color w:val="333333"/>
          <w:lang w:eastAsia="ar-SA"/>
        </w:rPr>
        <w:t>-  Close yourbook !</w:t>
      </w: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Comic Sans MS" w:eastAsia="SimSun" w:hAnsi="Comic Sans MS"/>
          <w:b/>
          <w:bCs/>
          <w:color w:val="333333"/>
          <w:lang w:eastAsia="ar-SA"/>
        </w:rPr>
      </w:pP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Comic Sans MS" w:hAnsi="Comic Sans MS" w:cs="Comic Sans MS"/>
          <w:noProof/>
          <w:lang w:eastAsia="tr-TR"/>
        </w:rPr>
      </w:pPr>
      <w:r>
        <w:rPr>
          <w:noProof/>
          <w:lang w:eastAsia="tr-TR"/>
        </w:rPr>
        <w:pict>
          <v:shape id="Resim 293" o:spid="_x0000_s1060" type="#_x0000_t75" style="position:absolute;left:0;text-align:left;margin-left:415.5pt;margin-top:548.25pt;width:94.5pt;height:94.5pt;z-index:251675648;visibility:visible;mso-wrap-distance-left:0;mso-wrap-distance-right:0;mso-position-horizontal-relative:page;mso-position-vertical-relative:page" filled="t">
            <v:imagedata r:id="rId25" o:title=""/>
            <w10:wrap type="topAndBottom" anchorx="page" anchory="page"/>
          </v:shape>
        </w:pict>
      </w:r>
      <w:r>
        <w:rPr>
          <w:noProof/>
          <w:lang w:eastAsia="tr-TR"/>
        </w:rPr>
        <w:pict>
          <v:shape id="Resim 289" o:spid="_x0000_s1061" type="#_x0000_t75" style="position:absolute;left:0;text-align:left;margin-left:187.4pt;margin-top:151.25pt;width:96.75pt;height:105.3pt;z-index:-251642880;visibility:visible;mso-wrap-distance-left:9.05pt;mso-wrap-distance-right:9.05pt" filled="t">
            <v:imagedata r:id="rId26" o:title="" croptop="56785f" cropbottom="861f" cropleft="25713f" cropright="28038f"/>
          </v:shape>
        </w:pict>
      </w:r>
      <w:r>
        <w:rPr>
          <w:noProof/>
          <w:lang w:eastAsia="tr-TR"/>
        </w:rPr>
        <w:pict>
          <v:shape id="Resim 291" o:spid="_x0000_s1062" type="#_x0000_t75" style="position:absolute;left:0;text-align:left;margin-left:-22.85pt;margin-top:168.65pt;width:122.4pt;height:87.4pt;z-index:251674624;visibility:visible">
            <v:imagedata r:id="rId27" o:title=""/>
            <w10:wrap type="square"/>
          </v:shape>
        </w:pict>
      </w:r>
      <w:r w:rsidRPr="009616D7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90" o:spid="_x0000_i1028" type="#_x0000_t75" style="width:113.25pt;height:113.25pt;visibility:visible">
            <v:imagedata r:id="rId28" o:title=""/>
          </v:shape>
        </w:pict>
      </w:r>
      <w:r w:rsidRPr="00C91707">
        <w:rPr>
          <w:noProof/>
          <w:lang w:eastAsia="tr-TR"/>
        </w:rPr>
        <w:pict>
          <v:shape id="Resim 108" o:spid="_x0000_i1029" type="#_x0000_t75" alt="http://www.eslhq.com/gallery/files/1/close_your_book_215092_thumb.jpg" style="width:83.25pt;height:108pt;visibility:visible">
            <v:imagedata r:id="rId29" o:title=""/>
          </v:shape>
        </w:pict>
      </w:r>
      <w:r w:rsidRPr="009616D7">
        <w:rPr>
          <w:rFonts w:ascii="Comic Sans MS" w:hAnsi="Comic Sans MS" w:cs="Comic Sans MS"/>
          <w:noProof/>
          <w:lang w:eastAsia="tr-TR"/>
        </w:rPr>
        <w:pict>
          <v:shape id="Resim 294" o:spid="_x0000_i1030" type="#_x0000_t75" style="width:96pt;height:101.25pt;visibility:visible">
            <v:imagedata r:id="rId30" o:title="" blacklevel="6554f"/>
          </v:shape>
        </w:pict>
      </w: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1)_________________                 2)_____________________                  3)_____________________</w:t>
      </w: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9B2AD0" w:rsidRDefault="009B2AD0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4)________________________            5)_________________________     6)____________________</w:t>
      </w:r>
    </w:p>
    <w:p w:rsidR="009B2AD0" w:rsidRDefault="009B2AD0" w:rsidP="0016652F">
      <w:pPr>
        <w:spacing w:after="0" w:line="240" w:lineRule="auto"/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</w:p>
    <w:p w:rsidR="009B2AD0" w:rsidRPr="0016652F" w:rsidRDefault="009B2AD0" w:rsidP="00AE693F">
      <w:pPr>
        <w:spacing w:after="0" w:line="240" w:lineRule="auto"/>
        <w:ind w:left="-993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F)Aşağıdaki konuşmayı dikkatlice inceleyin ve boşlukları uygun kelimelerle doldurun.(5x2=10p.)</w:t>
      </w:r>
    </w:p>
    <w:p w:rsidR="009B2AD0" w:rsidRPr="0016652F" w:rsidRDefault="009B2AD0" w:rsidP="0016652F">
      <w:pPr>
        <w:spacing w:after="0" w:line="240" w:lineRule="auto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       Ayşe: </w:t>
      </w:r>
      <w:r w:rsidRPr="0016652F">
        <w:rPr>
          <w:rFonts w:ascii="Comic Sans MS" w:hAnsi="Comic Sans MS" w:cs="Comic Sans MS"/>
          <w:color w:val="000000"/>
          <w:sz w:val="20"/>
          <w:szCs w:val="20"/>
          <w:lang w:eastAsia="tr-TR"/>
        </w:rPr>
        <w:t>Hello!</w:t>
      </w:r>
    </w:p>
    <w:p w:rsidR="009B2AD0" w:rsidRPr="0016652F" w:rsidRDefault="009B2AD0" w:rsidP="0016652F">
      <w:pPr>
        <w:spacing w:after="0" w:line="240" w:lineRule="auto"/>
        <w:ind w:left="708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Arzu:</w:t>
      </w:r>
      <w:r w:rsidRPr="0016652F">
        <w:rPr>
          <w:rFonts w:ascii="Comic Sans MS" w:hAnsi="Comic Sans MS" w:cs="Comic Sans MS"/>
          <w:color w:val="000000"/>
          <w:sz w:val="20"/>
          <w:szCs w:val="20"/>
          <w:lang w:eastAsia="tr-TR"/>
        </w:rPr>
        <w:t>……………!</w:t>
      </w:r>
      <w:r w:rsidRPr="00DB5FA7">
        <w:t xml:space="preserve"> </w:t>
      </w:r>
      <w:hyperlink r:id="rId31" w:history="1">
        <w:r>
          <w:rPr>
            <w:rStyle w:val="Hyperlink"/>
          </w:rPr>
          <w:t>www.sorubak.com</w:t>
        </w:r>
      </w:hyperlink>
    </w:p>
    <w:p w:rsidR="009B2AD0" w:rsidRPr="0016652F" w:rsidRDefault="009B2AD0" w:rsidP="0016652F">
      <w:pPr>
        <w:spacing w:after="0" w:line="240" w:lineRule="auto"/>
        <w:ind w:left="708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Ayşe:</w:t>
      </w:r>
      <w:r w:rsidRPr="0016652F">
        <w:rPr>
          <w:rFonts w:ascii="Comic Sans MS" w:hAnsi="Comic Sans MS" w:cs="Comic Sans MS"/>
          <w:color w:val="000000"/>
          <w:sz w:val="20"/>
          <w:szCs w:val="20"/>
          <w:lang w:eastAsia="tr-TR"/>
        </w:rPr>
        <w:t>What   ..............    your name?</w:t>
      </w:r>
    </w:p>
    <w:p w:rsidR="009B2AD0" w:rsidRPr="0016652F" w:rsidRDefault="009B2AD0" w:rsidP="0016652F">
      <w:pPr>
        <w:spacing w:after="0" w:line="240" w:lineRule="auto"/>
        <w:ind w:left="708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Arzu:</w:t>
      </w:r>
      <w:r w:rsidRPr="0016652F">
        <w:rPr>
          <w:rFonts w:ascii="Comic Sans MS" w:hAnsi="Comic Sans MS" w:cs="Comic Sans MS"/>
          <w:color w:val="000000"/>
          <w:sz w:val="20"/>
          <w:szCs w:val="20"/>
          <w:lang w:eastAsia="tr-TR"/>
        </w:rPr>
        <w:t xml:space="preserve"> My   ................    is Arzu.  What is your   ..............  ?</w:t>
      </w:r>
    </w:p>
    <w:p w:rsidR="009B2AD0" w:rsidRPr="0016652F" w:rsidRDefault="009B2AD0" w:rsidP="0016652F">
      <w:pPr>
        <w:spacing w:after="0" w:line="240" w:lineRule="auto"/>
        <w:ind w:left="708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63" type="#_x0000_t202" style="position:absolute;left:0;text-align:left;margin-left:344.65pt;margin-top:2.15pt;width:167.25pt;height:56.25pt;z-index:251676672;visibility:visible">
            <v:textbox>
              <w:txbxContent>
                <w:p w:rsidR="009B2AD0" w:rsidRDefault="009B2AD0" w:rsidP="00B009E3">
                  <w:pPr>
                    <w:spacing w:after="0" w:line="240" w:lineRule="atLeast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       GOOD LUCK !</w:t>
                  </w:r>
                  <w:r w:rsidRPr="00F12E4F">
                    <w:rPr>
                      <w:rFonts w:ascii="Comic Sans MS" w:hAnsi="Comic Sans MS" w:cs="Comic Sans MS"/>
                      <w:b/>
                      <w:bCs/>
                    </w:rPr>
                    <w:sym w:font="Wingdings" w:char="F04A"/>
                  </w:r>
                </w:p>
                <w:p w:rsidR="009B2AD0" w:rsidRDefault="009B2AD0" w:rsidP="00B009E3">
                  <w:pPr>
                    <w:spacing w:after="0" w:line="240" w:lineRule="atLeast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14BE0">
                    <w:rPr>
                      <w:rFonts w:ascii="Comic Sans MS" w:hAnsi="Comic Sans MS" w:cs="Comic Sans MS"/>
                      <w:b/>
                      <w:bCs/>
                    </w:rPr>
                    <w:t>ZEYNEP ÇIBIK</w:t>
                  </w:r>
                </w:p>
                <w:p w:rsidR="009B2AD0" w:rsidRPr="00714BE0" w:rsidRDefault="009B2AD0" w:rsidP="00B009E3">
                  <w:pPr>
                    <w:spacing w:after="0" w:line="240" w:lineRule="atLeast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14BE0">
                    <w:rPr>
                      <w:rFonts w:ascii="Comic Sans MS" w:hAnsi="Comic Sans MS" w:cs="Comic Sans MS"/>
                      <w:b/>
                      <w:bCs/>
                    </w:rPr>
                    <w:t>ENGLISH TEACHER</w:t>
                  </w:r>
                </w:p>
              </w:txbxContent>
            </v:textbox>
          </v:shape>
        </w:pict>
      </w:r>
      <w:r w:rsidRPr="0016652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Ayşe:</w:t>
      </w:r>
      <w:r w:rsidRPr="0016652F">
        <w:rPr>
          <w:rFonts w:ascii="Comic Sans MS" w:hAnsi="Comic Sans MS" w:cs="Comic Sans MS"/>
          <w:color w:val="000000"/>
          <w:sz w:val="20"/>
          <w:szCs w:val="20"/>
          <w:lang w:eastAsia="tr-TR"/>
        </w:rPr>
        <w:t xml:space="preserve"> My  name  is Ayşe.</w:t>
      </w:r>
    </w:p>
    <w:p w:rsidR="009B2AD0" w:rsidRPr="0016652F" w:rsidRDefault="009B2AD0" w:rsidP="0016652F">
      <w:pPr>
        <w:spacing w:after="0" w:line="240" w:lineRule="auto"/>
        <w:ind w:left="708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Arzu:</w:t>
      </w:r>
      <w:r w:rsidRPr="0016652F">
        <w:rPr>
          <w:rFonts w:ascii="Comic Sans MS" w:hAnsi="Comic Sans MS" w:cs="Comic Sans MS"/>
          <w:color w:val="000000"/>
          <w:sz w:val="20"/>
          <w:szCs w:val="20"/>
          <w:lang w:eastAsia="tr-TR"/>
        </w:rPr>
        <w:t xml:space="preserve">  Nice  tomeetyou.</w:t>
      </w:r>
    </w:p>
    <w:p w:rsidR="009B2AD0" w:rsidRPr="0016652F" w:rsidRDefault="009B2AD0" w:rsidP="0016652F">
      <w:pPr>
        <w:spacing w:after="0" w:line="240" w:lineRule="auto"/>
        <w:ind w:left="708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Ayşe: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 xml:space="preserve">  Nice </w:t>
      </w:r>
      <w:bookmarkStart w:id="0" w:name="_GoBack"/>
      <w:bookmarkEnd w:id="0"/>
      <w:r w:rsidRPr="0016652F">
        <w:rPr>
          <w:rFonts w:ascii="Comic Sans MS" w:hAnsi="Comic Sans MS" w:cs="Comic Sans MS"/>
          <w:color w:val="000000"/>
          <w:sz w:val="20"/>
          <w:szCs w:val="20"/>
          <w:lang w:eastAsia="tr-TR"/>
        </w:rPr>
        <w:t>to ……………  you.</w:t>
      </w:r>
    </w:p>
    <w:sectPr w:rsidR="009B2AD0" w:rsidRPr="0016652F" w:rsidSect="00F506A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echnica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Jokerman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F3AEE272"/>
    <w:lvl w:ilvl="0" w:tplc="5A98015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15099"/>
    <w:multiLevelType w:val="hybridMultilevel"/>
    <w:tmpl w:val="D3C85D7C"/>
    <w:lvl w:ilvl="0" w:tplc="55B0B6E4">
      <w:start w:val="5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6B01F26"/>
    <w:multiLevelType w:val="hybridMultilevel"/>
    <w:tmpl w:val="56DA6B22"/>
    <w:lvl w:ilvl="0" w:tplc="87C2B17C">
      <w:start w:val="5"/>
      <w:numFmt w:val="upperLetter"/>
      <w:lvlText w:val="%1)"/>
      <w:lvlJc w:val="left"/>
      <w:pPr>
        <w:ind w:left="-207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5B2612A0"/>
    <w:multiLevelType w:val="hybridMultilevel"/>
    <w:tmpl w:val="4FBA08F2"/>
    <w:lvl w:ilvl="0" w:tplc="59CE9E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961"/>
    <w:rsid w:val="0003690E"/>
    <w:rsid w:val="000B25CF"/>
    <w:rsid w:val="00131479"/>
    <w:rsid w:val="0016652F"/>
    <w:rsid w:val="00172146"/>
    <w:rsid w:val="002009E0"/>
    <w:rsid w:val="002B26B6"/>
    <w:rsid w:val="002D2F9F"/>
    <w:rsid w:val="002D4FA1"/>
    <w:rsid w:val="00355D48"/>
    <w:rsid w:val="00383754"/>
    <w:rsid w:val="0041721F"/>
    <w:rsid w:val="004437CE"/>
    <w:rsid w:val="00466961"/>
    <w:rsid w:val="004A73E0"/>
    <w:rsid w:val="0059258C"/>
    <w:rsid w:val="005A021A"/>
    <w:rsid w:val="005D669C"/>
    <w:rsid w:val="005D7437"/>
    <w:rsid w:val="00714BE0"/>
    <w:rsid w:val="00794928"/>
    <w:rsid w:val="008D2906"/>
    <w:rsid w:val="009616D7"/>
    <w:rsid w:val="009A06AB"/>
    <w:rsid w:val="009B2AD0"/>
    <w:rsid w:val="00A55E72"/>
    <w:rsid w:val="00A6571B"/>
    <w:rsid w:val="00AE693F"/>
    <w:rsid w:val="00B009E3"/>
    <w:rsid w:val="00B952C9"/>
    <w:rsid w:val="00BB049E"/>
    <w:rsid w:val="00BC0C02"/>
    <w:rsid w:val="00BF10D0"/>
    <w:rsid w:val="00C83D2A"/>
    <w:rsid w:val="00C91707"/>
    <w:rsid w:val="00D928EE"/>
    <w:rsid w:val="00DA6C33"/>
    <w:rsid w:val="00DB5FA7"/>
    <w:rsid w:val="00DC2DA8"/>
    <w:rsid w:val="00DD1DEF"/>
    <w:rsid w:val="00DE4163"/>
    <w:rsid w:val="00E16186"/>
    <w:rsid w:val="00E56498"/>
    <w:rsid w:val="00E63FFE"/>
    <w:rsid w:val="00E938AF"/>
    <w:rsid w:val="00EA747E"/>
    <w:rsid w:val="00F05174"/>
    <w:rsid w:val="00F12E4F"/>
    <w:rsid w:val="00F14E62"/>
    <w:rsid w:val="00F506A1"/>
    <w:rsid w:val="00F87089"/>
    <w:rsid w:val="00F953CE"/>
    <w:rsid w:val="00FE1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4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9492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953C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C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2D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B5F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wmf"/><Relationship Id="rId27" Type="http://schemas.openxmlformats.org/officeDocument/2006/relationships/image" Target="media/image23.emf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2</Pages>
  <Words>362</Words>
  <Characters>2067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edanur</cp:lastModifiedBy>
  <cp:revision>38</cp:revision>
  <dcterms:created xsi:type="dcterms:W3CDTF">2013-10-29T21:18:00Z</dcterms:created>
  <dcterms:modified xsi:type="dcterms:W3CDTF">2013-11-02T09:30:00Z</dcterms:modified>
  <cp:category>www.sorubak.com</cp:category>
</cp:coreProperties>
</file>