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86" w:rsidRDefault="00B82586" w:rsidP="005F06F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CİHANGİR İLK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OKULU 2013-2014 EĞİTİM ÖĞRETİM YILI </w:t>
      </w:r>
    </w:p>
    <w:p w:rsidR="00B82586" w:rsidRDefault="00B82586" w:rsidP="005F06F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SINIFLAR TÜRKÇE DERSİ 1. DÖNEM 1. YAZILI SINAVI</w:t>
      </w:r>
    </w:p>
    <w:p w:rsidR="00B82586" w:rsidRDefault="00B82586" w:rsidP="005F06F6">
      <w:pPr>
        <w:rPr>
          <w:rFonts w:ascii="Arial" w:hAnsi="Arial" w:cs="Arial"/>
          <w:b/>
          <w:bCs/>
        </w:rPr>
      </w:pPr>
    </w:p>
    <w:p w:rsidR="00B82586" w:rsidRPr="008778DB" w:rsidRDefault="00B82586" w:rsidP="005F06F6">
      <w:pPr>
        <w:rPr>
          <w:rFonts w:ascii="Agency FB" w:hAnsi="Agency FB" w:cs="Agency FB"/>
        </w:rPr>
      </w:pPr>
      <w:r w:rsidRPr="008778DB">
        <w:rPr>
          <w:rFonts w:ascii="Agency FB" w:hAnsi="Agency FB" w:cs="Agency FB"/>
        </w:rPr>
        <w:t>Adı Soyadı:………………………………………….</w:t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>
        <w:rPr>
          <w:rFonts w:ascii="Agency FB" w:hAnsi="Agency FB" w:cs="Agency FB"/>
        </w:rPr>
        <w:tab/>
      </w:r>
      <w:r>
        <w:rPr>
          <w:rFonts w:ascii="Agency FB" w:hAnsi="Agency FB" w:cs="Agency FB"/>
        </w:rPr>
        <w:tab/>
      </w:r>
      <w:r>
        <w:rPr>
          <w:rFonts w:ascii="Agency FB" w:hAnsi="Agency FB" w:cs="Agency FB"/>
        </w:rPr>
        <w:tab/>
      </w:r>
      <w:r>
        <w:rPr>
          <w:rFonts w:ascii="Agency FB" w:hAnsi="Agency FB" w:cs="Agency FB"/>
        </w:rPr>
        <w:tab/>
      </w:r>
      <w:r>
        <w:rPr>
          <w:rFonts w:ascii="Agency FB" w:hAnsi="Agency FB" w:cs="Agency FB"/>
        </w:rPr>
        <w:tab/>
        <w:t>Tarih: …./10/2013</w:t>
      </w:r>
    </w:p>
    <w:p w:rsidR="00B82586" w:rsidRPr="008778DB" w:rsidRDefault="00B82586" w:rsidP="005F06F6">
      <w:pPr>
        <w:rPr>
          <w:rFonts w:ascii="Agency FB" w:hAnsi="Agency FB" w:cs="Agency FB"/>
        </w:rPr>
      </w:pPr>
      <w:r w:rsidRPr="008778DB">
        <w:rPr>
          <w:rFonts w:ascii="Agency FB" w:hAnsi="Agency FB" w:cs="Agency FB"/>
        </w:rPr>
        <w:t>No:…………</w:t>
      </w:r>
      <w:r w:rsidRPr="008778DB">
        <w:rPr>
          <w:rFonts w:ascii="Agency FB" w:hAnsi="Agency FB" w:cs="Agency FB"/>
        </w:rPr>
        <w:tab/>
        <w:t>Sınıf: …………..</w:t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 w:rsidRPr="008778DB">
        <w:rPr>
          <w:rFonts w:ascii="Agency FB" w:hAnsi="Agency FB" w:cs="Agency FB"/>
        </w:rPr>
        <w:tab/>
      </w:r>
      <w:r>
        <w:rPr>
          <w:rFonts w:ascii="Agency FB" w:hAnsi="Agency FB" w:cs="Agency FB"/>
        </w:rPr>
        <w:tab/>
      </w:r>
    </w:p>
    <w:p w:rsidR="00B82586" w:rsidRDefault="00B82586" w:rsidP="00D143DE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hyperlink r:id="rId5" w:history="1">
        <w:r>
          <w:rPr>
            <w:rStyle w:val="Hyperlink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B82586" w:rsidRDefault="00B82586" w:rsidP="00D41195">
      <w:pPr>
        <w:jc w:val="center"/>
        <w:rPr>
          <w:rFonts w:ascii="Arial" w:hAnsi="Arial" w:cs="Arial"/>
          <w:b/>
          <w:bCs/>
        </w:rPr>
      </w:pPr>
      <w:r>
        <w:rPr>
          <w:noProof/>
        </w:rPr>
        <w:pict>
          <v:rect id="_x0000_s1026" style="position:absolute;left:0;text-align:left;margin-left:-6.95pt;margin-top:11.45pt;width:539.25pt;height:184.5pt;z-index:-251662336"/>
        </w:pict>
      </w:r>
    </w:p>
    <w:p w:rsidR="00B82586" w:rsidRDefault="00B82586" w:rsidP="005F06F6">
      <w:pPr>
        <w:jc w:val="center"/>
        <w:rPr>
          <w:rFonts w:ascii="Arial" w:hAnsi="Arial" w:cs="Arial"/>
          <w:b/>
          <w:bCs/>
        </w:rPr>
      </w:pPr>
    </w:p>
    <w:p w:rsidR="00B82586" w:rsidRPr="005F06F6" w:rsidRDefault="00B82586" w:rsidP="005F06F6">
      <w:pPr>
        <w:widowControl w:val="0"/>
        <w:autoSpaceDE w:val="0"/>
        <w:autoSpaceDN w:val="0"/>
        <w:adjustRightInd w:val="0"/>
        <w:spacing w:line="297" w:lineRule="exact"/>
        <w:ind w:right="2193"/>
        <w:jc w:val="center"/>
        <w:rPr>
          <w:rFonts w:ascii="Alfabe Hv Bt" w:hAnsi="Alfabe Hv Bt" w:cs="Alfabe Hv Bt"/>
          <w:b/>
          <w:bCs/>
        </w:rPr>
      </w:pPr>
      <w:r w:rsidRPr="005F06F6">
        <w:rPr>
          <w:rFonts w:ascii="Alfabe Hv Bt" w:hAnsi="Alfabe Hv Bt" w:cs="Alfabe Hv Bt"/>
          <w:b/>
          <w:bCs/>
        </w:rPr>
        <w:t>KARTOPU</w:t>
      </w:r>
    </w:p>
    <w:p w:rsidR="00B82586" w:rsidRPr="005F06F6" w:rsidRDefault="00B82586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rFonts w:ascii="Alfabe Hv Bt" w:hAnsi="Alfabe Hv Bt" w:cs="Alfabe Hv Bt"/>
        </w:rPr>
      </w:pPr>
      <w:r w:rsidRPr="005F06F6">
        <w:rPr>
          <w:rFonts w:ascii="Alfabe Hv Bt Tur" w:hAnsi="Alfabe Hv Bt Tur" w:cs="Alfabe Hv Bt Tur"/>
        </w:rPr>
        <w:t>Kar iki gün aradan sonra tekrar yağmaya başladı. Bugün okul çıkışı bazı arkadaşlar bütün uyarılara rağmen gene sokakta kartopu oyununa daldılar. Bir adam:</w:t>
      </w:r>
    </w:p>
    <w:p w:rsidR="00B82586" w:rsidRPr="005F06F6" w:rsidRDefault="00B82586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rFonts w:ascii="Alfabe Hv Bt" w:hAnsi="Alfabe Hv Bt" w:cs="Alfabe Hv Bt"/>
        </w:rPr>
      </w:pPr>
      <w:r w:rsidRPr="005F06F6">
        <w:rPr>
          <w:rFonts w:ascii="Alfabe Hv Bt Tur" w:hAnsi="Alfabe Hv Bt Tur" w:cs="Alfabe Hv Bt Tur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B82586" w:rsidRPr="005F06F6" w:rsidRDefault="00B82586" w:rsidP="00EB28C4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Alfabe Hv Bt" w:hAnsi="Alfabe Hv Bt" w:cs="Alfabe Hv Bt"/>
        </w:rPr>
      </w:pPr>
      <w:r w:rsidRPr="005F06F6">
        <w:rPr>
          <w:rFonts w:ascii="Alfabe Hv Bt Tur" w:hAnsi="Alfabe Hv Bt Tur" w:cs="Alfabe Hv Bt Tur"/>
        </w:rPr>
        <w:tab/>
        <w:t>- Yardım edin! Kartopu adamın gözüne geldi; gözlüğü kırıldı, diye bağırdı. Yetişkin insanlar o yana doğru koştu. Kartopu oynayan çocuklar kaçarak olay yerinden uzaklaştılar.</w:t>
      </w:r>
    </w:p>
    <w:p w:rsidR="00B82586" w:rsidRPr="00E0639F" w:rsidRDefault="00B82586" w:rsidP="00E0639F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righ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Edmondo De AMICIS                 (Çocuk Kalbi)                                                                                                              </w:t>
      </w:r>
    </w:p>
    <w:p w:rsidR="00B82586" w:rsidRDefault="00B82586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B82586" w:rsidRDefault="00B82586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B82586" w:rsidRPr="005F06F6" w:rsidRDefault="00B82586" w:rsidP="00B527FB">
      <w:pPr>
        <w:ind w:right="-27"/>
        <w:jc w:val="both"/>
        <w:rPr>
          <w:rFonts w:ascii="Alfabe Hv Bt" w:hAnsi="Alfabe Hv Bt" w:cs="Alfabe Hv Bt"/>
          <w:sz w:val="22"/>
          <w:szCs w:val="22"/>
        </w:rPr>
      </w:pPr>
      <w:r w:rsidRPr="005F06F6">
        <w:rPr>
          <w:rFonts w:ascii="Hand writing Mutlu" w:hAnsi="Hand writing Mutlu" w:cs="Hand writing Mutlu"/>
          <w:sz w:val="28"/>
          <w:szCs w:val="28"/>
        </w:rPr>
        <w:t>Aşağıdakibeş soruyu metne göre cevaplayınız.</w:t>
      </w:r>
      <w:r w:rsidRPr="00185098">
        <w:rPr>
          <w:rFonts w:ascii="Alfabe Hv Bt" w:hAnsi="Alfabe Hv Bt" w:cs="Alfabe Hv Bt"/>
          <w:sz w:val="28"/>
          <w:szCs w:val="28"/>
        </w:rPr>
        <w:t>(</w:t>
      </w:r>
      <w:r w:rsidRPr="005F06F6">
        <w:rPr>
          <w:rFonts w:ascii="Alfabe Hv Bt" w:hAnsi="Alfabe Hv Bt" w:cs="Alfabe Hv Bt"/>
          <w:sz w:val="22"/>
          <w:szCs w:val="22"/>
        </w:rPr>
        <w:t>5x5=25 puan)</w:t>
      </w:r>
    </w:p>
    <w:p w:rsidR="00B82586" w:rsidRPr="005F06F6" w:rsidRDefault="00B82586" w:rsidP="00B527FB">
      <w:pPr>
        <w:ind w:right="-27"/>
        <w:jc w:val="both"/>
        <w:rPr>
          <w:rFonts w:ascii="Alfabe Hv Bt" w:hAnsi="Alfabe Hv Bt" w:cs="Alfabe Hv Bt"/>
        </w:rPr>
      </w:pPr>
    </w:p>
    <w:p w:rsidR="00B82586" w:rsidRPr="005F06F6" w:rsidRDefault="00B82586" w:rsidP="002E425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1.</w:t>
      </w:r>
      <w:r w:rsidRPr="005F06F6">
        <w:rPr>
          <w:rFonts w:ascii="Alfabe Hv Bt Tur" w:hAnsi="Alfabe Hv Bt Tur" w:cs="Alfabe Hv Bt Tur"/>
          <w:sz w:val="22"/>
          <w:szCs w:val="22"/>
        </w:rPr>
        <w:t xml:space="preserve">Kar ne zaman yağmaya başlamış? </w:t>
      </w: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2.</w:t>
      </w:r>
      <w:r w:rsidRPr="005F06F6">
        <w:rPr>
          <w:rFonts w:ascii="Alfabe Hv Bt Tur" w:hAnsi="Alfabe Hv Bt Tur" w:cs="Alfabe Hv Bt Tur"/>
          <w:sz w:val="22"/>
          <w:szCs w:val="22"/>
        </w:rPr>
        <w:t>Çocuklar uyarılara rağmen ne oynuyorlar?</w:t>
      </w: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3.</w:t>
      </w:r>
      <w:r w:rsidRPr="005F06F6">
        <w:rPr>
          <w:rFonts w:ascii="Alfabe Hv Bt Tur" w:hAnsi="Alfabe Hv Bt Tur" w:cs="Alfabe Hv Bt Tur"/>
          <w:sz w:val="22"/>
          <w:szCs w:val="22"/>
        </w:rPr>
        <w:t>Kim "Yapmayın yaramazlar! Kartopları gözünüze gelebilir." diye bağırıyor</w:t>
      </w:r>
      <w:r w:rsidRPr="005F06F6">
        <w:rPr>
          <w:rFonts w:ascii="Alfabe Hv Bt Tur" w:hAnsi="Alfabe Hv Bt Tur" w:cs="Alfabe Hv Bt Tur"/>
          <w:sz w:val="22"/>
          <w:szCs w:val="22"/>
        </w:rPr>
        <w:softHyphen/>
        <w:t xml:space="preserve">muş? </w:t>
      </w:r>
    </w:p>
    <w:p w:rsidR="00B82586" w:rsidRPr="005F06F6" w:rsidRDefault="00B82586" w:rsidP="004C3671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4.</w:t>
      </w:r>
      <w:r w:rsidRPr="005F06F6">
        <w:rPr>
          <w:rFonts w:ascii="Alfabe Hv Bt Tur" w:hAnsi="Alfabe Hv Bt Tur" w:cs="Alfabe Hv Bt Tur"/>
          <w:sz w:val="22"/>
          <w:szCs w:val="22"/>
        </w:rPr>
        <w:t>Şapkası başından düşen adam elini niçin yüzüne kapatmış?</w:t>
      </w:r>
    </w:p>
    <w:p w:rsidR="00B82586" w:rsidRPr="005F06F6" w:rsidRDefault="00B82586" w:rsidP="004C3671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82586" w:rsidRPr="005F06F6" w:rsidRDefault="00B82586" w:rsidP="004C3671">
      <w:pPr>
        <w:rPr>
          <w:rFonts w:ascii="Alfabe Hv Bt" w:hAnsi="Alfabe Hv Bt" w:cs="Alfabe Hv Bt"/>
          <w:sz w:val="22"/>
          <w:szCs w:val="22"/>
        </w:rPr>
      </w:pPr>
    </w:p>
    <w:p w:rsidR="00B82586" w:rsidRPr="005F06F6" w:rsidRDefault="00B82586" w:rsidP="00B527FB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5.</w:t>
      </w:r>
      <w:r w:rsidRPr="005F06F6">
        <w:rPr>
          <w:rFonts w:ascii="Alfabe Hv Bt Tur" w:hAnsi="Alfabe Hv Bt Tur" w:cs="Alfabe Hv Bt Tur"/>
          <w:sz w:val="22"/>
          <w:szCs w:val="22"/>
        </w:rPr>
        <w:t>Kartopu oynayan çocuklar olay yerin</w:t>
      </w:r>
      <w:r w:rsidRPr="005F06F6">
        <w:rPr>
          <w:rFonts w:ascii="Alfabe Hv Bt Tur" w:hAnsi="Alfabe Hv Bt Tur" w:cs="Alfabe Hv Bt Tur"/>
          <w:sz w:val="22"/>
          <w:szCs w:val="22"/>
        </w:rPr>
        <w:softHyphen/>
        <w:t>den nasıl uzaklaştılar?</w:t>
      </w:r>
    </w:p>
    <w:p w:rsidR="00B82586" w:rsidRPr="005F06F6" w:rsidRDefault="00B82586" w:rsidP="004C3671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82586" w:rsidRPr="005F06F6" w:rsidRDefault="00B82586" w:rsidP="004C3671">
      <w:pPr>
        <w:rPr>
          <w:rFonts w:ascii="Alfabe Hv Bt" w:hAnsi="Alfabe Hv Bt" w:cs="Alfabe Hv Bt"/>
          <w:sz w:val="22"/>
          <w:szCs w:val="22"/>
        </w:rPr>
      </w:pPr>
    </w:p>
    <w:p w:rsidR="00B82586" w:rsidRDefault="00B82586" w:rsidP="004C3671">
      <w:pPr>
        <w:jc w:val="both"/>
        <w:rPr>
          <w:rFonts w:ascii="Alfabe Hv Bt" w:hAnsi="Alfabe Hv Bt" w:cs="Alfabe Hv Bt"/>
          <w:b/>
          <w:bCs/>
          <w:sz w:val="22"/>
          <w:szCs w:val="22"/>
        </w:rPr>
      </w:pPr>
    </w:p>
    <w:p w:rsidR="00B82586" w:rsidRDefault="00B82586" w:rsidP="00385A83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6</w:t>
      </w:r>
      <w:bookmarkStart w:id="1" w:name="OLE_LINK37"/>
      <w:bookmarkStart w:id="2" w:name="OLE_LINK38"/>
      <w:r w:rsidRPr="005F06F6">
        <w:rPr>
          <w:rFonts w:ascii="Alfabe Hv Bt" w:hAnsi="Alfabe Hv Bt" w:cs="Alfabe Hv Bt"/>
          <w:b/>
          <w:bCs/>
          <w:sz w:val="22"/>
          <w:szCs w:val="22"/>
        </w:rPr>
        <w:t>.</w:t>
      </w:r>
      <w:r w:rsidRPr="005F06F6">
        <w:rPr>
          <w:rFonts w:ascii="Alfabe Hv Bt" w:hAnsi="Alfabe Hv Bt" w:cs="Alfabe Hv Bt"/>
          <w:sz w:val="22"/>
          <w:szCs w:val="22"/>
        </w:rPr>
        <w:t>A</w:t>
      </w:r>
      <w:r w:rsidRPr="005F06F6">
        <w:rPr>
          <w:rFonts w:ascii="Alfabe Hv Bt Tur" w:hAnsi="Alfabe Hv Bt Tur" w:cs="Alfabe Hv Bt Tur"/>
          <w:sz w:val="22"/>
          <w:szCs w:val="22"/>
        </w:rPr>
        <w:t xml:space="preserve">şağıdaki </w:t>
      </w:r>
      <w:r>
        <w:rPr>
          <w:rFonts w:ascii="Alfabe Hv Bt Tur" w:hAnsi="Alfabe Hv Bt Tur" w:cs="Alfabe Hv Bt Tur"/>
          <w:sz w:val="22"/>
          <w:szCs w:val="22"/>
        </w:rPr>
        <w:t xml:space="preserve">kutucuklarda boş bırakılan bölümleri, kelimelerin eş ya da zıt anlamlarını yazarak tamamlayınız. </w:t>
      </w:r>
      <w:bookmarkEnd w:id="1"/>
      <w:bookmarkEnd w:id="2"/>
      <w:r w:rsidRPr="005F06F6">
        <w:rPr>
          <w:rFonts w:ascii="Alfabe Hv Bt" w:hAnsi="Alfabe Hv Bt" w:cs="Alfabe Hv Bt"/>
          <w:sz w:val="22"/>
          <w:szCs w:val="22"/>
        </w:rPr>
        <w:t>(10 puan)</w:t>
      </w:r>
    </w:p>
    <w:p w:rsidR="00B82586" w:rsidRDefault="00B82586" w:rsidP="004C3671">
      <w:pPr>
        <w:jc w:val="both"/>
        <w:rPr>
          <w:rFonts w:ascii="Alfabe Hv Bt" w:hAnsi="Alfabe Hv Bt" w:cs="Alfabe Hv Bt"/>
          <w:sz w:val="22"/>
          <w:szCs w:val="22"/>
        </w:rPr>
      </w:pPr>
    </w:p>
    <w:tbl>
      <w:tblPr>
        <w:tblW w:w="79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1"/>
        <w:gridCol w:w="1466"/>
        <w:gridCol w:w="1843"/>
        <w:gridCol w:w="1559"/>
        <w:gridCol w:w="1559"/>
      </w:tblGrid>
      <w:tr w:rsidR="00B82586">
        <w:tc>
          <w:tcPr>
            <w:tcW w:w="2977" w:type="dxa"/>
            <w:gridSpan w:val="2"/>
          </w:tcPr>
          <w:p w:rsidR="00B82586" w:rsidRPr="005E26D8" w:rsidRDefault="00B82586" w:rsidP="005E26D8">
            <w:pPr>
              <w:jc w:val="center"/>
              <w:rPr>
                <w:rFonts w:ascii="Alfabe Hv Bt" w:hAnsi="Alfabe Hv Bt" w:cs="Alfabe Hv Bt"/>
              </w:rPr>
            </w:pPr>
            <w:r w:rsidRPr="005E26D8">
              <w:rPr>
                <w:rFonts w:ascii="Alfabe Hv Bt Tur" w:hAnsi="Alfabe Hv Bt Tur" w:cs="Alfabe Hv Bt Tur"/>
              </w:rPr>
              <w:t>Eş Anlam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3118" w:type="dxa"/>
            <w:gridSpan w:val="2"/>
          </w:tcPr>
          <w:p w:rsidR="00B82586" w:rsidRPr="005E26D8" w:rsidRDefault="00B82586" w:rsidP="005E26D8">
            <w:pPr>
              <w:jc w:val="center"/>
              <w:rPr>
                <w:rFonts w:ascii="Alfabe Hv Bt" w:hAnsi="Alfabe Hv Bt" w:cs="Alfabe Hv Bt"/>
              </w:rPr>
            </w:pPr>
            <w:r w:rsidRPr="005E26D8">
              <w:rPr>
                <w:rFonts w:ascii="Alfabe Hv Bt Tur" w:hAnsi="Alfabe Hv Bt Tur" w:cs="Alfabe Hv Bt Tur"/>
              </w:rPr>
              <w:t>Zıt Anlam</w:t>
            </w:r>
          </w:p>
        </w:tc>
      </w:tr>
      <w:tr w:rsidR="00B82586">
        <w:tc>
          <w:tcPr>
            <w:tcW w:w="1511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sene</w:t>
            </w:r>
          </w:p>
        </w:tc>
        <w:tc>
          <w:tcPr>
            <w:tcW w:w="1466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843" w:type="dxa"/>
            <w:vMerge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cevap</w:t>
            </w: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  <w:sz w:val="22"/>
                <w:szCs w:val="22"/>
              </w:rPr>
            </w:pPr>
          </w:p>
        </w:tc>
      </w:tr>
      <w:tr w:rsidR="00B82586">
        <w:tc>
          <w:tcPr>
            <w:tcW w:w="1511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ad</w:t>
            </w:r>
          </w:p>
        </w:tc>
        <w:tc>
          <w:tcPr>
            <w:tcW w:w="1466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843" w:type="dxa"/>
            <w:vMerge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ucuz</w:t>
            </w: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  <w:sz w:val="22"/>
                <w:szCs w:val="22"/>
              </w:rPr>
            </w:pPr>
          </w:p>
        </w:tc>
      </w:tr>
      <w:tr w:rsidR="00B82586">
        <w:tc>
          <w:tcPr>
            <w:tcW w:w="1511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konuk</w:t>
            </w:r>
          </w:p>
        </w:tc>
        <w:tc>
          <w:tcPr>
            <w:tcW w:w="1466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843" w:type="dxa"/>
            <w:vMerge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sert</w:t>
            </w: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  <w:sz w:val="22"/>
                <w:szCs w:val="22"/>
              </w:rPr>
            </w:pPr>
          </w:p>
        </w:tc>
      </w:tr>
      <w:tr w:rsidR="00B82586">
        <w:tc>
          <w:tcPr>
            <w:tcW w:w="1511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yurt</w:t>
            </w:r>
          </w:p>
        </w:tc>
        <w:tc>
          <w:tcPr>
            <w:tcW w:w="1466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843" w:type="dxa"/>
            <w:vMerge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 Tur" w:hAnsi="Alfabe Hv Bt Tur" w:cs="Alfabe Hv Bt Tur"/>
              </w:rPr>
              <w:t>çalışkan</w:t>
            </w: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  <w:sz w:val="22"/>
                <w:szCs w:val="22"/>
              </w:rPr>
            </w:pPr>
          </w:p>
        </w:tc>
      </w:tr>
      <w:tr w:rsidR="00B82586">
        <w:tc>
          <w:tcPr>
            <w:tcW w:w="1511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rüya</w:t>
            </w:r>
          </w:p>
        </w:tc>
        <w:tc>
          <w:tcPr>
            <w:tcW w:w="1466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</w:rPr>
            </w:pPr>
            <w:r w:rsidRPr="005E26D8">
              <w:rPr>
                <w:rFonts w:ascii="Alfabe Hv Bt" w:hAnsi="Alfabe Hv Bt" w:cs="Alfabe Hv Bt"/>
              </w:rPr>
              <w:t>dost</w:t>
            </w:r>
          </w:p>
        </w:tc>
        <w:tc>
          <w:tcPr>
            <w:tcW w:w="1559" w:type="dxa"/>
          </w:tcPr>
          <w:p w:rsidR="00B82586" w:rsidRPr="005E26D8" w:rsidRDefault="00B82586" w:rsidP="005E26D8">
            <w:pPr>
              <w:jc w:val="both"/>
              <w:rPr>
                <w:rFonts w:ascii="Alfabe Hv Bt" w:hAnsi="Alfabe Hv Bt" w:cs="Alfabe Hv Bt"/>
                <w:sz w:val="22"/>
                <w:szCs w:val="22"/>
              </w:rPr>
            </w:pPr>
          </w:p>
        </w:tc>
      </w:tr>
    </w:tbl>
    <w:p w:rsidR="00B82586" w:rsidRDefault="00B82586" w:rsidP="004C3671">
      <w:pPr>
        <w:jc w:val="both"/>
        <w:rPr>
          <w:rFonts w:ascii="Alfabe Hv Bt" w:hAnsi="Alfabe Hv Bt" w:cs="Alfabe Hv Bt"/>
          <w:sz w:val="22"/>
          <w:szCs w:val="22"/>
        </w:rPr>
      </w:pPr>
    </w:p>
    <w:p w:rsidR="00B82586" w:rsidRDefault="00B82586" w:rsidP="004C3671">
      <w:pPr>
        <w:jc w:val="both"/>
        <w:rPr>
          <w:rFonts w:ascii="Alfabe Hv Bt" w:hAnsi="Alfabe Hv Bt" w:cs="Alfabe Hv Bt"/>
          <w:sz w:val="22"/>
          <w:szCs w:val="22"/>
        </w:rPr>
      </w:pPr>
    </w:p>
    <w:p w:rsidR="00B82586" w:rsidRPr="005F06F6" w:rsidRDefault="00B82586" w:rsidP="00AD302F">
      <w:pPr>
        <w:jc w:val="both"/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7.</w:t>
      </w:r>
      <w:r w:rsidRPr="005F06F6">
        <w:rPr>
          <w:rFonts w:ascii="Alfabe Hv Bt Tur" w:hAnsi="Alfabe Hv Bt Tur" w:cs="Alfabe Hv Bt Tur"/>
          <w:sz w:val="22"/>
          <w:szCs w:val="22"/>
        </w:rPr>
        <w:t xml:space="preserve"> Aşağıdaki kelimeleri sözlük sırasına göre diziniz.(5 puan)</w:t>
      </w:r>
    </w:p>
    <w:p w:rsidR="00B82586" w:rsidRDefault="00B82586" w:rsidP="008F070A">
      <w:pPr>
        <w:rPr>
          <w:rFonts w:ascii="Alfabe Hv Bt" w:hAnsi="Alfabe Hv Bt" w:cs="Alfabe Hv Bt"/>
          <w:sz w:val="22"/>
          <w:szCs w:val="22"/>
        </w:rPr>
      </w:pPr>
      <w:r>
        <w:rPr>
          <w:noProof/>
        </w:rPr>
        <w:pict>
          <v:rect id="_x0000_s1027" style="position:absolute;margin-left:441.55pt;margin-top:12.85pt;width:61.5pt;height:16.5pt;z-index:251659264"/>
        </w:pict>
      </w:r>
      <w:r>
        <w:rPr>
          <w:noProof/>
        </w:rPr>
        <w:pict>
          <v:rect id="_x0000_s1028" style="position:absolute;margin-left:375.55pt;margin-top:12.85pt;width:61.5pt;height:16.5pt;z-index:251658240"/>
        </w:pict>
      </w:r>
      <w:r>
        <w:rPr>
          <w:noProof/>
        </w:rPr>
        <w:pict>
          <v:rect id="_x0000_s1029" style="position:absolute;margin-left:309.55pt;margin-top:12.85pt;width:61.5pt;height:16.5pt;z-index:251657216"/>
        </w:pict>
      </w:r>
      <w:r>
        <w:rPr>
          <w:noProof/>
        </w:rPr>
        <w:pict>
          <v:rect id="_x0000_s1030" style="position:absolute;margin-left:243.55pt;margin-top:12.85pt;width:61.5pt;height:16.5pt;z-index:251656192"/>
        </w:pict>
      </w:r>
      <w:r>
        <w:rPr>
          <w:noProof/>
        </w:rPr>
        <w:pict>
          <v:rect id="_x0000_s1031" style="position:absolute;margin-left:177.55pt;margin-top:12.85pt;width:61.5pt;height:16.5pt;z-index:251655168"/>
        </w:pict>
      </w:r>
    </w:p>
    <w:p w:rsidR="00B82586" w:rsidRPr="005F06F6" w:rsidRDefault="00B82586" w:rsidP="008F070A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 Tur" w:hAnsi="Alfabe Hv Bt Tur" w:cs="Alfabe Hv Bt Tur"/>
          <w:sz w:val="22"/>
          <w:szCs w:val="22"/>
        </w:rPr>
        <w:t>Ekmek, erik, elma, etiket, eşya</w:t>
      </w:r>
      <w:r>
        <w:rPr>
          <w:rFonts w:ascii="Alfabe Hv Bt" w:hAnsi="Alfabe Hv Bt" w:cs="Alfabe Hv Bt"/>
          <w:sz w:val="22"/>
          <w:szCs w:val="22"/>
        </w:rPr>
        <w:tab/>
      </w:r>
    </w:p>
    <w:p w:rsidR="00B82586" w:rsidRDefault="00B82586" w:rsidP="008F070A">
      <w:pPr>
        <w:jc w:val="both"/>
        <w:rPr>
          <w:rFonts w:ascii="Alfabe Hv Bt" w:hAnsi="Alfabe Hv Bt" w:cs="Alfabe Hv Bt"/>
          <w:b/>
          <w:bCs/>
          <w:sz w:val="22"/>
          <w:szCs w:val="22"/>
        </w:rPr>
      </w:pPr>
    </w:p>
    <w:p w:rsidR="00B82586" w:rsidRPr="008F070A" w:rsidRDefault="00B82586" w:rsidP="008F070A">
      <w:pPr>
        <w:jc w:val="both"/>
        <w:rPr>
          <w:rFonts w:ascii="Alfabe Hv Bt" w:hAnsi="Alfabe Hv Bt" w:cs="Alfabe Hv Bt"/>
          <w:b/>
          <w:bCs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8.</w:t>
      </w:r>
      <w:r>
        <w:rPr>
          <w:rFonts w:ascii="Alfabe Hv Bt Tur" w:hAnsi="Alfabe Hv Bt Tur" w:cs="Alfabe Hv Bt Tur"/>
          <w:b/>
          <w:bCs/>
          <w:sz w:val="22"/>
          <w:szCs w:val="22"/>
        </w:rPr>
        <w:t>Aşağıdaki ifadelerde geçen ismin hal eki almış sözcüklerin altını çiziniz.</w:t>
      </w:r>
      <w:r>
        <w:rPr>
          <w:rFonts w:ascii="Alfabe Hv Bt" w:hAnsi="Alfabe Hv Bt" w:cs="Alfabe Hv Bt"/>
          <w:b/>
          <w:bCs/>
          <w:sz w:val="22"/>
          <w:szCs w:val="22"/>
        </w:rPr>
        <w:t xml:space="preserve"> (10 puan)</w:t>
      </w:r>
    </w:p>
    <w:p w:rsidR="00B82586" w:rsidRPr="008F070A" w:rsidRDefault="00B82586" w:rsidP="008F070A">
      <w:pPr>
        <w:rPr>
          <w:rFonts w:ascii="Alfabe Hv Bt" w:hAnsi="Alfabe Hv Bt" w:cs="Alfabe Hv Bt"/>
          <w:sz w:val="22"/>
          <w:szCs w:val="22"/>
        </w:rPr>
      </w:pPr>
      <w:r>
        <w:rPr>
          <w:rFonts w:ascii="Alfabe Hv Bt Tur" w:hAnsi="Alfabe Hv Bt Tur" w:cs="Alfabe Hv Bt Tur"/>
          <w:sz w:val="22"/>
          <w:szCs w:val="22"/>
        </w:rPr>
        <w:tab/>
        <w:t>Evden çıkar çıkmaz Aslı’ya rastladım.</w:t>
      </w:r>
    </w:p>
    <w:p w:rsidR="00B82586" w:rsidRPr="008F070A" w:rsidRDefault="00B82586" w:rsidP="008F070A">
      <w:pPr>
        <w:rPr>
          <w:rFonts w:ascii="Alfabe Hv Bt" w:hAnsi="Alfabe Hv Bt" w:cs="Alfabe Hv Bt"/>
          <w:sz w:val="22"/>
          <w:szCs w:val="22"/>
        </w:rPr>
      </w:pPr>
      <w:r>
        <w:rPr>
          <w:rFonts w:ascii="Alfabe Hv Bt Tur" w:hAnsi="Alfabe Hv Bt Tur" w:cs="Alfabe Hv Bt Tur"/>
          <w:sz w:val="22"/>
          <w:szCs w:val="22"/>
        </w:rPr>
        <w:tab/>
        <w:t>Minik kuş kafesten uçtu.</w:t>
      </w:r>
    </w:p>
    <w:p w:rsidR="00B82586" w:rsidRPr="008F070A" w:rsidRDefault="00B82586" w:rsidP="008F070A">
      <w:pPr>
        <w:rPr>
          <w:rFonts w:ascii="Alfabe Hv Bt" w:hAnsi="Alfabe Hv Bt" w:cs="Alfabe Hv Bt"/>
          <w:sz w:val="22"/>
          <w:szCs w:val="22"/>
        </w:rPr>
      </w:pPr>
      <w:r>
        <w:rPr>
          <w:rFonts w:ascii="Alfabe Hv Bt" w:hAnsi="Alfabe Hv Bt" w:cs="Alfabe Hv Bt"/>
          <w:sz w:val="22"/>
          <w:szCs w:val="22"/>
        </w:rPr>
        <w:tab/>
      </w:r>
      <w:r>
        <w:rPr>
          <w:rFonts w:ascii="Alfabe Hv Bt Tur" w:hAnsi="Alfabe Hv Bt Tur" w:cs="Alfabe Hv Bt Tur"/>
          <w:sz w:val="22"/>
          <w:szCs w:val="22"/>
        </w:rPr>
        <w:t>Annesinden, babasından, kardeşinden haber alamadı.</w:t>
      </w:r>
    </w:p>
    <w:p w:rsidR="00B82586" w:rsidRDefault="00B82586" w:rsidP="008F070A">
      <w:pPr>
        <w:rPr>
          <w:rFonts w:ascii="Alfabe Hv Bt" w:hAnsi="Alfabe Hv Bt" w:cs="Alfabe Hv Bt"/>
          <w:sz w:val="22"/>
          <w:szCs w:val="22"/>
        </w:rPr>
      </w:pPr>
      <w:r>
        <w:rPr>
          <w:rFonts w:ascii="Alfabe Hv Bt Tur" w:hAnsi="Alfabe Hv Bt Tur" w:cs="Alfabe Hv Bt Tur"/>
          <w:sz w:val="22"/>
          <w:szCs w:val="22"/>
        </w:rPr>
        <w:tab/>
        <w:t>İzlediğim filmden çok etkilendi.</w:t>
      </w:r>
    </w:p>
    <w:p w:rsidR="00B82586" w:rsidRPr="008F070A" w:rsidRDefault="00B82586" w:rsidP="008F070A">
      <w:pPr>
        <w:rPr>
          <w:rFonts w:ascii="Alfabe Hv Bt" w:hAnsi="Alfabe Hv Bt" w:cs="Alfabe Hv Bt"/>
          <w:sz w:val="22"/>
          <w:szCs w:val="22"/>
        </w:rPr>
      </w:pPr>
      <w:r>
        <w:rPr>
          <w:rFonts w:ascii="Alfabe Hv Bt Tur" w:hAnsi="Alfabe Hv Bt Tur" w:cs="Alfabe Hv Bt Tur"/>
          <w:sz w:val="22"/>
          <w:szCs w:val="22"/>
        </w:rPr>
        <w:tab/>
        <w:t>Televizyonda en sevdiğim belgesel var.</w:t>
      </w:r>
    </w:p>
    <w:p w:rsidR="00B82586" w:rsidRDefault="00B82586" w:rsidP="004C3671">
      <w:pPr>
        <w:jc w:val="both"/>
        <w:rPr>
          <w:rFonts w:ascii="Alfabe Hv Bt" w:hAnsi="Alfabe Hv Bt" w:cs="Alfabe Hv Bt"/>
          <w:sz w:val="22"/>
          <w:szCs w:val="22"/>
        </w:rPr>
      </w:pPr>
    </w:p>
    <w:p w:rsidR="00B82586" w:rsidRDefault="00B82586" w:rsidP="005F06F6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9.</w:t>
      </w:r>
      <w:r>
        <w:rPr>
          <w:rFonts w:ascii="Alfabe Hv Bt Tur" w:hAnsi="Alfabe Hv Bt Tur" w:cs="Alfabe Hv Bt Tur"/>
          <w:sz w:val="22"/>
          <w:szCs w:val="22"/>
        </w:rPr>
        <w:t>Aşağıdaki ifadeleri neden-sonuç ilişkisi kuracak şekilde tamamlayınız.</w:t>
      </w:r>
      <w:r w:rsidRPr="005F06F6">
        <w:rPr>
          <w:rFonts w:ascii="Alfabe Hv Bt" w:hAnsi="Alfabe Hv Bt" w:cs="Alfabe Hv Bt"/>
          <w:sz w:val="22"/>
          <w:szCs w:val="22"/>
        </w:rPr>
        <w:t>( 10 puan )</w:t>
      </w:r>
    </w:p>
    <w:p w:rsidR="00B82586" w:rsidRPr="005F06F6" w:rsidRDefault="00B82586" w:rsidP="005F06F6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ab/>
      </w:r>
      <w:r>
        <w:rPr>
          <w:rFonts w:ascii="Alfabe Hv Bt Tur" w:hAnsi="Alfabe Hv Bt Tur" w:cs="Alfabe Hv Bt Tur"/>
          <w:sz w:val="22"/>
          <w:szCs w:val="22"/>
        </w:rPr>
        <w:t xml:space="preserve">Maç yaptığımız için </w:t>
      </w:r>
      <w:r>
        <w:rPr>
          <w:rFonts w:ascii="Alfabe Hv Bt" w:hAnsi="Alfabe Hv Bt" w:cs="Alfabe Hv Bt"/>
          <w:sz w:val="22"/>
          <w:szCs w:val="22"/>
        </w:rPr>
        <w:t>………………………………………………………………….</w:t>
      </w:r>
    </w:p>
    <w:p w:rsidR="00B82586" w:rsidRPr="005F06F6" w:rsidRDefault="00B82586" w:rsidP="005F06F6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ab/>
      </w:r>
      <w:r>
        <w:rPr>
          <w:rFonts w:ascii="Alfabe Hv Bt" w:hAnsi="Alfabe Hv Bt" w:cs="Alfabe Hv Bt"/>
          <w:sz w:val="22"/>
          <w:szCs w:val="22"/>
        </w:rPr>
        <w:t>Defterimi evde unuttum, bu yüzden ………………………………..……………..</w:t>
      </w:r>
    </w:p>
    <w:p w:rsidR="00B82586" w:rsidRPr="005F06F6" w:rsidRDefault="00B82586" w:rsidP="005F06F6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ab/>
      </w:r>
      <w:r>
        <w:rPr>
          <w:rFonts w:ascii="Alfabe Hv Bt" w:hAnsi="Alfabe Hv Bt" w:cs="Alfabe Hv Bt"/>
          <w:sz w:val="22"/>
          <w:szCs w:val="22"/>
        </w:rPr>
        <w:t>Gölü yedik çünkü …………………………………………………………………..…</w:t>
      </w:r>
    </w:p>
    <w:p w:rsidR="00B82586" w:rsidRPr="005F06F6" w:rsidRDefault="00B82586" w:rsidP="005F06F6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ab/>
      </w:r>
      <w:r>
        <w:rPr>
          <w:rFonts w:ascii="Alfabe Hv Bt" w:hAnsi="Alfabe Hv Bt" w:cs="Alfabe Hv Bt"/>
          <w:sz w:val="22"/>
          <w:szCs w:val="22"/>
        </w:rPr>
        <w:t>Elektrikler kesildi, bu nedenle ............................................................................</w:t>
      </w:r>
    </w:p>
    <w:p w:rsidR="00B82586" w:rsidRPr="005F06F6" w:rsidRDefault="00B82586" w:rsidP="005F06F6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ab/>
      </w:r>
      <w:r>
        <w:rPr>
          <w:rFonts w:ascii="Alfabe Hv Bt Tur" w:hAnsi="Alfabe Hv Bt Tur" w:cs="Alfabe Hv Bt Tur"/>
          <w:sz w:val="22"/>
          <w:szCs w:val="22"/>
        </w:rPr>
        <w:t>Arkadaşlar gel</w:t>
      </w:r>
      <w:r>
        <w:rPr>
          <w:rFonts w:ascii="Alfabe Hv Bt" w:hAnsi="Alfabe Hv Bt" w:cs="Alfabe Hv Bt"/>
          <w:sz w:val="22"/>
          <w:szCs w:val="22"/>
        </w:rPr>
        <w:t>medi, bunu sonucunda ………………………………………...…..</w:t>
      </w:r>
    </w:p>
    <w:p w:rsidR="00B82586" w:rsidRPr="005F06F6" w:rsidRDefault="00B82586" w:rsidP="005F06F6">
      <w:pPr>
        <w:rPr>
          <w:rFonts w:ascii="Alfabe Hv Bt" w:hAnsi="Alfabe Hv Bt" w:cs="Alfabe Hv Bt"/>
          <w:sz w:val="22"/>
          <w:szCs w:val="22"/>
        </w:rPr>
      </w:pPr>
    </w:p>
    <w:p w:rsidR="00B82586" w:rsidRPr="005F06F6" w:rsidRDefault="00B82586" w:rsidP="0060067A">
      <w:pPr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b/>
          <w:bCs/>
          <w:sz w:val="22"/>
          <w:szCs w:val="22"/>
        </w:rPr>
        <w:t>10.</w:t>
      </w:r>
      <w:r w:rsidRPr="005F06F6">
        <w:rPr>
          <w:rFonts w:ascii="Alfabe Hv Bt" w:hAnsi="Alfabe Hv Bt" w:cs="Alfabe Hv Bt"/>
          <w:sz w:val="22"/>
          <w:szCs w:val="22"/>
        </w:rPr>
        <w:t>A</w:t>
      </w:r>
      <w:r w:rsidRPr="005F06F6">
        <w:rPr>
          <w:rFonts w:ascii="Alfabe Hv Bt Tur" w:hAnsi="Alfabe Hv Bt Tur" w:cs="Alfabe Hv Bt Tur"/>
          <w:sz w:val="22"/>
          <w:szCs w:val="22"/>
        </w:rPr>
        <w:t>şağıdaki cümlelerde doğru olanların başına D, yanlış olanların başına Y yazınız</w:t>
      </w:r>
      <w:r w:rsidRPr="005F06F6">
        <w:rPr>
          <w:rFonts w:ascii="Alfabe Hv Bt" w:hAnsi="Alfabe Hv Bt" w:cs="Alfabe Hv Bt"/>
          <w:sz w:val="22"/>
          <w:szCs w:val="22"/>
        </w:rPr>
        <w:t>.(10 puan)</w:t>
      </w:r>
    </w:p>
    <w:p w:rsidR="00B82586" w:rsidRPr="005F06F6" w:rsidRDefault="00B82586" w:rsidP="00770A0D">
      <w:pPr>
        <w:ind w:firstLine="708"/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(</w:t>
      </w:r>
      <w:r>
        <w:rPr>
          <w:rFonts w:ascii="Alfabe Hv Bt" w:hAnsi="Alfabe Hv Bt" w:cs="Alfabe Hv Bt"/>
          <w:sz w:val="22"/>
          <w:szCs w:val="22"/>
        </w:rPr>
        <w:t>….</w:t>
      </w:r>
      <w:r w:rsidRPr="005F06F6">
        <w:rPr>
          <w:rFonts w:ascii="Alfabe Hv Bt" w:hAnsi="Alfabe Hv Bt" w:cs="Alfabe Hv Bt"/>
          <w:sz w:val="22"/>
          <w:szCs w:val="22"/>
        </w:rPr>
        <w:t xml:space="preserve">) </w:t>
      </w:r>
      <w:r w:rsidRPr="005F06F6">
        <w:rPr>
          <w:rFonts w:ascii="Alfabe Hv Bt Tur" w:hAnsi="Alfabe Hv Bt Tur" w:cs="Alfabe Hv Bt Tur"/>
          <w:sz w:val="22"/>
          <w:szCs w:val="22"/>
        </w:rPr>
        <w:t>Bir gün 24 saattir. Cümlesi öznel yargı belirtir.</w:t>
      </w:r>
    </w:p>
    <w:p w:rsidR="00B82586" w:rsidRPr="005F06F6" w:rsidRDefault="00B82586" w:rsidP="00770A0D">
      <w:pPr>
        <w:ind w:firstLine="708"/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(</w:t>
      </w:r>
      <w:r>
        <w:rPr>
          <w:rFonts w:ascii="Alfabe Hv Bt" w:hAnsi="Alfabe Hv Bt" w:cs="Alfabe Hv Bt"/>
          <w:sz w:val="22"/>
          <w:szCs w:val="22"/>
        </w:rPr>
        <w:t>….</w:t>
      </w:r>
      <w:r w:rsidRPr="005F06F6">
        <w:rPr>
          <w:rFonts w:ascii="Alfabe Hv Bt Tur" w:hAnsi="Alfabe Hv Bt Tur" w:cs="Alfabe Hv Bt Tur"/>
          <w:sz w:val="22"/>
          <w:szCs w:val="22"/>
        </w:rPr>
        <w:t>) Canan da senin kaleminden almış. Cümlesinde –de sözcüğü doğru yazılmıştır.</w:t>
      </w:r>
    </w:p>
    <w:p w:rsidR="00B82586" w:rsidRPr="005F06F6" w:rsidRDefault="00B82586" w:rsidP="00770A0D">
      <w:pPr>
        <w:ind w:firstLine="708"/>
        <w:rPr>
          <w:rFonts w:ascii="Alfabe Hv Bt" w:hAnsi="Alfabe Hv Bt" w:cs="Alfabe Hv Bt"/>
          <w:sz w:val="22"/>
          <w:szCs w:val="22"/>
        </w:rPr>
      </w:pPr>
      <w:r>
        <w:rPr>
          <w:rFonts w:ascii="Alfabe Hv Bt" w:hAnsi="Alfabe Hv Bt" w:cs="Alfabe Hv Bt"/>
          <w:sz w:val="22"/>
          <w:szCs w:val="22"/>
        </w:rPr>
        <w:t xml:space="preserve">(….) </w:t>
      </w:r>
      <w:r w:rsidRPr="005F06F6">
        <w:rPr>
          <w:rFonts w:ascii="Alfabe Hv Bt Tur" w:hAnsi="Alfabe Hv Bt Tur" w:cs="Alfabe Hv Bt Tur"/>
          <w:sz w:val="22"/>
          <w:szCs w:val="22"/>
        </w:rPr>
        <w:t>Gece gündüz ders çalışıyor. Cümlesinde eş anlamlı kelimeler kullanılmıştır.</w:t>
      </w:r>
    </w:p>
    <w:p w:rsidR="00B82586" w:rsidRPr="005F06F6" w:rsidRDefault="00B82586" w:rsidP="00770A0D">
      <w:pPr>
        <w:ind w:firstLine="708"/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(</w:t>
      </w:r>
      <w:r>
        <w:rPr>
          <w:rFonts w:ascii="Alfabe Hv Bt" w:hAnsi="Alfabe Hv Bt" w:cs="Alfabe Hv Bt"/>
          <w:sz w:val="22"/>
          <w:szCs w:val="22"/>
        </w:rPr>
        <w:t>….</w:t>
      </w:r>
      <w:r w:rsidRPr="005F06F6">
        <w:rPr>
          <w:rFonts w:ascii="Alfabe Hv Bt" w:hAnsi="Alfabe Hv Bt" w:cs="Alfabe Hv Bt"/>
          <w:sz w:val="22"/>
          <w:szCs w:val="22"/>
        </w:rPr>
        <w:t xml:space="preserve">) </w:t>
      </w:r>
      <w:r w:rsidRPr="005F06F6">
        <w:rPr>
          <w:rFonts w:ascii="Alfabe Hv Bt Tur" w:hAnsi="Alfabe Hv Bt Tur" w:cs="Alfabe Hv Bt Tur"/>
          <w:sz w:val="22"/>
          <w:szCs w:val="22"/>
        </w:rPr>
        <w:t>Türkiye’nin başkenti Ankara’dır. Cümlesi nesnel yargı belirtir.</w:t>
      </w:r>
    </w:p>
    <w:p w:rsidR="00B82586" w:rsidRPr="005F06F6" w:rsidRDefault="00B82586" w:rsidP="00770A0D">
      <w:pPr>
        <w:ind w:firstLine="708"/>
        <w:rPr>
          <w:rFonts w:ascii="Alfabe Hv Bt" w:hAnsi="Alfabe Hv Bt" w:cs="Alfabe Hv Bt"/>
          <w:sz w:val="22"/>
          <w:szCs w:val="22"/>
        </w:rPr>
      </w:pPr>
      <w:r w:rsidRPr="005F06F6">
        <w:rPr>
          <w:rFonts w:ascii="Alfabe Hv Bt" w:hAnsi="Alfabe Hv Bt" w:cs="Alfabe Hv Bt"/>
          <w:sz w:val="22"/>
          <w:szCs w:val="22"/>
        </w:rPr>
        <w:t>(</w:t>
      </w:r>
      <w:r>
        <w:rPr>
          <w:rFonts w:ascii="Alfabe Hv Bt" w:hAnsi="Alfabe Hv Bt" w:cs="Alfabe Hv Bt"/>
          <w:sz w:val="22"/>
          <w:szCs w:val="22"/>
        </w:rPr>
        <w:t>….</w:t>
      </w:r>
      <w:r w:rsidRPr="005F06F6">
        <w:rPr>
          <w:rFonts w:ascii="Alfabe Hv Bt" w:hAnsi="Alfabe Hv Bt" w:cs="Alfabe Hv Bt"/>
          <w:sz w:val="22"/>
          <w:szCs w:val="22"/>
        </w:rPr>
        <w:t xml:space="preserve">) Bahçeden bana en güzel </w:t>
      </w:r>
      <w:r w:rsidRPr="005F06F6">
        <w:rPr>
          <w:rFonts w:ascii="Alfabe Hv Bt" w:hAnsi="Alfabe Hv Bt" w:cs="Alfabe Hv Bt"/>
          <w:sz w:val="22"/>
          <w:szCs w:val="22"/>
          <w:u w:val="single"/>
        </w:rPr>
        <w:t>gülü</w:t>
      </w:r>
      <w:r w:rsidRPr="005F06F6">
        <w:rPr>
          <w:rFonts w:ascii="Alfabe Hv Bt Tur" w:hAnsi="Alfabe Hv Bt Tur" w:cs="Alfabe Hv Bt Tur"/>
          <w:sz w:val="22"/>
          <w:szCs w:val="22"/>
        </w:rPr>
        <w:t xml:space="preserve"> uzattı.</w:t>
      </w:r>
      <w:r w:rsidRPr="005F06F6">
        <w:rPr>
          <w:rFonts w:ascii="Alfabe Hv Bt" w:hAnsi="Alfabe Hv Bt" w:cs="Alfabe Hv Bt"/>
          <w:sz w:val="22"/>
          <w:szCs w:val="22"/>
        </w:rPr>
        <w:t>Cümlesinde a</w:t>
      </w:r>
      <w:r w:rsidRPr="005F06F6">
        <w:rPr>
          <w:rFonts w:ascii="Alfabe Hv Bt Tur" w:hAnsi="Alfabe Hv Bt Tur" w:cs="Alfabe Hv Bt Tur"/>
          <w:sz w:val="22"/>
          <w:szCs w:val="22"/>
        </w:rPr>
        <w:t xml:space="preserve">ltı çizili sözcük eş sesli bir </w:t>
      </w:r>
      <w:r w:rsidRPr="005F06F6">
        <w:rPr>
          <w:rFonts w:ascii="Alfabe Hv Bt" w:hAnsi="Alfabe Hv Bt" w:cs="Alfabe Hv Bt"/>
          <w:sz w:val="22"/>
          <w:szCs w:val="22"/>
        </w:rPr>
        <w:t>sözcüktür.</w:t>
      </w:r>
    </w:p>
    <w:p w:rsidR="00B82586" w:rsidRPr="005F06F6" w:rsidRDefault="00B82586" w:rsidP="0060067A">
      <w:pPr>
        <w:rPr>
          <w:rFonts w:ascii="Alfabe Hv Bt" w:hAnsi="Alfabe Hv Bt" w:cs="Alfabe Hv Bt"/>
          <w:sz w:val="22"/>
          <w:szCs w:val="22"/>
        </w:rPr>
      </w:pPr>
    </w:p>
    <w:p w:rsidR="00B82586" w:rsidRPr="001C7BCE" w:rsidRDefault="00B82586" w:rsidP="00656C9C">
      <w:pPr>
        <w:rPr>
          <w:rFonts w:ascii="Hand writing Mutlu" w:hAnsi="Hand writing Mutlu" w:cs="Hand writing Mutlu"/>
          <w:b/>
          <w:bCs/>
          <w:sz w:val="22"/>
          <w:szCs w:val="22"/>
        </w:rPr>
      </w:pPr>
      <w:r>
        <w:rPr>
          <w:noProof/>
        </w:rPr>
        <w:pict>
          <v:rect id="_x0000_s1032" style="position:absolute;margin-left:-10.35pt;margin-top:16.1pt;width:538.9pt;height:448.1pt;z-index:-251655168"/>
        </w:pict>
      </w:r>
      <w:r w:rsidRPr="001C7BCE">
        <w:rPr>
          <w:rFonts w:ascii="Hand writing Mutlu" w:hAnsi="Hand writing Mutlu" w:cs="Hand writing Mutlu"/>
          <w:b/>
          <w:bCs/>
          <w:sz w:val="22"/>
          <w:szCs w:val="22"/>
        </w:rPr>
        <w:t>Aşağıdaki çoktan seçmeli sorular 3</w:t>
      </w:r>
      <w:r>
        <w:rPr>
          <w:rFonts w:ascii="Hand writing Mutlu" w:hAnsi="Hand writing Mutlu" w:cs="Hand writing Mutlu"/>
          <w:b/>
          <w:bCs/>
          <w:sz w:val="22"/>
          <w:szCs w:val="22"/>
        </w:rPr>
        <w:t xml:space="preserve">x10=30 </w:t>
      </w:r>
      <w:r w:rsidRPr="001C7BCE">
        <w:rPr>
          <w:rFonts w:ascii="Hand writing Mutlu" w:hAnsi="Hand writing Mutlu" w:cs="Hand writing Mutlu"/>
          <w:b/>
          <w:bCs/>
          <w:sz w:val="22"/>
          <w:szCs w:val="22"/>
        </w:rPr>
        <w:t>puandır.</w:t>
      </w:r>
    </w:p>
    <w:p w:rsidR="00B82586" w:rsidRDefault="00B82586" w:rsidP="008C594E">
      <w:pPr>
        <w:rPr>
          <w:rFonts w:ascii="Alfabe Hv Bt" w:hAnsi="Alfabe Hv Bt" w:cs="Alfabe Hv Bt"/>
          <w:b/>
          <w:bCs/>
          <w:sz w:val="22"/>
          <w:szCs w:val="22"/>
        </w:rPr>
        <w:sectPr w:rsidR="00B82586" w:rsidSect="00902795">
          <w:pgSz w:w="11906" w:h="16838"/>
          <w:pgMar w:top="426" w:right="849" w:bottom="709" w:left="709" w:header="708" w:footer="708" w:gutter="0"/>
          <w:cols w:space="708"/>
          <w:docGrid w:linePitch="360"/>
        </w:sectPr>
      </w:pPr>
    </w:p>
    <w:p w:rsidR="00B82586" w:rsidRPr="001C7BCE" w:rsidRDefault="00B82586" w:rsidP="008C594E">
      <w:pPr>
        <w:rPr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7.05pt;margin-top:2.85pt;width:0;height:444.15pt;z-index:251660288" o:connectortype="straight"/>
        </w:pict>
      </w:r>
      <w:r w:rsidRPr="001C7BCE">
        <w:rPr>
          <w:b/>
          <w:bCs/>
          <w:sz w:val="22"/>
          <w:szCs w:val="22"/>
        </w:rPr>
        <w:t>11.</w:t>
      </w:r>
      <w:r w:rsidRPr="001C7BCE">
        <w:rPr>
          <w:sz w:val="22"/>
          <w:szCs w:val="22"/>
        </w:rPr>
        <w:t xml:space="preserve"> Aşağıdaki cümlelerin hangisi öznel yargı belirtir?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>Atatürk 1881 yılında Selanik’te doğmuştur.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>Bir yılda dört mevsim vardır.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>En eğlenceli spor futboldur.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29 Ekim 1923’te Cumhuriyet ilan edildi.</w:t>
      </w:r>
    </w:p>
    <w:p w:rsidR="00B82586" w:rsidRPr="001C7BCE" w:rsidRDefault="00B82586" w:rsidP="008C594E">
      <w:pPr>
        <w:rPr>
          <w:sz w:val="22"/>
          <w:szCs w:val="22"/>
        </w:rPr>
      </w:pPr>
    </w:p>
    <w:p w:rsidR="00B82586" w:rsidRPr="001C7BCE" w:rsidRDefault="00B82586" w:rsidP="008C594E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12. Aşağıdaki cümlelerin hangisinde nesnel yargı vardır?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>Bizim ev sokağın en güzel evidir.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>Merve dondurmayı çok sever.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>Şiirleri çok severim.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Eylül ayında okullar açıldı.</w:t>
      </w:r>
    </w:p>
    <w:p w:rsidR="00B82586" w:rsidRPr="001C7BCE" w:rsidRDefault="00B82586" w:rsidP="008C594E">
      <w:pPr>
        <w:rPr>
          <w:sz w:val="22"/>
          <w:szCs w:val="22"/>
        </w:rPr>
      </w:pPr>
    </w:p>
    <w:p w:rsidR="00B82586" w:rsidRPr="001C7BCE" w:rsidRDefault="00B82586" w:rsidP="008C594E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13. Aşağıdaki cümlelerden hangisinin sonuna diğerlerinden farklı bir noktalama işareti konulmalıdır?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>Güzel mi güzel bir kızdı (  )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>Nereden geldi (  )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>Burayı mı işaretleyeceğim (  )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Şeker mi yedin (  )</w:t>
      </w:r>
    </w:p>
    <w:p w:rsidR="00B82586" w:rsidRPr="001C7BCE" w:rsidRDefault="00B82586" w:rsidP="008C594E">
      <w:pPr>
        <w:rPr>
          <w:sz w:val="22"/>
          <w:szCs w:val="22"/>
        </w:rPr>
      </w:pPr>
    </w:p>
    <w:p w:rsidR="00B82586" w:rsidRPr="001C7BCE" w:rsidRDefault="00B82586" w:rsidP="008C594E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14. Aşağıdaki cümlelerin hangisinde altı çizili sözcük çıkarılırsa cümle anlamsız olur?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 xml:space="preserve">Muz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çilek aldılar.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 xml:space="preserve">Koltuk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sehpa tamir edildi.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 xml:space="preserve">Okula otomobil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gider.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 xml:space="preserve">Aslı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Handan nereye gittiler?</w:t>
      </w:r>
    </w:p>
    <w:p w:rsidR="00B82586" w:rsidRPr="001C7BCE" w:rsidRDefault="00B82586" w:rsidP="0085760F">
      <w:pPr>
        <w:rPr>
          <w:sz w:val="22"/>
          <w:szCs w:val="22"/>
        </w:rPr>
      </w:pPr>
    </w:p>
    <w:p w:rsidR="00B82586" w:rsidRPr="001C7BCE" w:rsidRDefault="00B82586" w:rsidP="0085760F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15. Aşağıdaki cümlelerin hangisinde altı çizili sözcük mecaz anlamda kullanılmıştır?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 xml:space="preserve">Onun </w:t>
      </w:r>
      <w:r w:rsidRPr="001C7BCE">
        <w:rPr>
          <w:sz w:val="22"/>
          <w:szCs w:val="22"/>
          <w:u w:val="single"/>
        </w:rPr>
        <w:t>tatlı</w:t>
      </w:r>
      <w:r w:rsidRPr="001C7BCE">
        <w:rPr>
          <w:sz w:val="22"/>
          <w:szCs w:val="22"/>
        </w:rPr>
        <w:t xml:space="preserve"> sözlerini çok özledim.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  <w:u w:val="single"/>
        </w:rPr>
        <w:t>Soğuk</w:t>
      </w:r>
      <w:r w:rsidRPr="001C7BCE">
        <w:rPr>
          <w:sz w:val="22"/>
          <w:szCs w:val="22"/>
        </w:rPr>
        <w:t xml:space="preserve"> su içme, boğazın şişer.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 xml:space="preserve">O film hepimizi </w:t>
      </w:r>
      <w:r w:rsidRPr="001C7BCE">
        <w:rPr>
          <w:sz w:val="22"/>
          <w:szCs w:val="22"/>
          <w:u w:val="single"/>
        </w:rPr>
        <w:t>duygulandırdı</w:t>
      </w:r>
      <w:r w:rsidRPr="001C7BCE">
        <w:rPr>
          <w:sz w:val="22"/>
          <w:szCs w:val="22"/>
        </w:rPr>
        <w:t>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 xml:space="preserve">Daha dikkatli ol, </w:t>
      </w:r>
      <w:r w:rsidRPr="001C7BCE">
        <w:rPr>
          <w:sz w:val="22"/>
          <w:szCs w:val="22"/>
          <w:u w:val="single"/>
        </w:rPr>
        <w:t>hata</w:t>
      </w:r>
      <w:r w:rsidRPr="001C7BCE">
        <w:rPr>
          <w:sz w:val="22"/>
          <w:szCs w:val="22"/>
        </w:rPr>
        <w:t xml:space="preserve"> yapma.</w:t>
      </w:r>
    </w:p>
    <w:p w:rsidR="00B82586" w:rsidRPr="001C7BCE" w:rsidRDefault="00B82586" w:rsidP="00F61169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16.“</w:t>
      </w:r>
      <w:r w:rsidRPr="001C7BCE">
        <w:rPr>
          <w:sz w:val="22"/>
          <w:szCs w:val="22"/>
          <w:u w:val="single"/>
        </w:rPr>
        <w:t>Çalıştıkça</w:t>
      </w:r>
      <w:r w:rsidRPr="001C7BCE">
        <w:rPr>
          <w:sz w:val="22"/>
          <w:szCs w:val="22"/>
        </w:rPr>
        <w:t xml:space="preserve"> insanın çalışası </w:t>
      </w:r>
      <w:r w:rsidRPr="001C7BCE">
        <w:rPr>
          <w:sz w:val="22"/>
          <w:szCs w:val="22"/>
          <w:u w:val="single"/>
        </w:rPr>
        <w:t>geliyor</w:t>
      </w:r>
      <w:r w:rsidRPr="001C7BCE">
        <w:rPr>
          <w:sz w:val="22"/>
          <w:szCs w:val="22"/>
        </w:rPr>
        <w:t>.”</w:t>
      </w:r>
      <w:r w:rsidRPr="001C7BCE">
        <w:rPr>
          <w:b/>
          <w:bCs/>
          <w:sz w:val="22"/>
          <w:szCs w:val="22"/>
        </w:rPr>
        <w:t xml:space="preserve"> Cümlesinde altı çizili kelimelerin kökleri hangi seçenekte doğru olarak verilmiştir?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>çalıştık-geliyor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>çalıştı-gel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>çalış-gel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çal-gel</w:t>
      </w:r>
    </w:p>
    <w:p w:rsidR="00B82586" w:rsidRPr="001C7BCE" w:rsidRDefault="00B82586" w:rsidP="004D7EB6">
      <w:pPr>
        <w:pStyle w:val="ListParagraph"/>
        <w:ind w:left="1440"/>
        <w:jc w:val="both"/>
        <w:rPr>
          <w:sz w:val="22"/>
          <w:szCs w:val="22"/>
        </w:rPr>
      </w:pP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 xml:space="preserve">17.“Oturmak” </w:t>
      </w:r>
      <w:r w:rsidRPr="001C7BCE">
        <w:rPr>
          <w:sz w:val="22"/>
          <w:szCs w:val="22"/>
        </w:rPr>
        <w:t xml:space="preserve">kelimesi, hangi cümlede </w:t>
      </w:r>
      <w:r w:rsidRPr="001C7BCE">
        <w:rPr>
          <w:sz w:val="22"/>
          <w:szCs w:val="22"/>
          <w:u w:val="single"/>
        </w:rPr>
        <w:t>gerçek anlamda</w:t>
      </w:r>
      <w:r w:rsidRPr="001C7BCE">
        <w:rPr>
          <w:sz w:val="22"/>
          <w:szCs w:val="22"/>
        </w:rPr>
        <w:t xml:space="preserve"> kullanılmıştır?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>Bu resim bu sayfaya iyi oturdu.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>Saatlerce, sessizce sandalyede oturdu.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>Toplumumuzda bat gelenekleri iyice oturdu.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Bu elbise üzerine hiç oturmadı.</w:t>
      </w:r>
    </w:p>
    <w:p w:rsidR="00B82586" w:rsidRPr="001C7BCE" w:rsidRDefault="00B82586" w:rsidP="004D7EB6">
      <w:pPr>
        <w:rPr>
          <w:sz w:val="22"/>
          <w:szCs w:val="22"/>
        </w:rPr>
      </w:pPr>
    </w:p>
    <w:p w:rsidR="00B82586" w:rsidRPr="001C7BCE" w:rsidRDefault="00B82586" w:rsidP="001C7BCE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18.“Zarar gelmesin diye özenle korumak” anlamına gelen deyim hangisidir?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>gözüne girmek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>gözünün içine bakmak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>göze batmak</w:t>
      </w:r>
    </w:p>
    <w:p w:rsidR="00B82586" w:rsidRPr="001C7BCE" w:rsidRDefault="00B82586" w:rsidP="00F61169">
      <w:pPr>
        <w:jc w:val="both"/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gözü gibi sakınmak</w:t>
      </w:r>
    </w:p>
    <w:p w:rsidR="00B82586" w:rsidRDefault="00B82586" w:rsidP="004D7EB6">
      <w:pPr>
        <w:rPr>
          <w:sz w:val="22"/>
          <w:szCs w:val="22"/>
        </w:rPr>
      </w:pPr>
    </w:p>
    <w:p w:rsidR="00B82586" w:rsidRPr="001C7BCE" w:rsidRDefault="00B82586" w:rsidP="004D7EB6">
      <w:pPr>
        <w:rPr>
          <w:sz w:val="22"/>
          <w:szCs w:val="22"/>
        </w:rPr>
      </w:pPr>
    </w:p>
    <w:p w:rsidR="00B82586" w:rsidRPr="001C7BCE" w:rsidRDefault="00B82586" w:rsidP="00F61169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 xml:space="preserve">19. Aşağıdakilerden hangisinde </w:t>
      </w:r>
      <w:r w:rsidRPr="001C7BCE">
        <w:rPr>
          <w:b/>
          <w:bCs/>
          <w:sz w:val="22"/>
          <w:szCs w:val="22"/>
          <w:u w:val="single"/>
        </w:rPr>
        <w:t>sebep-sonuç</w:t>
      </w:r>
      <w:r w:rsidRPr="001C7BCE">
        <w:rPr>
          <w:b/>
          <w:bCs/>
          <w:sz w:val="22"/>
          <w:szCs w:val="22"/>
        </w:rPr>
        <w:t xml:space="preserve"> ilişkisi vardır? 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 xml:space="preserve">Gök sarı, toprak sarı, çıplak ağaçlar sarıydı.           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>Kitabımı okulda unuttum.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 xml:space="preserve">Düzenli çalışırsan başarılı olursun.                       </w:t>
      </w:r>
    </w:p>
    <w:p w:rsidR="00B82586" w:rsidRPr="001C7BCE" w:rsidRDefault="00B82586" w:rsidP="00F61169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D)</w:t>
      </w:r>
      <w:r w:rsidRPr="001C7BCE">
        <w:rPr>
          <w:sz w:val="22"/>
          <w:szCs w:val="22"/>
        </w:rPr>
        <w:t>Daha yeni yola çıkmışlardı.</w:t>
      </w:r>
    </w:p>
    <w:p w:rsidR="00B82586" w:rsidRPr="001C7BCE" w:rsidRDefault="00B82586" w:rsidP="004D7EB6">
      <w:pPr>
        <w:rPr>
          <w:sz w:val="22"/>
          <w:szCs w:val="22"/>
        </w:rPr>
      </w:pPr>
    </w:p>
    <w:p w:rsidR="00B82586" w:rsidRDefault="00B82586" w:rsidP="008C594E">
      <w:pPr>
        <w:rPr>
          <w:sz w:val="22"/>
          <w:szCs w:val="22"/>
        </w:rPr>
      </w:pPr>
    </w:p>
    <w:p w:rsidR="00B82586" w:rsidRPr="001C7BCE" w:rsidRDefault="00B82586" w:rsidP="008C594E">
      <w:pPr>
        <w:rPr>
          <w:b/>
          <w:bCs/>
          <w:sz w:val="22"/>
          <w:szCs w:val="22"/>
        </w:rPr>
      </w:pPr>
      <w:r w:rsidRPr="001C7BCE">
        <w:rPr>
          <w:b/>
          <w:bCs/>
          <w:sz w:val="22"/>
          <w:szCs w:val="22"/>
        </w:rPr>
        <w:t>20. Aşağıdaki sözcüklerden hangisi birden çok çekim eki almıştır?</w:t>
      </w:r>
    </w:p>
    <w:p w:rsidR="00B82586" w:rsidRDefault="00B82586" w:rsidP="008C594E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A)</w:t>
      </w:r>
      <w:r w:rsidRPr="001C7BCE">
        <w:rPr>
          <w:sz w:val="22"/>
          <w:szCs w:val="22"/>
        </w:rPr>
        <w:t xml:space="preserve"> gölgede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82586" w:rsidRPr="001C7BCE" w:rsidRDefault="00B82586" w:rsidP="008C594E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B)</w:t>
      </w:r>
      <w:r w:rsidRPr="001C7BCE">
        <w:rPr>
          <w:sz w:val="22"/>
          <w:szCs w:val="22"/>
        </w:rPr>
        <w:t xml:space="preserve"> sepeti</w:t>
      </w:r>
    </w:p>
    <w:p w:rsidR="00B82586" w:rsidRDefault="00B82586" w:rsidP="001C7BCE">
      <w:pPr>
        <w:rPr>
          <w:sz w:val="22"/>
          <w:szCs w:val="22"/>
        </w:rPr>
      </w:pPr>
      <w:r w:rsidRPr="001C7BCE">
        <w:rPr>
          <w:b/>
          <w:bCs/>
          <w:sz w:val="22"/>
          <w:szCs w:val="22"/>
        </w:rPr>
        <w:t>C)</w:t>
      </w:r>
      <w:r w:rsidRPr="001C7BCE">
        <w:rPr>
          <w:sz w:val="22"/>
          <w:szCs w:val="22"/>
        </w:rPr>
        <w:t xml:space="preserve"> tırnakların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82586" w:rsidRPr="001C7BCE" w:rsidRDefault="00B82586" w:rsidP="001C7BCE">
      <w:pPr>
        <w:rPr>
          <w:sz w:val="22"/>
          <w:szCs w:val="22"/>
        </w:rPr>
        <w:sectPr w:rsidR="00B82586" w:rsidRPr="001C7BCE" w:rsidSect="00902795">
          <w:type w:val="continuous"/>
          <w:pgSz w:w="11906" w:h="16838"/>
          <w:pgMar w:top="568" w:right="849" w:bottom="426" w:left="709" w:header="708" w:footer="708" w:gutter="0"/>
          <w:cols w:num="2" w:space="708"/>
          <w:docGrid w:linePitch="360"/>
        </w:sectPr>
      </w:pPr>
      <w:r w:rsidRPr="001C7BCE">
        <w:rPr>
          <w:b/>
          <w:bCs/>
          <w:sz w:val="22"/>
          <w:szCs w:val="22"/>
        </w:rPr>
        <w:t>D)</w:t>
      </w:r>
      <w:r>
        <w:rPr>
          <w:sz w:val="22"/>
          <w:szCs w:val="22"/>
        </w:rPr>
        <w:t xml:space="preserve"> kal</w:t>
      </w:r>
    </w:p>
    <w:p w:rsidR="00B82586" w:rsidRDefault="00B82586" w:rsidP="00902795">
      <w:pPr>
        <w:jc w:val="both"/>
        <w:rPr>
          <w:rFonts w:ascii="Alfabe Hv Bt" w:hAnsi="Alfabe Hv Bt" w:cs="Alfabe Hv Bt"/>
          <w:b/>
          <w:bCs/>
          <w:sz w:val="22"/>
          <w:szCs w:val="22"/>
        </w:rPr>
      </w:pPr>
    </w:p>
    <w:p w:rsidR="00B82586" w:rsidRDefault="00B82586" w:rsidP="00902795">
      <w:pPr>
        <w:jc w:val="both"/>
        <w:rPr>
          <w:rFonts w:ascii="Alfabe Hv Bt" w:hAnsi="Alfabe Hv Bt" w:cs="Alfabe Hv Bt"/>
          <w:b/>
          <w:bCs/>
          <w:sz w:val="22"/>
          <w:szCs w:val="22"/>
        </w:rPr>
      </w:pPr>
    </w:p>
    <w:p w:rsidR="00B82586" w:rsidRDefault="00B82586" w:rsidP="00902795">
      <w:pPr>
        <w:jc w:val="both"/>
        <w:rPr>
          <w:rFonts w:ascii="Alfabe Hv Bt" w:hAnsi="Alfabe Hv Bt" w:cs="Alfabe Hv Bt"/>
          <w:b/>
          <w:bCs/>
          <w:sz w:val="22"/>
          <w:szCs w:val="22"/>
        </w:rPr>
      </w:pPr>
      <w:r>
        <w:rPr>
          <w:rFonts w:ascii="Alfabe Hv Bt Tur" w:hAnsi="Alfabe Hv Bt Tur" w:cs="Alfabe Hv Bt Tur"/>
          <w:b/>
          <w:bCs/>
          <w:sz w:val="22"/>
          <w:szCs w:val="22"/>
        </w:rPr>
        <w:t>İsmail DOĞAN 4/D Sınıfı</w:t>
      </w:r>
    </w:p>
    <w:sectPr w:rsidR="00B82586" w:rsidSect="001C7BCE">
      <w:type w:val="continuous"/>
      <w:pgSz w:w="11906" w:h="16838"/>
      <w:pgMar w:top="568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C539B"/>
    <w:multiLevelType w:val="hybridMultilevel"/>
    <w:tmpl w:val="168C5146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/>
      </w:rPr>
    </w:lvl>
    <w:lvl w:ilvl="1" w:tplc="3990C0DE">
      <w:start w:val="1"/>
      <w:numFmt w:val="upperLetter"/>
      <w:lvlText w:val="%2)"/>
      <w:lvlJc w:val="left"/>
      <w:pPr>
        <w:ind w:left="1440" w:hanging="360"/>
      </w:pPr>
      <w:rPr>
        <w:rFonts w:ascii="Alfabe Hv Bt" w:eastAsia="Times New Roman" w:hAnsi="Alfabe Hv B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41526"/>
    <w:multiLevelType w:val="hybridMultilevel"/>
    <w:tmpl w:val="83586F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5004C"/>
    <w:multiLevelType w:val="hybridMultilevel"/>
    <w:tmpl w:val="5D169358"/>
    <w:lvl w:ilvl="0" w:tplc="1138CD34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31728"/>
    <w:multiLevelType w:val="hybridMultilevel"/>
    <w:tmpl w:val="56AA51D2"/>
    <w:lvl w:ilvl="0" w:tplc="4DA06C2C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04510"/>
    <w:multiLevelType w:val="hybridMultilevel"/>
    <w:tmpl w:val="2682CAD8"/>
    <w:lvl w:ilvl="0" w:tplc="151081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C7249"/>
    <w:multiLevelType w:val="hybridMultilevel"/>
    <w:tmpl w:val="44364636"/>
    <w:lvl w:ilvl="0" w:tplc="516AC9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0550BB"/>
    <w:multiLevelType w:val="hybridMultilevel"/>
    <w:tmpl w:val="F4B8EBDE"/>
    <w:lvl w:ilvl="0" w:tplc="EE468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06A7E"/>
    <w:multiLevelType w:val="hybridMultilevel"/>
    <w:tmpl w:val="A394D78E"/>
    <w:lvl w:ilvl="0" w:tplc="E760CD96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55057"/>
    <w:multiLevelType w:val="hybridMultilevel"/>
    <w:tmpl w:val="264A6A04"/>
    <w:lvl w:ilvl="0" w:tplc="98F42F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117A64"/>
    <w:multiLevelType w:val="hybridMultilevel"/>
    <w:tmpl w:val="D1C65142"/>
    <w:lvl w:ilvl="0" w:tplc="775A5A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466F8"/>
    <w:multiLevelType w:val="hybridMultilevel"/>
    <w:tmpl w:val="E99A6A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767C49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9AA"/>
    <w:multiLevelType w:val="hybridMultilevel"/>
    <w:tmpl w:val="8AE87E4A"/>
    <w:lvl w:ilvl="0" w:tplc="9FECB2D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8E3EE6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74208"/>
    <w:multiLevelType w:val="hybridMultilevel"/>
    <w:tmpl w:val="DE8408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8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195"/>
    <w:rsid w:val="00013BCC"/>
    <w:rsid w:val="000167C8"/>
    <w:rsid w:val="00021B75"/>
    <w:rsid w:val="0003524D"/>
    <w:rsid w:val="0003792C"/>
    <w:rsid w:val="00043742"/>
    <w:rsid w:val="00044B2B"/>
    <w:rsid w:val="00052400"/>
    <w:rsid w:val="00053EE8"/>
    <w:rsid w:val="00056A99"/>
    <w:rsid w:val="000652D3"/>
    <w:rsid w:val="00067EFC"/>
    <w:rsid w:val="00072054"/>
    <w:rsid w:val="00080232"/>
    <w:rsid w:val="0008339B"/>
    <w:rsid w:val="00091C35"/>
    <w:rsid w:val="0009762A"/>
    <w:rsid w:val="000A7534"/>
    <w:rsid w:val="000E67F8"/>
    <w:rsid w:val="000F1FE7"/>
    <w:rsid w:val="000F6EEA"/>
    <w:rsid w:val="00101030"/>
    <w:rsid w:val="001038E8"/>
    <w:rsid w:val="0010466F"/>
    <w:rsid w:val="001061FD"/>
    <w:rsid w:val="00107194"/>
    <w:rsid w:val="00112BA1"/>
    <w:rsid w:val="001304DD"/>
    <w:rsid w:val="00132418"/>
    <w:rsid w:val="00136429"/>
    <w:rsid w:val="00141A7B"/>
    <w:rsid w:val="001442E4"/>
    <w:rsid w:val="001516D5"/>
    <w:rsid w:val="001752ED"/>
    <w:rsid w:val="001823A5"/>
    <w:rsid w:val="00185098"/>
    <w:rsid w:val="00186E99"/>
    <w:rsid w:val="001877A5"/>
    <w:rsid w:val="00192319"/>
    <w:rsid w:val="0019397A"/>
    <w:rsid w:val="001939B1"/>
    <w:rsid w:val="00194847"/>
    <w:rsid w:val="00195088"/>
    <w:rsid w:val="001A12AA"/>
    <w:rsid w:val="001A6328"/>
    <w:rsid w:val="001B4B8B"/>
    <w:rsid w:val="001C47FC"/>
    <w:rsid w:val="001C7BCE"/>
    <w:rsid w:val="001D7883"/>
    <w:rsid w:val="001F5E4D"/>
    <w:rsid w:val="00224A03"/>
    <w:rsid w:val="0023128F"/>
    <w:rsid w:val="00232CF0"/>
    <w:rsid w:val="002410A4"/>
    <w:rsid w:val="00242EEF"/>
    <w:rsid w:val="00251F4E"/>
    <w:rsid w:val="00256396"/>
    <w:rsid w:val="0026414B"/>
    <w:rsid w:val="00264432"/>
    <w:rsid w:val="00265685"/>
    <w:rsid w:val="00282AB0"/>
    <w:rsid w:val="00283BAE"/>
    <w:rsid w:val="00295939"/>
    <w:rsid w:val="00296DB4"/>
    <w:rsid w:val="002A5E43"/>
    <w:rsid w:val="002A64FD"/>
    <w:rsid w:val="002C31B9"/>
    <w:rsid w:val="002C388F"/>
    <w:rsid w:val="002E1DCB"/>
    <w:rsid w:val="002E3C73"/>
    <w:rsid w:val="002E425B"/>
    <w:rsid w:val="002F1260"/>
    <w:rsid w:val="003009CA"/>
    <w:rsid w:val="003011E4"/>
    <w:rsid w:val="00302CFE"/>
    <w:rsid w:val="00315CE1"/>
    <w:rsid w:val="00317EF0"/>
    <w:rsid w:val="00324193"/>
    <w:rsid w:val="00325979"/>
    <w:rsid w:val="003461B8"/>
    <w:rsid w:val="00350382"/>
    <w:rsid w:val="003572DD"/>
    <w:rsid w:val="00357596"/>
    <w:rsid w:val="00360129"/>
    <w:rsid w:val="00361736"/>
    <w:rsid w:val="003673C8"/>
    <w:rsid w:val="0037587A"/>
    <w:rsid w:val="0038092C"/>
    <w:rsid w:val="00380A2E"/>
    <w:rsid w:val="00385A83"/>
    <w:rsid w:val="003922C8"/>
    <w:rsid w:val="00396FF3"/>
    <w:rsid w:val="003A6B06"/>
    <w:rsid w:val="003B4B0A"/>
    <w:rsid w:val="003B607A"/>
    <w:rsid w:val="003C243B"/>
    <w:rsid w:val="003C783B"/>
    <w:rsid w:val="003D48DB"/>
    <w:rsid w:val="003D5C5D"/>
    <w:rsid w:val="003E0CE3"/>
    <w:rsid w:val="003E393A"/>
    <w:rsid w:val="003F2536"/>
    <w:rsid w:val="003F2C63"/>
    <w:rsid w:val="003F4F32"/>
    <w:rsid w:val="0040169E"/>
    <w:rsid w:val="00410098"/>
    <w:rsid w:val="004138F6"/>
    <w:rsid w:val="00422181"/>
    <w:rsid w:val="00423F32"/>
    <w:rsid w:val="00450744"/>
    <w:rsid w:val="00453EBC"/>
    <w:rsid w:val="0047170B"/>
    <w:rsid w:val="0047436C"/>
    <w:rsid w:val="00480340"/>
    <w:rsid w:val="00484924"/>
    <w:rsid w:val="0048788F"/>
    <w:rsid w:val="004951A3"/>
    <w:rsid w:val="004B0A0B"/>
    <w:rsid w:val="004B29D0"/>
    <w:rsid w:val="004B4501"/>
    <w:rsid w:val="004B4874"/>
    <w:rsid w:val="004B6BE4"/>
    <w:rsid w:val="004C3671"/>
    <w:rsid w:val="004D7EB6"/>
    <w:rsid w:val="004E4416"/>
    <w:rsid w:val="004F5F48"/>
    <w:rsid w:val="005167A2"/>
    <w:rsid w:val="00521C17"/>
    <w:rsid w:val="00537BFB"/>
    <w:rsid w:val="005430DD"/>
    <w:rsid w:val="00554C4F"/>
    <w:rsid w:val="00555D7C"/>
    <w:rsid w:val="00562CF6"/>
    <w:rsid w:val="00573423"/>
    <w:rsid w:val="005854D4"/>
    <w:rsid w:val="005A1538"/>
    <w:rsid w:val="005A1C34"/>
    <w:rsid w:val="005A3031"/>
    <w:rsid w:val="005B4DD0"/>
    <w:rsid w:val="005C1BEB"/>
    <w:rsid w:val="005C4D57"/>
    <w:rsid w:val="005D22BE"/>
    <w:rsid w:val="005D6858"/>
    <w:rsid w:val="005E26D8"/>
    <w:rsid w:val="005F06F6"/>
    <w:rsid w:val="0060067A"/>
    <w:rsid w:val="00604292"/>
    <w:rsid w:val="00611C05"/>
    <w:rsid w:val="00615E8A"/>
    <w:rsid w:val="00617224"/>
    <w:rsid w:val="00630800"/>
    <w:rsid w:val="00631478"/>
    <w:rsid w:val="00632E73"/>
    <w:rsid w:val="00644A36"/>
    <w:rsid w:val="00656C9C"/>
    <w:rsid w:val="00661CE8"/>
    <w:rsid w:val="00671E97"/>
    <w:rsid w:val="006759DE"/>
    <w:rsid w:val="006919E5"/>
    <w:rsid w:val="00692EBA"/>
    <w:rsid w:val="006A0D8F"/>
    <w:rsid w:val="006A5AB7"/>
    <w:rsid w:val="006A655A"/>
    <w:rsid w:val="006A69C7"/>
    <w:rsid w:val="006B3651"/>
    <w:rsid w:val="006C4E1E"/>
    <w:rsid w:val="006C7414"/>
    <w:rsid w:val="006D6971"/>
    <w:rsid w:val="006D7856"/>
    <w:rsid w:val="006F3C92"/>
    <w:rsid w:val="006F6DE5"/>
    <w:rsid w:val="006F75B2"/>
    <w:rsid w:val="007029C9"/>
    <w:rsid w:val="00704128"/>
    <w:rsid w:val="00706BD5"/>
    <w:rsid w:val="00707828"/>
    <w:rsid w:val="00711734"/>
    <w:rsid w:val="00722546"/>
    <w:rsid w:val="00731E0F"/>
    <w:rsid w:val="00733AFA"/>
    <w:rsid w:val="00736787"/>
    <w:rsid w:val="00737063"/>
    <w:rsid w:val="00741F74"/>
    <w:rsid w:val="007422D7"/>
    <w:rsid w:val="00752ECB"/>
    <w:rsid w:val="00754EFA"/>
    <w:rsid w:val="007667F8"/>
    <w:rsid w:val="00770A0D"/>
    <w:rsid w:val="007965E3"/>
    <w:rsid w:val="007A05DC"/>
    <w:rsid w:val="007A1F2F"/>
    <w:rsid w:val="007B5CD9"/>
    <w:rsid w:val="007D2167"/>
    <w:rsid w:val="007D3A08"/>
    <w:rsid w:val="007D50AD"/>
    <w:rsid w:val="007D664B"/>
    <w:rsid w:val="007E04EF"/>
    <w:rsid w:val="008060EC"/>
    <w:rsid w:val="00807B2B"/>
    <w:rsid w:val="008233F6"/>
    <w:rsid w:val="008239D8"/>
    <w:rsid w:val="0085760F"/>
    <w:rsid w:val="0086098D"/>
    <w:rsid w:val="00871232"/>
    <w:rsid w:val="00874C9F"/>
    <w:rsid w:val="00875289"/>
    <w:rsid w:val="008778DB"/>
    <w:rsid w:val="008848F9"/>
    <w:rsid w:val="00893748"/>
    <w:rsid w:val="00896EEE"/>
    <w:rsid w:val="00897455"/>
    <w:rsid w:val="008A5DE5"/>
    <w:rsid w:val="008B3F12"/>
    <w:rsid w:val="008C31F4"/>
    <w:rsid w:val="008C594E"/>
    <w:rsid w:val="008D47D1"/>
    <w:rsid w:val="008D6BE9"/>
    <w:rsid w:val="008D77E5"/>
    <w:rsid w:val="008E1274"/>
    <w:rsid w:val="008F070A"/>
    <w:rsid w:val="00902795"/>
    <w:rsid w:val="00904BB6"/>
    <w:rsid w:val="0091474D"/>
    <w:rsid w:val="00915E5A"/>
    <w:rsid w:val="00920DAE"/>
    <w:rsid w:val="009304AC"/>
    <w:rsid w:val="00930D49"/>
    <w:rsid w:val="0093312A"/>
    <w:rsid w:val="00937C30"/>
    <w:rsid w:val="00940228"/>
    <w:rsid w:val="009578A9"/>
    <w:rsid w:val="00964319"/>
    <w:rsid w:val="00983059"/>
    <w:rsid w:val="00985D68"/>
    <w:rsid w:val="009A5B5B"/>
    <w:rsid w:val="009A5FAF"/>
    <w:rsid w:val="009B0F4E"/>
    <w:rsid w:val="009D7A09"/>
    <w:rsid w:val="009F20F7"/>
    <w:rsid w:val="00A47DE3"/>
    <w:rsid w:val="00A81CC3"/>
    <w:rsid w:val="00A83A5A"/>
    <w:rsid w:val="00A85019"/>
    <w:rsid w:val="00A90DA1"/>
    <w:rsid w:val="00A93D6D"/>
    <w:rsid w:val="00A971F0"/>
    <w:rsid w:val="00AA774C"/>
    <w:rsid w:val="00AB32CA"/>
    <w:rsid w:val="00AB73F0"/>
    <w:rsid w:val="00AB7DFD"/>
    <w:rsid w:val="00AC25D9"/>
    <w:rsid w:val="00AC64B5"/>
    <w:rsid w:val="00AC7C72"/>
    <w:rsid w:val="00AD189F"/>
    <w:rsid w:val="00AD302F"/>
    <w:rsid w:val="00AD618F"/>
    <w:rsid w:val="00AD6BAF"/>
    <w:rsid w:val="00AE5ED3"/>
    <w:rsid w:val="00AF1A21"/>
    <w:rsid w:val="00AF52E5"/>
    <w:rsid w:val="00B053A8"/>
    <w:rsid w:val="00B1001B"/>
    <w:rsid w:val="00B25906"/>
    <w:rsid w:val="00B30B4A"/>
    <w:rsid w:val="00B43661"/>
    <w:rsid w:val="00B527FB"/>
    <w:rsid w:val="00B63649"/>
    <w:rsid w:val="00B63F83"/>
    <w:rsid w:val="00B64DC8"/>
    <w:rsid w:val="00B67B1E"/>
    <w:rsid w:val="00B75539"/>
    <w:rsid w:val="00B82586"/>
    <w:rsid w:val="00B84721"/>
    <w:rsid w:val="00B96ACA"/>
    <w:rsid w:val="00B973A0"/>
    <w:rsid w:val="00B977C0"/>
    <w:rsid w:val="00BC5B52"/>
    <w:rsid w:val="00BC66AE"/>
    <w:rsid w:val="00BC7017"/>
    <w:rsid w:val="00BD0764"/>
    <w:rsid w:val="00BD29D2"/>
    <w:rsid w:val="00BD3D5C"/>
    <w:rsid w:val="00BE11CF"/>
    <w:rsid w:val="00BF1088"/>
    <w:rsid w:val="00C019B8"/>
    <w:rsid w:val="00C06649"/>
    <w:rsid w:val="00C2103A"/>
    <w:rsid w:val="00C27949"/>
    <w:rsid w:val="00C47C54"/>
    <w:rsid w:val="00C55CFD"/>
    <w:rsid w:val="00C56858"/>
    <w:rsid w:val="00C65514"/>
    <w:rsid w:val="00C71CC5"/>
    <w:rsid w:val="00C73E29"/>
    <w:rsid w:val="00C75FD9"/>
    <w:rsid w:val="00C80A45"/>
    <w:rsid w:val="00C845DA"/>
    <w:rsid w:val="00C87AF8"/>
    <w:rsid w:val="00C87EC6"/>
    <w:rsid w:val="00C92919"/>
    <w:rsid w:val="00C97CAF"/>
    <w:rsid w:val="00CA1D32"/>
    <w:rsid w:val="00CB7377"/>
    <w:rsid w:val="00CC503A"/>
    <w:rsid w:val="00CE06D4"/>
    <w:rsid w:val="00CE174D"/>
    <w:rsid w:val="00D005D4"/>
    <w:rsid w:val="00D0115D"/>
    <w:rsid w:val="00D01EEE"/>
    <w:rsid w:val="00D03C4F"/>
    <w:rsid w:val="00D04BEA"/>
    <w:rsid w:val="00D143DE"/>
    <w:rsid w:val="00D14778"/>
    <w:rsid w:val="00D151E1"/>
    <w:rsid w:val="00D41143"/>
    <w:rsid w:val="00D41195"/>
    <w:rsid w:val="00D53330"/>
    <w:rsid w:val="00D609F4"/>
    <w:rsid w:val="00D61D35"/>
    <w:rsid w:val="00D71CAC"/>
    <w:rsid w:val="00D747AE"/>
    <w:rsid w:val="00D76AF3"/>
    <w:rsid w:val="00D82E3D"/>
    <w:rsid w:val="00D840FB"/>
    <w:rsid w:val="00D85E56"/>
    <w:rsid w:val="00D87C7D"/>
    <w:rsid w:val="00DA23E8"/>
    <w:rsid w:val="00DA2729"/>
    <w:rsid w:val="00DB7E73"/>
    <w:rsid w:val="00DD7049"/>
    <w:rsid w:val="00DE3F3E"/>
    <w:rsid w:val="00DF1658"/>
    <w:rsid w:val="00E0480C"/>
    <w:rsid w:val="00E0639F"/>
    <w:rsid w:val="00E0725A"/>
    <w:rsid w:val="00E239E5"/>
    <w:rsid w:val="00E31251"/>
    <w:rsid w:val="00E376CF"/>
    <w:rsid w:val="00E50822"/>
    <w:rsid w:val="00E5297A"/>
    <w:rsid w:val="00E55192"/>
    <w:rsid w:val="00E75B15"/>
    <w:rsid w:val="00E81249"/>
    <w:rsid w:val="00E946CF"/>
    <w:rsid w:val="00E94711"/>
    <w:rsid w:val="00EB28C4"/>
    <w:rsid w:val="00EB3410"/>
    <w:rsid w:val="00EC4036"/>
    <w:rsid w:val="00EC6175"/>
    <w:rsid w:val="00ED5B39"/>
    <w:rsid w:val="00ED7171"/>
    <w:rsid w:val="00EE00A8"/>
    <w:rsid w:val="00EE51A8"/>
    <w:rsid w:val="00EF51D9"/>
    <w:rsid w:val="00F04A18"/>
    <w:rsid w:val="00F26E71"/>
    <w:rsid w:val="00F26F17"/>
    <w:rsid w:val="00F27645"/>
    <w:rsid w:val="00F36336"/>
    <w:rsid w:val="00F40945"/>
    <w:rsid w:val="00F470E2"/>
    <w:rsid w:val="00F4788C"/>
    <w:rsid w:val="00F517EA"/>
    <w:rsid w:val="00F54441"/>
    <w:rsid w:val="00F6034E"/>
    <w:rsid w:val="00F603AB"/>
    <w:rsid w:val="00F61169"/>
    <w:rsid w:val="00F61268"/>
    <w:rsid w:val="00F6655D"/>
    <w:rsid w:val="00F67B11"/>
    <w:rsid w:val="00F716B9"/>
    <w:rsid w:val="00F81221"/>
    <w:rsid w:val="00F86F91"/>
    <w:rsid w:val="00F9691A"/>
    <w:rsid w:val="00FA1B57"/>
    <w:rsid w:val="00FA25CE"/>
    <w:rsid w:val="00FA5777"/>
    <w:rsid w:val="00FC0A6A"/>
    <w:rsid w:val="00FE3DCE"/>
    <w:rsid w:val="00FF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3671"/>
    <w:pPr>
      <w:ind w:left="720"/>
    </w:pPr>
  </w:style>
  <w:style w:type="table" w:styleId="TableGrid">
    <w:name w:val="Table Grid"/>
    <w:basedOn w:val="TableNormal"/>
    <w:uiPriority w:val="99"/>
    <w:rsid w:val="0013642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143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2</Pages>
  <Words>836</Words>
  <Characters>4769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Orchan</dc:creator>
  <cp:keywords/>
  <dc:description/>
  <cp:lastModifiedBy>edanur</cp:lastModifiedBy>
  <cp:revision>21</cp:revision>
  <cp:lastPrinted>2010-10-22T21:27:00Z</cp:lastPrinted>
  <dcterms:created xsi:type="dcterms:W3CDTF">2009-11-03T13:16:00Z</dcterms:created>
  <dcterms:modified xsi:type="dcterms:W3CDTF">2013-09-06T14:44:00Z</dcterms:modified>
</cp:coreProperties>
</file>