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8CA" w:rsidRPr="0001443B" w:rsidRDefault="00C538CA" w:rsidP="00421449">
      <w:pPr>
        <w:pStyle w:val="NoSpacing"/>
        <w:jc w:val="center"/>
        <w:rPr>
          <w:shd w:val="clear" w:color="auto" w:fill="B8CCE4"/>
        </w:rPr>
      </w:pPr>
      <w:r>
        <w:rPr>
          <w:noProof/>
          <w:lang w:eastAsia="tr-TR"/>
        </w:rPr>
        <w:pict>
          <v:rect id="Rectangle 2" o:spid="_x0000_s1026" style="position:absolute;left:0;text-align:left;margin-left:-20.2pt;margin-top:-26pt;width:563.65pt;height:36.35pt;z-index:251651072;visibility:visib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38CA" w:rsidRPr="00411DF6" w:rsidRDefault="00C538CA" w:rsidP="0018315F">
                  <w:pPr>
                    <w:pStyle w:val="NoSpacing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52FD4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NigahiSoykan  İlkokulu</w:t>
                  </w:r>
                  <w:r w:rsidRPr="00411DF6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-</w:t>
                  </w:r>
                  <w:r w:rsidRPr="00411DF6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4/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F  </w:t>
                  </w:r>
                  <w:r w:rsidRPr="00411DF6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Sınıfı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Matematik</w:t>
                  </w:r>
                  <w:r w:rsidRPr="00411DF6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Dersi I.Dönem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</w:t>
                  </w:r>
                  <w:r w:rsidRPr="00411DF6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.Sınav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Soruları         07/11/2013</w:t>
                  </w:r>
                </w:p>
                <w:p w:rsidR="00C538CA" w:rsidRPr="0039576D" w:rsidRDefault="00C538CA" w:rsidP="00CB5980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9576D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Adım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Soyadım: ………………………………………………………………Okul Numaram: …………………PUANIM: ………………………</w:t>
                  </w:r>
                </w:p>
                <w:p w:rsidR="00C538CA" w:rsidRPr="002A45D6" w:rsidRDefault="00C538CA" w:rsidP="00CB5980">
                  <w:pPr>
                    <w:jc w:val="center"/>
                    <w:rPr>
                      <w:rFonts w:ascii="Book Antiqua" w:hAnsi="Book Antiqua" w:cs="Book Antiqua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C538CA" w:rsidRPr="0001443B" w:rsidRDefault="00C538CA" w:rsidP="00CD3992">
      <w:pPr>
        <w:pStyle w:val="NoSpacing"/>
        <w:rPr>
          <w:b/>
          <w:bCs/>
          <w:sz w:val="10"/>
          <w:szCs w:val="10"/>
          <w:bdr w:val="single" w:sz="4" w:space="0" w:color="auto"/>
          <w:shd w:val="clear" w:color="auto" w:fill="FBD4B4"/>
        </w:rPr>
      </w:pPr>
    </w:p>
    <w:p w:rsidR="00C538CA" w:rsidRPr="0001443B" w:rsidRDefault="00C538CA" w:rsidP="00CD3992">
      <w:pPr>
        <w:pStyle w:val="NoSpacing"/>
      </w:pPr>
      <w:r w:rsidRPr="006A6095">
        <w:rPr>
          <w:b/>
          <w:bCs/>
          <w:bdr w:val="single" w:sz="4" w:space="0" w:color="auto"/>
          <w:shd w:val="clear" w:color="auto" w:fill="FDE9D9"/>
        </w:rPr>
        <w:t>1.</w:t>
      </w:r>
      <w:r>
        <w:t>Aşağıdaki cümlelerden doğru olanların başına “</w:t>
      </w:r>
      <w:r w:rsidRPr="0047462D">
        <w:rPr>
          <w:b/>
          <w:bCs/>
        </w:rPr>
        <w:t>D</w:t>
      </w:r>
      <w:r>
        <w:t>”, yanlış olanların başına “</w:t>
      </w:r>
      <w:r w:rsidRPr="0047462D">
        <w:rPr>
          <w:b/>
          <w:bCs/>
        </w:rPr>
        <w:t>Y</w:t>
      </w:r>
      <w:r>
        <w:t>” yazınız</w:t>
      </w:r>
      <w:r w:rsidRPr="0001443B">
        <w:t>?</w:t>
      </w:r>
      <w:r w:rsidRPr="00B96493">
        <w:rPr>
          <w:sz w:val="18"/>
          <w:szCs w:val="18"/>
          <w:shd w:val="clear" w:color="auto" w:fill="FDE9D9"/>
        </w:rPr>
        <w:t>(</w:t>
      </w:r>
      <w:r>
        <w:rPr>
          <w:b/>
          <w:bCs/>
          <w:i/>
          <w:iCs/>
          <w:sz w:val="18"/>
          <w:szCs w:val="18"/>
          <w:shd w:val="clear" w:color="auto" w:fill="FDE9D9"/>
        </w:rPr>
        <w:t>10</w:t>
      </w:r>
      <w:r w:rsidRPr="00B96493">
        <w:rPr>
          <w:b/>
          <w:bCs/>
          <w:i/>
          <w:iCs/>
          <w:sz w:val="18"/>
          <w:szCs w:val="18"/>
          <w:shd w:val="clear" w:color="auto" w:fill="FDE9D9"/>
        </w:rPr>
        <w:t xml:space="preserve"> puan</w:t>
      </w:r>
      <w:r w:rsidRPr="00B96493">
        <w:rPr>
          <w:sz w:val="18"/>
          <w:szCs w:val="18"/>
          <w:shd w:val="clear" w:color="auto" w:fill="FDE9D9"/>
        </w:rPr>
        <w:t>)</w:t>
      </w:r>
    </w:p>
    <w:p w:rsidR="00C538CA" w:rsidRPr="00A2768B" w:rsidRDefault="00C538CA" w:rsidP="0047462D">
      <w:pPr>
        <w:pStyle w:val="NoSpacing"/>
        <w:tabs>
          <w:tab w:val="left" w:pos="2694"/>
        </w:tabs>
        <w:rPr>
          <w:sz w:val="6"/>
          <w:szCs w:val="6"/>
        </w:rPr>
      </w:pPr>
    </w:p>
    <w:p w:rsidR="00C538CA" w:rsidRPr="0001443B" w:rsidRDefault="00C538CA" w:rsidP="0047462D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 xml:space="preserve">(    </w:t>
      </w:r>
      <w:r w:rsidRPr="0001443B">
        <w:rPr>
          <w:b/>
          <w:bCs/>
        </w:rPr>
        <w:t xml:space="preserve">) </w:t>
      </w:r>
      <w:r>
        <w:t xml:space="preserve">Beş basamaklı en küçük doğal sayı </w:t>
      </w:r>
      <w:r w:rsidRPr="006259A4">
        <w:rPr>
          <w:b/>
          <w:bCs/>
        </w:rPr>
        <w:t>on bin</w:t>
      </w:r>
      <w:r>
        <w:t xml:space="preserve">, beş basamaklı en büyük doğal sayı ise </w:t>
      </w:r>
      <w:r w:rsidRPr="006259A4">
        <w:rPr>
          <w:b/>
          <w:bCs/>
        </w:rPr>
        <w:t>dokuz bin dokuz yüz doksan dokuz</w:t>
      </w:r>
      <w:r>
        <w:t>dur.</w:t>
      </w:r>
    </w:p>
    <w:p w:rsidR="00C538CA" w:rsidRDefault="00C538CA" w:rsidP="0047462D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 xml:space="preserve">(    </w:t>
      </w:r>
      <w:r w:rsidRPr="0001443B">
        <w:rPr>
          <w:b/>
          <w:bCs/>
        </w:rPr>
        <w:t>)</w:t>
      </w:r>
      <w:r>
        <w:t>Toplama işleminde toplananların yeri değişse de toplam değişmez.</w:t>
      </w:r>
    </w:p>
    <w:p w:rsidR="00C538CA" w:rsidRPr="0001443B" w:rsidRDefault="00C538CA" w:rsidP="0047462D">
      <w:pPr>
        <w:pStyle w:val="NoSpacing"/>
        <w:tabs>
          <w:tab w:val="left" w:pos="2694"/>
        </w:tabs>
      </w:pPr>
      <w:r>
        <w:rPr>
          <w:b/>
          <w:bCs/>
        </w:rPr>
        <w:t xml:space="preserve">(    </w:t>
      </w:r>
      <w:r w:rsidRPr="0001443B">
        <w:rPr>
          <w:b/>
          <w:bCs/>
        </w:rPr>
        <w:t xml:space="preserve">) </w:t>
      </w:r>
      <w:r>
        <w:t>Birler basamağındaki rakamın sayı değeri ile basamak değeri her zaman birbirine eşit olur.</w:t>
      </w:r>
    </w:p>
    <w:p w:rsidR="00C538CA" w:rsidRPr="0001443B" w:rsidRDefault="00C538CA" w:rsidP="0047462D">
      <w:pPr>
        <w:pStyle w:val="NoSpacing"/>
        <w:tabs>
          <w:tab w:val="left" w:pos="284"/>
          <w:tab w:val="left" w:pos="2694"/>
        </w:tabs>
      </w:pPr>
      <w:r>
        <w:rPr>
          <w:b/>
          <w:bCs/>
        </w:rPr>
        <w:t xml:space="preserve">(    </w:t>
      </w:r>
      <w:r w:rsidRPr="0001443B">
        <w:rPr>
          <w:b/>
          <w:bCs/>
        </w:rPr>
        <w:t xml:space="preserve">) </w:t>
      </w:r>
      <w:r>
        <w:t>Çift sayı ile çift sayının toplamı tek sayı olur.</w:t>
      </w:r>
    </w:p>
    <w:p w:rsidR="00C538CA" w:rsidRDefault="00C538CA" w:rsidP="0047462D">
      <w:pPr>
        <w:pStyle w:val="NoSpacing"/>
        <w:tabs>
          <w:tab w:val="left" w:pos="284"/>
          <w:tab w:val="left" w:pos="2694"/>
        </w:tabs>
        <w:rPr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27" o:spid="_x0000_s1027" type="#_x0000_t202" style="position:absolute;margin-left:248.9pt;margin-top:22.95pt;width:26.7pt;height:263.55pt;z-index:-251662336;visibility:visible" stroked="f">
            <v:textbox style="layout-flow:vertical;mso-layout-flow-alt:bottom-to-top">
              <w:txbxContent>
                <w:p w:rsidR="00C538CA" w:rsidRPr="00AC0CFC" w:rsidRDefault="00C538CA">
                  <w:pPr>
                    <w:rPr>
                      <w:rFonts w:ascii="Lucida Handwriting" w:hAnsi="Lucida Handwriting" w:cs="Lucida Handwriting"/>
                      <w:color w:val="F2F2F2"/>
                      <w:sz w:val="16"/>
                      <w:szCs w:val="16"/>
                    </w:rPr>
                  </w:pPr>
                  <w:r w:rsidRPr="00AC0CFC">
                    <w:rPr>
                      <w:rFonts w:ascii="Lucida Handwriting" w:hAnsi="Lucida Handwriting" w:cs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  <w:r>
        <w:rPr>
          <w:b/>
          <w:bCs/>
        </w:rPr>
        <w:t xml:space="preserve">(    </w:t>
      </w:r>
      <w:r w:rsidRPr="0001443B">
        <w:rPr>
          <w:b/>
          <w:bCs/>
        </w:rPr>
        <w:t>)</w:t>
      </w:r>
      <w:r>
        <w:t>Ardışık iki tek sayının toplamı her zaman  çift sayıdır.</w:t>
      </w:r>
    </w:p>
    <w:p w:rsidR="00C538CA" w:rsidRPr="0001443B" w:rsidRDefault="00C538CA" w:rsidP="00CB5980">
      <w:pPr>
        <w:pStyle w:val="NoSpacing"/>
      </w:pPr>
    </w:p>
    <w:p w:rsidR="00C538CA" w:rsidRDefault="00C538CA" w:rsidP="00380A0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8" type="#_x0000_t75" style="position:absolute;margin-left:95.15pt;margin-top:3.6pt;width:73.45pt;height:46.5pt;z-index:-251659264;visibility:visible">
            <v:imagedata r:id="rId5" o:title=""/>
          </v:shape>
        </w:pict>
      </w:r>
      <w:r>
        <w:rPr>
          <w:noProof/>
          <w:lang w:eastAsia="tr-TR"/>
        </w:rPr>
        <w:pict>
          <v:shape id="Resim 1" o:spid="_x0000_s1029" type="#_x0000_t75" style="position:absolute;margin-left:15.15pt;margin-top:.6pt;width:65.75pt;height:48pt;z-index:-251660288;visibility:visible">
            <v:imagedata r:id="rId6" o:title=""/>
          </v:shape>
        </w:pict>
      </w:r>
      <w:r w:rsidRPr="006A6095">
        <w:rPr>
          <w:b/>
          <w:bCs/>
          <w:bdr w:val="single" w:sz="4" w:space="0" w:color="auto"/>
          <w:shd w:val="clear" w:color="auto" w:fill="FDE9D9"/>
        </w:rPr>
        <w:t>2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C538CA" w:rsidRDefault="00C538CA" w:rsidP="00380A03">
      <w:pPr>
        <w:pStyle w:val="NoSpacing"/>
        <w:tabs>
          <w:tab w:val="left" w:pos="709"/>
        </w:tabs>
      </w:pPr>
    </w:p>
    <w:p w:rsidR="00C538CA" w:rsidRPr="00A2768B" w:rsidRDefault="00C538CA" w:rsidP="00380A03">
      <w:pPr>
        <w:pStyle w:val="NoSpacing"/>
        <w:tabs>
          <w:tab w:val="left" w:pos="709"/>
        </w:tabs>
        <w:rPr>
          <w:sz w:val="6"/>
          <w:szCs w:val="6"/>
        </w:rPr>
      </w:pPr>
    </w:p>
    <w:p w:rsidR="00C538CA" w:rsidRDefault="00C538CA" w:rsidP="00EA7BD8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538CA" w:rsidRDefault="00C538CA" w:rsidP="00EA7BD8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 xml:space="preserve">      OB   B   Y   O   B    OB    B    Y    O  B</w:t>
      </w:r>
    </w:p>
    <w:p w:rsidR="00C538CA" w:rsidRDefault="00C538CA" w:rsidP="00EA7BD8">
      <w:pPr>
        <w:pStyle w:val="NoSpacing"/>
        <w:tabs>
          <w:tab w:val="left" w:pos="1418"/>
          <w:tab w:val="left" w:pos="2694"/>
          <w:tab w:val="left" w:pos="3969"/>
        </w:tabs>
      </w:pPr>
      <w:r w:rsidRPr="00AD477B">
        <w:t>Abaküslerde gösterilen sayıların toplamı kaçtır?</w:t>
      </w:r>
    </w:p>
    <w:p w:rsidR="00C538CA" w:rsidRPr="00AD477B" w:rsidRDefault="00C538CA" w:rsidP="00EA7BD8">
      <w:pPr>
        <w:pStyle w:val="NoSpacing"/>
        <w:tabs>
          <w:tab w:val="left" w:pos="1418"/>
          <w:tab w:val="left" w:pos="2694"/>
          <w:tab w:val="left" w:pos="3969"/>
        </w:tabs>
        <w:rPr>
          <w:sz w:val="6"/>
          <w:szCs w:val="6"/>
        </w:rPr>
      </w:pPr>
    </w:p>
    <w:p w:rsidR="00C538CA" w:rsidRDefault="00C538CA" w:rsidP="00AD477B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A) </w:t>
      </w:r>
      <w:r>
        <w:t>9711</w:t>
      </w:r>
      <w:r>
        <w:rPr>
          <w:b/>
          <w:bCs/>
        </w:rPr>
        <w:tab/>
      </w:r>
      <w:r>
        <w:rPr>
          <w:b/>
          <w:bCs/>
        </w:rPr>
        <w:tab/>
      </w:r>
      <w:r w:rsidRPr="0001443B">
        <w:rPr>
          <w:b/>
          <w:bCs/>
        </w:rPr>
        <w:t xml:space="preserve">B) </w:t>
      </w:r>
      <w:r w:rsidRPr="00272FE2">
        <w:t>63711</w:t>
      </w:r>
      <w:r>
        <w:tab/>
      </w:r>
    </w:p>
    <w:p w:rsidR="00C538CA" w:rsidRDefault="00C538CA" w:rsidP="00272FE2">
      <w:pPr>
        <w:pStyle w:val="NoSpacing"/>
        <w:tabs>
          <w:tab w:val="left" w:pos="2694"/>
          <w:tab w:val="left" w:pos="3969"/>
        </w:tabs>
      </w:pPr>
      <w:r w:rsidRPr="0001443B">
        <w:rPr>
          <w:b/>
          <w:bCs/>
        </w:rPr>
        <w:t xml:space="preserve">C) </w:t>
      </w:r>
      <w:r w:rsidRPr="00272FE2">
        <w:t>92031</w:t>
      </w:r>
      <w:r>
        <w:rPr>
          <w:b/>
          <w:bCs/>
        </w:rPr>
        <w:tab/>
      </w:r>
      <w:r w:rsidRPr="0001443B">
        <w:rPr>
          <w:b/>
          <w:bCs/>
        </w:rPr>
        <w:t xml:space="preserve">D) </w:t>
      </w:r>
      <w:r>
        <w:t>93051</w:t>
      </w:r>
    </w:p>
    <w:p w:rsidR="00C538CA" w:rsidRDefault="00C538CA" w:rsidP="00CD3992">
      <w:pPr>
        <w:pStyle w:val="NoSpacing"/>
        <w:tabs>
          <w:tab w:val="left" w:pos="284"/>
          <w:tab w:val="left" w:pos="2694"/>
        </w:tabs>
      </w:pPr>
    </w:p>
    <w:p w:rsidR="00C538CA" w:rsidRDefault="00C538CA" w:rsidP="00CD3992">
      <w:pPr>
        <w:pStyle w:val="NoSpacing"/>
        <w:tabs>
          <w:tab w:val="left" w:pos="284"/>
          <w:tab w:val="left" w:pos="2694"/>
        </w:tabs>
      </w:pPr>
    </w:p>
    <w:p w:rsidR="00C538CA" w:rsidRPr="0001443B" w:rsidRDefault="00C538CA" w:rsidP="00CD3992">
      <w:pPr>
        <w:pStyle w:val="NoSpacing"/>
        <w:tabs>
          <w:tab w:val="left" w:pos="284"/>
          <w:tab w:val="left" w:pos="2694"/>
        </w:tabs>
      </w:pPr>
    </w:p>
    <w:p w:rsidR="00C538CA" w:rsidRDefault="00C538CA" w:rsidP="00A85B3D">
      <w:pPr>
        <w:pStyle w:val="NoSpacing"/>
        <w:tabs>
          <w:tab w:val="left" w:pos="1418"/>
          <w:tab w:val="left" w:pos="2694"/>
          <w:tab w:val="left" w:pos="3969"/>
        </w:tabs>
      </w:pPr>
      <w:r w:rsidRPr="006A6095">
        <w:rPr>
          <w:b/>
          <w:bCs/>
          <w:bdr w:val="single" w:sz="4" w:space="0" w:color="auto"/>
          <w:shd w:val="clear" w:color="auto" w:fill="FDE9D9"/>
        </w:rPr>
        <w:t>3</w:t>
      </w:r>
      <w:r w:rsidRPr="006A6095">
        <w:rPr>
          <w:bdr w:val="single" w:sz="4" w:space="0" w:color="auto"/>
          <w:shd w:val="clear" w:color="auto" w:fill="FDE9D9"/>
        </w:rPr>
        <w:t>.</w:t>
      </w:r>
      <w:r>
        <w:t>“</w:t>
      </w:r>
      <w:r w:rsidRPr="00A85B3D">
        <w:rPr>
          <w:b/>
          <w:bCs/>
        </w:rPr>
        <w:t>5, 0, 8, 7, 3</w:t>
      </w:r>
      <w:r>
        <w:t xml:space="preserve">” rakamlarını birer kez kullanarak oluşturulan, en büyük beş basamaklı doğal sayı ile rakamları farklı en küçük beş basamaklı doğal sayının </w:t>
      </w:r>
      <w:r>
        <w:rPr>
          <w:b/>
          <w:bCs/>
          <w:u w:val="single"/>
        </w:rPr>
        <w:t>toplamı</w:t>
      </w:r>
      <w:r>
        <w:t xml:space="preserve"> aşağıdakilerden hangisidir?</w:t>
      </w:r>
    </w:p>
    <w:p w:rsidR="00C538CA" w:rsidRPr="00AD477B" w:rsidRDefault="00C538CA" w:rsidP="00A85B3D">
      <w:pPr>
        <w:pStyle w:val="NoSpacing"/>
        <w:tabs>
          <w:tab w:val="left" w:pos="1418"/>
          <w:tab w:val="left" w:pos="2694"/>
          <w:tab w:val="left" w:pos="3969"/>
        </w:tabs>
        <w:rPr>
          <w:sz w:val="6"/>
          <w:szCs w:val="6"/>
        </w:rPr>
      </w:pPr>
    </w:p>
    <w:p w:rsidR="00C538CA" w:rsidRPr="006E496B" w:rsidRDefault="00C538CA" w:rsidP="00A32C2E">
      <w:pPr>
        <w:pStyle w:val="NoSpacing"/>
        <w:tabs>
          <w:tab w:val="left" w:pos="2694"/>
          <w:tab w:val="left" w:pos="3969"/>
        </w:tabs>
      </w:pPr>
      <w:r w:rsidRPr="006E496B">
        <w:t>A) 118 108</w:t>
      </w:r>
      <w:r w:rsidRPr="006E496B">
        <w:tab/>
        <w:t>B) 108108</w:t>
      </w:r>
    </w:p>
    <w:p w:rsidR="00C538CA" w:rsidRPr="006E496B" w:rsidRDefault="00C538CA" w:rsidP="00A85B3D">
      <w:pPr>
        <w:pStyle w:val="NoSpacing"/>
        <w:tabs>
          <w:tab w:val="left" w:pos="2694"/>
          <w:tab w:val="left" w:pos="3969"/>
        </w:tabs>
      </w:pPr>
      <w:r w:rsidRPr="006E496B">
        <w:t>C) 117100</w:t>
      </w:r>
      <w:r w:rsidRPr="006E496B">
        <w:tab/>
        <w:t>D) 117 108</w:t>
      </w:r>
    </w:p>
    <w:p w:rsidR="00C538CA" w:rsidRDefault="00C538CA" w:rsidP="00A85B3D">
      <w:pPr>
        <w:pStyle w:val="NoSpacing"/>
        <w:tabs>
          <w:tab w:val="left" w:pos="284"/>
          <w:tab w:val="left" w:pos="2694"/>
        </w:tabs>
      </w:pPr>
    </w:p>
    <w:p w:rsidR="00C538CA" w:rsidRDefault="00C538CA" w:rsidP="00A85B3D">
      <w:pPr>
        <w:pStyle w:val="NoSpacing"/>
        <w:tabs>
          <w:tab w:val="left" w:pos="284"/>
          <w:tab w:val="left" w:pos="2694"/>
        </w:tabs>
      </w:pPr>
    </w:p>
    <w:p w:rsidR="00C538CA" w:rsidRPr="0001443B" w:rsidRDefault="00C538CA" w:rsidP="00A85B3D">
      <w:pPr>
        <w:pStyle w:val="NoSpacing"/>
        <w:tabs>
          <w:tab w:val="left" w:pos="284"/>
          <w:tab w:val="left" w:pos="2694"/>
        </w:tabs>
      </w:pPr>
    </w:p>
    <w:p w:rsidR="00C538CA" w:rsidRPr="00183E6D" w:rsidRDefault="00C538CA" w:rsidP="00183E6D">
      <w:pPr>
        <w:pStyle w:val="NoSpacing"/>
        <w:tabs>
          <w:tab w:val="left" w:pos="709"/>
        </w:tabs>
      </w:pPr>
      <w:r>
        <w:rPr>
          <w:b/>
          <w:bCs/>
          <w:bdr w:val="single" w:sz="4" w:space="0" w:color="auto"/>
          <w:shd w:val="clear" w:color="auto" w:fill="FDE9D9"/>
        </w:rPr>
        <w:t>4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“ </w:t>
      </w:r>
      <w:r w:rsidRPr="00183E6D">
        <w:rPr>
          <w:rFonts w:ascii="Wingdings" w:hAnsi="Wingdings" w:cs="Wingdings"/>
          <w:b/>
          <w:bCs/>
          <w:sz w:val="24"/>
          <w:szCs w:val="24"/>
        </w:rPr>
        <w:t></w:t>
      </w:r>
      <w:r w:rsidRPr="00183E6D">
        <w:rPr>
          <w:b/>
          <w:bCs/>
        </w:rPr>
        <w:t xml:space="preserve"> + 49</w:t>
      </w:r>
      <w:r>
        <w:rPr>
          <w:b/>
          <w:bCs/>
        </w:rPr>
        <w:t xml:space="preserve">&lt; 79 </w:t>
      </w:r>
      <w:r>
        <w:t xml:space="preserve"> ”</w:t>
      </w:r>
      <w:r w:rsidRPr="00183E6D">
        <w:t xml:space="preserve"> eşitsizliğinde </w:t>
      </w:r>
      <w:r w:rsidRPr="00183E6D">
        <w:rPr>
          <w:rFonts w:ascii="Wingdings" w:hAnsi="Wingdings" w:cs="Wingdings"/>
          <w:b/>
          <w:bCs/>
          <w:sz w:val="24"/>
          <w:szCs w:val="24"/>
        </w:rPr>
        <w:t></w:t>
      </w:r>
      <w:r w:rsidRPr="00183E6D">
        <w:t xml:space="preserve"> yerine yazılabilecek en küçük doğal sayı </w:t>
      </w:r>
      <w:r>
        <w:t>kaçtır?</w:t>
      </w:r>
    </w:p>
    <w:p w:rsidR="00C538CA" w:rsidRPr="00EC6096" w:rsidRDefault="00C538CA" w:rsidP="00F67B70">
      <w:pPr>
        <w:pStyle w:val="NoSpacing"/>
        <w:tabs>
          <w:tab w:val="left" w:pos="709"/>
        </w:tabs>
        <w:rPr>
          <w:sz w:val="6"/>
          <w:szCs w:val="6"/>
        </w:rPr>
      </w:pPr>
    </w:p>
    <w:p w:rsidR="00C538CA" w:rsidRPr="00E45094" w:rsidRDefault="00C538CA" w:rsidP="00E4509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01443B">
        <w:rPr>
          <w:b/>
          <w:bCs/>
        </w:rPr>
        <w:t>A)</w:t>
      </w:r>
      <w:r>
        <w:t>28</w:t>
      </w:r>
      <w:r>
        <w:rPr>
          <w:b/>
          <w:bCs/>
        </w:rPr>
        <w:tab/>
      </w:r>
      <w:r w:rsidRPr="0001443B">
        <w:rPr>
          <w:b/>
          <w:bCs/>
        </w:rPr>
        <w:t xml:space="preserve">B) </w:t>
      </w:r>
      <w:r>
        <w:t>29</w:t>
      </w:r>
      <w:r>
        <w:rPr>
          <w:b/>
          <w:bCs/>
        </w:rPr>
        <w:tab/>
      </w:r>
      <w:r w:rsidRPr="0001443B">
        <w:rPr>
          <w:b/>
          <w:bCs/>
        </w:rPr>
        <w:t>C)</w:t>
      </w:r>
      <w:r>
        <w:t>30</w:t>
      </w:r>
      <w:r>
        <w:tab/>
      </w:r>
      <w:r w:rsidRPr="0001443B">
        <w:rPr>
          <w:b/>
          <w:bCs/>
        </w:rPr>
        <w:t xml:space="preserve">D) </w:t>
      </w:r>
      <w:r>
        <w:t>31</w:t>
      </w:r>
    </w:p>
    <w:p w:rsidR="00C538CA" w:rsidRDefault="00C538CA" w:rsidP="00FF2A85">
      <w:pPr>
        <w:pStyle w:val="NoSpacing"/>
        <w:tabs>
          <w:tab w:val="left" w:pos="567"/>
        </w:tabs>
        <w:rPr>
          <w:b/>
          <w:bCs/>
          <w:bdr w:val="single" w:sz="4" w:space="0" w:color="auto"/>
          <w:shd w:val="clear" w:color="auto" w:fill="FBD4B4"/>
        </w:rPr>
      </w:pPr>
    </w:p>
    <w:p w:rsidR="00C538CA" w:rsidRDefault="00C538CA" w:rsidP="00FF2A85">
      <w:pPr>
        <w:pStyle w:val="NoSpacing"/>
        <w:tabs>
          <w:tab w:val="left" w:pos="567"/>
        </w:tabs>
        <w:rPr>
          <w:b/>
          <w:bCs/>
          <w:bdr w:val="single" w:sz="4" w:space="0" w:color="auto"/>
          <w:shd w:val="clear" w:color="auto" w:fill="FBD4B4"/>
        </w:rPr>
      </w:pPr>
    </w:p>
    <w:p w:rsidR="00C538CA" w:rsidRPr="0001443B" w:rsidRDefault="00C538CA" w:rsidP="00FF2A85">
      <w:pPr>
        <w:pStyle w:val="NoSpacing"/>
        <w:tabs>
          <w:tab w:val="left" w:pos="567"/>
        </w:tabs>
        <w:rPr>
          <w:b/>
          <w:bCs/>
          <w:bdr w:val="single" w:sz="4" w:space="0" w:color="auto"/>
          <w:shd w:val="clear" w:color="auto" w:fill="FBD4B4"/>
        </w:rPr>
      </w:pPr>
    </w:p>
    <w:p w:rsidR="00C538CA" w:rsidRPr="00183E6D" w:rsidRDefault="00C538CA" w:rsidP="002216CE">
      <w:pPr>
        <w:pStyle w:val="NoSpacing"/>
        <w:tabs>
          <w:tab w:val="left" w:pos="709"/>
        </w:tabs>
      </w:pPr>
      <w:r w:rsidRPr="006A6095">
        <w:rPr>
          <w:b/>
          <w:bCs/>
          <w:bdr w:val="single" w:sz="4" w:space="0" w:color="auto"/>
          <w:shd w:val="clear" w:color="auto" w:fill="FDE9D9"/>
        </w:rPr>
        <w:t>5</w:t>
      </w:r>
      <w:r w:rsidRPr="006A6095">
        <w:rPr>
          <w:bdr w:val="single" w:sz="4" w:space="0" w:color="auto"/>
          <w:shd w:val="clear" w:color="auto" w:fill="FDE9D9"/>
        </w:rPr>
        <w:t>.</w:t>
      </w:r>
      <w:r>
        <w:t>“</w:t>
      </w:r>
      <w:r w:rsidRPr="002216CE">
        <w:rPr>
          <w:b/>
          <w:bCs/>
        </w:rPr>
        <w:t>Altı yüz bin altı</w:t>
      </w:r>
      <w:r>
        <w:t>” doğal sayısının kaç basamağında sıfır vardır?</w:t>
      </w:r>
    </w:p>
    <w:p w:rsidR="00C538CA" w:rsidRPr="00EC6096" w:rsidRDefault="00C538CA" w:rsidP="002216CE">
      <w:pPr>
        <w:pStyle w:val="NoSpacing"/>
        <w:tabs>
          <w:tab w:val="left" w:pos="709"/>
        </w:tabs>
        <w:rPr>
          <w:sz w:val="6"/>
          <w:szCs w:val="6"/>
        </w:rPr>
      </w:pPr>
    </w:p>
    <w:p w:rsidR="00C538CA" w:rsidRPr="00757131" w:rsidRDefault="00C538CA" w:rsidP="00757131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01443B">
        <w:rPr>
          <w:b/>
          <w:bCs/>
        </w:rPr>
        <w:t xml:space="preserve">A) </w:t>
      </w:r>
      <w:r>
        <w:t>4</w:t>
      </w:r>
      <w:r>
        <w:rPr>
          <w:b/>
          <w:bCs/>
        </w:rPr>
        <w:tab/>
      </w:r>
      <w:r w:rsidRPr="0001443B">
        <w:rPr>
          <w:b/>
          <w:bCs/>
        </w:rPr>
        <w:t xml:space="preserve">B) </w:t>
      </w:r>
      <w:r>
        <w:t>3</w:t>
      </w:r>
      <w:r>
        <w:rPr>
          <w:b/>
          <w:bCs/>
        </w:rPr>
        <w:tab/>
      </w:r>
      <w:r w:rsidRPr="0001443B">
        <w:rPr>
          <w:b/>
          <w:bCs/>
        </w:rPr>
        <w:t>C)</w:t>
      </w:r>
      <w:r>
        <w:t xml:space="preserve"> 2</w:t>
      </w:r>
      <w:r>
        <w:tab/>
      </w:r>
      <w:r w:rsidRPr="0001443B">
        <w:rPr>
          <w:b/>
          <w:bCs/>
        </w:rPr>
        <w:t xml:space="preserve">D) </w:t>
      </w:r>
      <w:r>
        <w:t>1</w:t>
      </w:r>
    </w:p>
    <w:p w:rsidR="00C538CA" w:rsidRDefault="00C538CA" w:rsidP="00214091">
      <w:pPr>
        <w:jc w:val="both"/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214091">
      <w:pPr>
        <w:jc w:val="both"/>
        <w:rPr>
          <w:b/>
          <w:bCs/>
          <w:sz w:val="22"/>
          <w:szCs w:val="22"/>
        </w:rPr>
      </w:pPr>
    </w:p>
    <w:p w:rsidR="00C538CA" w:rsidRDefault="00C538CA" w:rsidP="00CC73DC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CC73DC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CC73DC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Pr="00757131" w:rsidRDefault="00C538CA" w:rsidP="00CC73DC">
      <w:pPr>
        <w:pStyle w:val="NoSpacing"/>
        <w:tabs>
          <w:tab w:val="left" w:pos="709"/>
        </w:tabs>
        <w:rPr>
          <w:b/>
          <w:bCs/>
          <w:sz w:val="10"/>
          <w:szCs w:val="10"/>
          <w:bdr w:val="single" w:sz="4" w:space="0" w:color="auto"/>
          <w:shd w:val="clear" w:color="auto" w:fill="FDE9D9"/>
        </w:rPr>
      </w:pPr>
    </w:p>
    <w:p w:rsidR="00C538CA" w:rsidRPr="00757131" w:rsidRDefault="00C538CA" w:rsidP="00214091">
      <w:pPr>
        <w:rPr>
          <w:rFonts w:ascii="Calibri" w:hAnsi="Calibri" w:cs="Calibri"/>
          <w:sz w:val="22"/>
          <w:szCs w:val="22"/>
        </w:rPr>
      </w:pPr>
      <w:r>
        <w:rPr>
          <w:noProof/>
        </w:rPr>
        <w:pict>
          <v:shape id="Resim 11" o:spid="_x0000_s1030" type="#_x0000_t75" style="position:absolute;margin-left:162.65pt;margin-top:1pt;width:63pt;height:50.85pt;z-index:251653120;visibility:visible">
            <v:imagedata r:id="rId7" o:title="" gain="79922f"/>
            <w10:wrap type="square"/>
          </v:shape>
        </w:pict>
      </w:r>
      <w:r>
        <w:rPr>
          <w:rFonts w:ascii="Calibri" w:hAnsi="Calibri" w:cs="Calibri"/>
          <w:b/>
          <w:bCs/>
          <w:bdr w:val="single" w:sz="4" w:space="0" w:color="auto"/>
          <w:shd w:val="clear" w:color="auto" w:fill="FDE9D9"/>
        </w:rPr>
        <w:t>6</w:t>
      </w:r>
      <w:r w:rsidRPr="00757131">
        <w:rPr>
          <w:rFonts w:ascii="Calibri" w:hAnsi="Calibri" w:cs="Calibri"/>
          <w:bdr w:val="single" w:sz="4" w:space="0" w:color="auto"/>
          <w:shd w:val="clear" w:color="auto" w:fill="FDE9D9"/>
        </w:rPr>
        <w:t>.</w:t>
      </w:r>
      <w:r w:rsidRPr="00757131">
        <w:rPr>
          <w:rFonts w:ascii="Calibri" w:hAnsi="Calibri" w:cs="Calibri"/>
          <w:sz w:val="22"/>
          <w:szCs w:val="22"/>
        </w:rPr>
        <w:t>Yandaki toplama işlemine göre</w:t>
      </w:r>
    </w:p>
    <w:p w:rsidR="00C538CA" w:rsidRPr="00757131" w:rsidRDefault="00C538CA" w:rsidP="00214091">
      <w:pPr>
        <w:rPr>
          <w:rFonts w:ascii="Calibri" w:hAnsi="Calibri" w:cs="Calibri"/>
          <w:sz w:val="22"/>
          <w:szCs w:val="22"/>
        </w:rPr>
      </w:pPr>
      <w:r>
        <w:rPr>
          <w:noProof/>
        </w:rPr>
        <w:pict>
          <v:shape id="Resim 10" o:spid="_x0000_s1031" type="#_x0000_t75" style="position:absolute;margin-left:19.55pt;margin-top:0;width:47.25pt;height:13.2pt;z-index:251652096;visibility:visible">
            <v:imagedata r:id="rId8" o:title=""/>
          </v:shape>
        </w:pict>
      </w:r>
      <w:r w:rsidRPr="00757131">
        <w:rPr>
          <w:rFonts w:ascii="Calibri" w:hAnsi="Calibri" w:cs="Calibri"/>
          <w:sz w:val="22"/>
          <w:szCs w:val="22"/>
        </w:rPr>
        <w:t xml:space="preserve">                 kaçtır?    </w:t>
      </w:r>
    </w:p>
    <w:p w:rsidR="00C538CA" w:rsidRPr="003A406C" w:rsidRDefault="00C538CA" w:rsidP="00214091">
      <w:pPr>
        <w:rPr>
          <w:rFonts w:ascii="Tahoma" w:hAnsi="Tahoma" w:cs="Tahoma"/>
          <w:sz w:val="20"/>
          <w:szCs w:val="20"/>
        </w:rPr>
      </w:pPr>
    </w:p>
    <w:p w:rsidR="00C538CA" w:rsidRDefault="00C538CA" w:rsidP="00214091">
      <w:pPr>
        <w:pStyle w:val="NoSpacing"/>
        <w:tabs>
          <w:tab w:val="left" w:pos="709"/>
        </w:tabs>
        <w:rPr>
          <w:b/>
          <w:bCs/>
        </w:rPr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bdr w:val="single" w:sz="4" w:space="0" w:color="auto"/>
          <w:shd w:val="clear" w:color="auto" w:fill="FDE9D9"/>
        </w:rPr>
      </w:pPr>
      <w:r>
        <w:rPr>
          <w:b/>
          <w:bCs/>
          <w:bdr w:val="single" w:sz="4" w:space="0" w:color="auto"/>
          <w:shd w:val="clear" w:color="auto" w:fill="FDE9D9"/>
        </w:rPr>
        <w:t xml:space="preserve">  A) 8                   B)9                  C) 10           D) 11       </w:t>
      </w: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dr w:val="single" w:sz="4" w:space="0" w:color="auto"/>
          <w:shd w:val="clear" w:color="auto" w:fill="FDE9D9"/>
        </w:rPr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dr w:val="single" w:sz="4" w:space="0" w:color="auto"/>
          <w:shd w:val="clear" w:color="auto" w:fill="FDE9D9"/>
        </w:rPr>
      </w:pPr>
    </w:p>
    <w:p w:rsidR="00C538CA" w:rsidRPr="002C23B9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dr w:val="single" w:sz="4" w:space="0" w:color="auto"/>
          <w:shd w:val="clear" w:color="auto" w:fill="FDE9D9"/>
        </w:rPr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Pr="00CC73DC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10"/>
          <w:szCs w:val="10"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rect id="Rectangle 838" o:spid="_x0000_s1032" style="position:absolute;margin-left:19.05pt;margin-top:.9pt;width:213.8pt;height:112.5pt;z-index:251658240;visibility:visib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650"/>
                    <w:gridCol w:w="2554"/>
                  </w:tblGrid>
                  <w:tr w:rsidR="00C538CA" w:rsidRPr="008612D6">
                    <w:trPr>
                      <w:trHeight w:val="302"/>
                    </w:trPr>
                    <w:tc>
                      <w:tcPr>
                        <w:tcW w:w="599" w:type="dxa"/>
                        <w:shd w:val="clear" w:color="auto" w:fill="EAF1DD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AC0CFC">
                          <w:rPr>
                            <w:i/>
                            <w:iCs/>
                            <w:sz w:val="24"/>
                            <w:szCs w:val="24"/>
                          </w:rPr>
                          <w:t>OTOMOBİLLER</w:t>
                        </w:r>
                      </w:p>
                    </w:tc>
                    <w:tc>
                      <w:tcPr>
                        <w:tcW w:w="3239" w:type="dxa"/>
                        <w:shd w:val="clear" w:color="auto" w:fill="EAF1DD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i/>
                            <w:iCs/>
                          </w:rPr>
                        </w:pPr>
                        <w:r w:rsidRPr="00AC0CFC">
                          <w:rPr>
                            <w:i/>
                            <w:iCs/>
                          </w:rPr>
                          <w:t>Kilometre</w:t>
                        </w:r>
                      </w:p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i/>
                            <w:iCs/>
                          </w:rPr>
                        </w:pPr>
                        <w:r w:rsidRPr="00AC0CFC">
                          <w:rPr>
                            <w:i/>
                            <w:iCs/>
                          </w:rPr>
                          <w:t>Göstergeleri (km)</w:t>
                        </w:r>
                      </w:p>
                    </w:tc>
                  </w:tr>
                  <w:tr w:rsidR="00C538CA" w:rsidRPr="008612D6">
                    <w:trPr>
                      <w:trHeight w:val="302"/>
                    </w:trPr>
                    <w:tc>
                      <w:tcPr>
                        <w:tcW w:w="59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C0CFC">
                          <w:rPr>
                            <w:rFonts w:ascii="Wingdings" w:hAnsi="Wingdings" w:cs="Wingdings"/>
                            <w:i/>
                            <w:iCs/>
                          </w:rPr>
                          <w:t></w:t>
                        </w:r>
                      </w:p>
                    </w:tc>
                    <w:tc>
                      <w:tcPr>
                        <w:tcW w:w="323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AC0CFC">
                          <w:t xml:space="preserve">     123 000</w:t>
                        </w:r>
                      </w:p>
                    </w:tc>
                  </w:tr>
                  <w:tr w:rsidR="00C538CA" w:rsidRPr="008612D6">
                    <w:trPr>
                      <w:trHeight w:val="302"/>
                    </w:trPr>
                    <w:tc>
                      <w:tcPr>
                        <w:tcW w:w="59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C0CFC">
                          <w:rPr>
                            <w:rFonts w:ascii="Wingdings" w:hAnsi="Wingdings" w:cs="Wingdings"/>
                            <w:i/>
                            <w:iCs/>
                            <w:sz w:val="24"/>
                            <w:szCs w:val="24"/>
                          </w:rPr>
                          <w:t></w:t>
                        </w:r>
                      </w:p>
                    </w:tc>
                    <w:tc>
                      <w:tcPr>
                        <w:tcW w:w="323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AC0CFC">
                          <w:t xml:space="preserve">     17 816</w:t>
                        </w:r>
                      </w:p>
                    </w:tc>
                  </w:tr>
                  <w:tr w:rsidR="00C538CA" w:rsidRPr="008612D6">
                    <w:trPr>
                      <w:trHeight w:val="290"/>
                    </w:trPr>
                    <w:tc>
                      <w:tcPr>
                        <w:tcW w:w="59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C0CFC">
                          <w:rPr>
                            <w:rFonts w:ascii="Wingdings" w:hAnsi="Wingdings" w:cs="Wingdings"/>
                            <w:i/>
                            <w:iCs/>
                            <w:sz w:val="24"/>
                            <w:szCs w:val="24"/>
                          </w:rPr>
                          <w:t></w:t>
                        </w:r>
                      </w:p>
                    </w:tc>
                    <w:tc>
                      <w:tcPr>
                        <w:tcW w:w="323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AC0CFC">
                          <w:t xml:space="preserve">     3 216</w:t>
                        </w:r>
                      </w:p>
                    </w:tc>
                  </w:tr>
                  <w:tr w:rsidR="00C538CA" w:rsidRPr="008612D6">
                    <w:trPr>
                      <w:trHeight w:val="290"/>
                    </w:trPr>
                    <w:tc>
                      <w:tcPr>
                        <w:tcW w:w="59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C0CFC">
                          <w:rPr>
                            <w:rFonts w:ascii="Wingdings" w:hAnsi="Wingdings" w:cs="Wingdings"/>
                            <w:i/>
                            <w:iCs/>
                            <w:sz w:val="24"/>
                            <w:szCs w:val="24"/>
                          </w:rPr>
                          <w:t></w:t>
                        </w:r>
                      </w:p>
                    </w:tc>
                    <w:tc>
                      <w:tcPr>
                        <w:tcW w:w="323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AC0CFC">
                          <w:t xml:space="preserve">     100 000</w:t>
                        </w:r>
                      </w:p>
                    </w:tc>
                  </w:tr>
                  <w:tr w:rsidR="00C538CA" w:rsidRPr="008612D6">
                    <w:trPr>
                      <w:trHeight w:val="290"/>
                    </w:trPr>
                    <w:tc>
                      <w:tcPr>
                        <w:tcW w:w="59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C0CFC">
                          <w:rPr>
                            <w:rFonts w:ascii="Wingdings" w:hAnsi="Wingdings" w:cs="Wingdings"/>
                            <w:i/>
                            <w:iCs/>
                            <w:sz w:val="24"/>
                            <w:szCs w:val="24"/>
                          </w:rPr>
                          <w:t></w:t>
                        </w:r>
                      </w:p>
                    </w:tc>
                    <w:tc>
                      <w:tcPr>
                        <w:tcW w:w="3239" w:type="dxa"/>
                        <w:vAlign w:val="center"/>
                      </w:tcPr>
                      <w:p w:rsidR="00C538CA" w:rsidRPr="00AC0CFC" w:rsidRDefault="00C538CA" w:rsidP="00AC0CFC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AC0CFC">
                          <w:t xml:space="preserve">     150 000</w:t>
                        </w:r>
                      </w:p>
                    </w:tc>
                  </w:tr>
                </w:tbl>
                <w:p w:rsidR="00C538CA" w:rsidRDefault="00C538CA" w:rsidP="00762605"/>
              </w:txbxContent>
            </v:textbox>
          </v:rect>
        </w:pict>
      </w: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b/>
          <w:bCs/>
          <w:bdr w:val="single" w:sz="4" w:space="0" w:color="auto"/>
          <w:shd w:val="clear" w:color="auto" w:fill="FDE9D9"/>
        </w:rPr>
        <w:t>7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</w:pPr>
      <w:hyperlink r:id="rId9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color w:val="000000"/>
        </w:rPr>
      </w:pPr>
    </w:p>
    <w:p w:rsidR="00C538CA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color w:val="000000"/>
        </w:rPr>
      </w:pPr>
      <w:r>
        <w:rPr>
          <w:color w:val="000000"/>
        </w:rPr>
        <w:t xml:space="preserve">Yukarıda verilen otomobillerin kilometre göstergelerinin </w:t>
      </w:r>
      <w:r w:rsidRPr="00762605">
        <w:rPr>
          <w:b/>
          <w:bCs/>
          <w:color w:val="000000"/>
          <w:u w:val="single"/>
        </w:rPr>
        <w:t>küçükten büyüğe</w:t>
      </w:r>
      <w:r>
        <w:rPr>
          <w:color w:val="000000"/>
        </w:rPr>
        <w:t xml:space="preserve"> doğru sıralanışı aşağıdakilerden hangisidir?</w:t>
      </w:r>
    </w:p>
    <w:p w:rsidR="00C538CA" w:rsidRPr="00762605" w:rsidRDefault="00C538CA" w:rsidP="004441BF">
      <w:pPr>
        <w:pStyle w:val="NoSpacing"/>
        <w:tabs>
          <w:tab w:val="left" w:pos="284"/>
          <w:tab w:val="left" w:pos="1843"/>
          <w:tab w:val="left" w:pos="3402"/>
        </w:tabs>
        <w:rPr>
          <w:color w:val="000000"/>
          <w:sz w:val="10"/>
          <w:szCs w:val="10"/>
        </w:rPr>
      </w:pPr>
    </w:p>
    <w:p w:rsidR="00C538CA" w:rsidRDefault="00C538CA" w:rsidP="00762605">
      <w:pPr>
        <w:pStyle w:val="NoSpacing"/>
        <w:tabs>
          <w:tab w:val="left" w:pos="1418"/>
          <w:tab w:val="left" w:pos="2694"/>
          <w:tab w:val="left" w:pos="3828"/>
        </w:tabs>
      </w:pPr>
      <w:r>
        <w:rPr>
          <w:b/>
          <w:bCs/>
        </w:rPr>
        <w:t xml:space="preserve">A) </w:t>
      </w:r>
      <w:r w:rsidRPr="00E274E9">
        <w:rPr>
          <w:rFonts w:ascii="Wingdings" w:hAnsi="Wingdings" w:cs="Wingdings"/>
          <w:i/>
          <w:iCs/>
          <w:sz w:val="24"/>
          <w:szCs w:val="24"/>
        </w:rPr>
        <w:t>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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>
        <w:rPr>
          <w:rFonts w:ascii="Wingdings" w:hAnsi="Wingdings" w:cs="Wingdings"/>
          <w:i/>
          <w:iCs/>
        </w:rPr>
        <w:t></w:t>
      </w:r>
      <w:r w:rsidRPr="00782088"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</w:t>
      </w:r>
      <w:r w:rsidRPr="00782088"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</w:t>
      </w:r>
      <w:r w:rsidRPr="00782088">
        <w:rPr>
          <w:rFonts w:ascii="Wingdings" w:hAnsi="Wingdings" w:cs="Wingdings"/>
          <w:i/>
          <w:iCs/>
          <w:sz w:val="24"/>
          <w:szCs w:val="24"/>
        </w:rPr>
        <w:t></w:t>
      </w:r>
    </w:p>
    <w:p w:rsidR="00C538CA" w:rsidRPr="00762605" w:rsidRDefault="00C538CA" w:rsidP="00762605">
      <w:pPr>
        <w:pStyle w:val="NoSpacing"/>
        <w:tabs>
          <w:tab w:val="left" w:pos="1418"/>
          <w:tab w:val="left" w:pos="2694"/>
          <w:tab w:val="left" w:pos="3828"/>
        </w:tabs>
        <w:rPr>
          <w:sz w:val="6"/>
          <w:szCs w:val="6"/>
        </w:rPr>
      </w:pPr>
    </w:p>
    <w:p w:rsidR="00C538CA" w:rsidRDefault="00C538CA" w:rsidP="004441BF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  <w:bCs/>
        </w:rPr>
        <w:t>B)</w:t>
      </w:r>
      <w:r w:rsidRPr="00E274E9">
        <w:rPr>
          <w:rFonts w:ascii="Wingdings" w:hAnsi="Wingdings" w:cs="Wingdings"/>
          <w:i/>
          <w:iCs/>
          <w:sz w:val="24"/>
          <w:szCs w:val="24"/>
        </w:rPr>
        <w:t>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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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>
        <w:rPr>
          <w:rFonts w:ascii="Wingdings" w:hAnsi="Wingdings" w:cs="Wingdings"/>
          <w:i/>
          <w:iCs/>
        </w:rPr>
        <w:t></w:t>
      </w:r>
      <w:r w:rsidRPr="00782088"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</w:t>
      </w:r>
    </w:p>
    <w:p w:rsidR="00C538CA" w:rsidRPr="00762605" w:rsidRDefault="00C538CA" w:rsidP="004441BF">
      <w:pPr>
        <w:pStyle w:val="NoSpacing"/>
        <w:tabs>
          <w:tab w:val="left" w:pos="284"/>
          <w:tab w:val="left" w:pos="2694"/>
          <w:tab w:val="left" w:pos="3402"/>
        </w:tabs>
        <w:rPr>
          <w:sz w:val="6"/>
          <w:szCs w:val="6"/>
        </w:rPr>
      </w:pPr>
    </w:p>
    <w:p w:rsidR="00C538CA" w:rsidRDefault="00C538CA" w:rsidP="004441BF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  <w:bCs/>
        </w:rPr>
        <w:t xml:space="preserve">C) </w:t>
      </w:r>
      <w:r w:rsidRPr="00E274E9">
        <w:rPr>
          <w:rFonts w:ascii="Wingdings" w:hAnsi="Wingdings" w:cs="Wingdings"/>
          <w:i/>
          <w:iCs/>
          <w:sz w:val="24"/>
          <w:szCs w:val="24"/>
        </w:rPr>
        <w:t>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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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>
        <w:rPr>
          <w:rFonts w:ascii="Wingdings" w:hAnsi="Wingdings" w:cs="Wingdings"/>
          <w:i/>
          <w:iCs/>
        </w:rPr>
        <w:t></w:t>
      </w:r>
      <w:r w:rsidRPr="00782088"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</w:t>
      </w:r>
    </w:p>
    <w:p w:rsidR="00C538CA" w:rsidRPr="00762605" w:rsidRDefault="00C538CA" w:rsidP="004441BF">
      <w:pPr>
        <w:pStyle w:val="NoSpacing"/>
        <w:tabs>
          <w:tab w:val="left" w:pos="284"/>
          <w:tab w:val="left" w:pos="2694"/>
          <w:tab w:val="left" w:pos="3402"/>
        </w:tabs>
        <w:rPr>
          <w:sz w:val="6"/>
          <w:szCs w:val="6"/>
        </w:rPr>
      </w:pPr>
    </w:p>
    <w:p w:rsidR="00C538CA" w:rsidRPr="0001443B" w:rsidRDefault="00C538CA" w:rsidP="004441BF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  <w:bCs/>
        </w:rPr>
        <w:t>D)</w:t>
      </w:r>
      <w:r w:rsidRPr="00E274E9">
        <w:rPr>
          <w:rFonts w:ascii="Wingdings" w:hAnsi="Wingdings" w:cs="Wingdings"/>
          <w:i/>
          <w:iCs/>
          <w:sz w:val="24"/>
          <w:szCs w:val="24"/>
        </w:rPr>
        <w:t>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>
        <w:rPr>
          <w:rFonts w:ascii="Wingdings" w:hAnsi="Wingdings" w:cs="Wingdings"/>
          <w:i/>
          <w:iCs/>
        </w:rPr>
        <w:t></w:t>
      </w:r>
      <w:r>
        <w:rPr>
          <w:rFonts w:ascii="Wingdings" w:hAnsi="Wingdings" w:cs="Wingdings"/>
          <w:i/>
          <w:iCs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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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E274E9">
        <w:rPr>
          <w:rFonts w:ascii="Wingdings" w:hAnsi="Wingdings" w:cs="Wingdings"/>
          <w:i/>
          <w:iCs/>
          <w:sz w:val="24"/>
          <w:szCs w:val="24"/>
        </w:rPr>
        <w:t>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>
        <w:rPr>
          <w:rFonts w:ascii="Wingdings" w:hAnsi="Wingdings" w:cs="Wingdings"/>
          <w:i/>
          <w:iCs/>
          <w:sz w:val="24"/>
          <w:szCs w:val="24"/>
        </w:rPr>
        <w:t></w:t>
      </w:r>
      <w:r w:rsidRPr="00782088">
        <w:rPr>
          <w:rFonts w:ascii="Wingdings" w:hAnsi="Wingdings" w:cs="Wingdings"/>
          <w:i/>
          <w:iCs/>
          <w:sz w:val="24"/>
          <w:szCs w:val="24"/>
        </w:rPr>
        <w:t></w:t>
      </w:r>
    </w:p>
    <w:p w:rsidR="00C538CA" w:rsidRDefault="00C538CA" w:rsidP="00EC6096">
      <w:pPr>
        <w:pStyle w:val="NoSpacing"/>
        <w:tabs>
          <w:tab w:val="left" w:pos="709"/>
        </w:tabs>
        <w:rPr>
          <w:b/>
          <w:bCs/>
        </w:rPr>
      </w:pPr>
    </w:p>
    <w:p w:rsidR="00C538CA" w:rsidRDefault="00C538CA" w:rsidP="00EC6096">
      <w:pPr>
        <w:pStyle w:val="NoSpacing"/>
        <w:tabs>
          <w:tab w:val="left" w:pos="709"/>
        </w:tabs>
        <w:rPr>
          <w:b/>
          <w:bCs/>
        </w:rPr>
      </w:pPr>
    </w:p>
    <w:p w:rsidR="00C538CA" w:rsidRPr="007F2E36" w:rsidRDefault="00C538CA" w:rsidP="007F2E36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  <w:r>
        <w:rPr>
          <w:b/>
          <w:bCs/>
          <w:bdr w:val="single" w:sz="4" w:space="0" w:color="auto"/>
          <w:shd w:val="clear" w:color="auto" w:fill="FDE9D9"/>
        </w:rPr>
        <w:t>8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noProof/>
          <w:lang w:eastAsia="tr-TR"/>
        </w:rPr>
        <w:pict>
          <v:rect id="Dikdörtgen 14" o:spid="_x0000_s1033" style="position:absolute;margin-left:24.95pt;margin-top:1.6pt;width:183.15pt;height:34.5pt;z-index:251661312;visibility:visible;mso-position-horizontal-relative:text;mso-position-vertical-relative:text" strokecolor="#c0504d" strokeweight="2.5pt">
            <v:shadow color="#868686"/>
            <v:textbox>
              <w:txbxContent>
                <w:p w:rsidR="00C538CA" w:rsidRPr="00AC0CFC" w:rsidRDefault="00C538CA" w:rsidP="007F2E36">
                  <w:pPr>
                    <w:rPr>
                      <w:rFonts w:ascii="Arial Narrow" w:hAnsi="Arial Narrow" w:cs="Arial Narrow"/>
                      <w:b/>
                      <w:bCs/>
                      <w:sz w:val="22"/>
                      <w:szCs w:val="22"/>
                    </w:rPr>
                  </w:pPr>
                  <w:r w:rsidRPr="00AC0CFC">
                    <w:rPr>
                      <w:rFonts w:ascii="Arial Narrow" w:hAnsi="Arial Narrow" w:cs="Arial Narrow"/>
                    </w:rPr>
                    <w:t>Sayının birler basamağı, bir üçgenin kenar sayısı kadardır.</w:t>
                  </w:r>
                </w:p>
              </w:txbxContent>
            </v:textbox>
          </v:rect>
        </w:pict>
      </w:r>
    </w:p>
    <w:p w:rsidR="00C538CA" w:rsidRDefault="00C538CA" w:rsidP="007F2E36">
      <w:pPr>
        <w:pStyle w:val="NoSpacing"/>
        <w:tabs>
          <w:tab w:val="left" w:pos="709"/>
        </w:tabs>
      </w:pPr>
    </w:p>
    <w:p w:rsidR="00C538CA" w:rsidRDefault="00C538CA" w:rsidP="007F2E36">
      <w:pPr>
        <w:pStyle w:val="NoSpacing"/>
        <w:tabs>
          <w:tab w:val="left" w:pos="709"/>
        </w:tabs>
      </w:pPr>
    </w:p>
    <w:p w:rsidR="00C538CA" w:rsidRDefault="00C538CA" w:rsidP="007F2E36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rect id="Dikdörtgen 13" o:spid="_x0000_s1034" style="position:absolute;margin-left:1.95pt;margin-top:-.15pt;width:183.15pt;height:32.5pt;z-index:251662336;visibility:visible" strokecolor="#8064a2" strokeweight="2.5pt">
            <v:shadow color="#868686"/>
            <v:textbox>
              <w:txbxContent>
                <w:p w:rsidR="00C538CA" w:rsidRPr="00AC0CFC" w:rsidRDefault="00C538CA" w:rsidP="007F2E36">
                  <w:pPr>
                    <w:rPr>
                      <w:rFonts w:ascii="Arial Narrow" w:hAnsi="Arial Narrow" w:cs="Arial Narrow"/>
                      <w:b/>
                      <w:bCs/>
                      <w:sz w:val="22"/>
                      <w:szCs w:val="22"/>
                    </w:rPr>
                  </w:pPr>
                  <w:r w:rsidRPr="00AC0CFC">
                    <w:rPr>
                      <w:rFonts w:ascii="Arial Narrow" w:hAnsi="Arial Narrow" w:cs="Arial Narrow"/>
                    </w:rPr>
                    <w:t>Sayının onlar basamağı   bir basamaklı en küçük tek doğal sayıdır.</w:t>
                  </w:r>
                </w:p>
              </w:txbxContent>
            </v:textbox>
          </v:rect>
        </w:pict>
      </w:r>
    </w:p>
    <w:p w:rsidR="00C538CA" w:rsidRPr="006E4402" w:rsidRDefault="00C538CA" w:rsidP="007F2E36">
      <w:pPr>
        <w:pStyle w:val="NoSpacing"/>
        <w:tabs>
          <w:tab w:val="left" w:pos="709"/>
        </w:tabs>
        <w:rPr>
          <w:sz w:val="6"/>
          <w:szCs w:val="6"/>
        </w:rPr>
      </w:pPr>
    </w:p>
    <w:p w:rsidR="00C538CA" w:rsidRDefault="00C538CA" w:rsidP="007F2E36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538CA" w:rsidRDefault="00C538CA" w:rsidP="007F2E36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noProof/>
          <w:lang w:eastAsia="tr-TR"/>
        </w:rPr>
        <w:pict>
          <v:rect id="Dikdörtgen 12" o:spid="_x0000_s1035" style="position:absolute;margin-left:45.95pt;margin-top:7.3pt;width:183.15pt;height:36pt;z-index:251663360;visibility:visible" strokecolor="#4bacc6" strokeweight="2.5pt">
            <v:shadow color="#868686"/>
            <v:textbox>
              <w:txbxContent>
                <w:p w:rsidR="00C538CA" w:rsidRPr="00AC0CFC" w:rsidRDefault="00C538CA" w:rsidP="007F2E36">
                  <w:pPr>
                    <w:rPr>
                      <w:rFonts w:ascii="Arial Narrow" w:hAnsi="Arial Narrow" w:cs="Arial Narrow"/>
                      <w:b/>
                      <w:bCs/>
                      <w:sz w:val="22"/>
                      <w:szCs w:val="22"/>
                    </w:rPr>
                  </w:pPr>
                  <w:r w:rsidRPr="00AC0CFC">
                    <w:rPr>
                      <w:rFonts w:ascii="Arial Narrow" w:hAnsi="Arial Narrow" w:cs="Arial Narrow"/>
                    </w:rPr>
                    <w:t>Sayının yüzler basamağı, en büyük bir basamaklı doğal sayıdır.</w:t>
                  </w:r>
                </w:p>
              </w:txbxContent>
            </v:textbox>
          </v:rect>
        </w:pict>
      </w:r>
    </w:p>
    <w:p w:rsidR="00C538CA" w:rsidRDefault="00C538CA" w:rsidP="007F2E36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538CA" w:rsidRPr="00D6155A" w:rsidRDefault="00C538CA" w:rsidP="007F2E36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  <w:sz w:val="10"/>
          <w:szCs w:val="10"/>
        </w:rPr>
      </w:pPr>
    </w:p>
    <w:p w:rsidR="00C538CA" w:rsidRDefault="00C538CA" w:rsidP="007F2E36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7F2E36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rect id="Dikdörtgen 2" o:spid="_x0000_s1036" style="position:absolute;margin-left:10.4pt;margin-top:2.95pt;width:183.15pt;height:36.05pt;z-index:251664384;visibility:visible" strokecolor="#9bbb59" strokeweight="2.5pt">
            <v:shadow color="#868686"/>
            <v:textbox>
              <w:txbxContent>
                <w:p w:rsidR="00C538CA" w:rsidRPr="00AC0CFC" w:rsidRDefault="00C538CA" w:rsidP="007F2E36">
                  <w:pPr>
                    <w:rPr>
                      <w:rFonts w:ascii="Arial Narrow" w:hAnsi="Arial Narrow" w:cs="Arial Narrow"/>
                      <w:b/>
                      <w:bCs/>
                      <w:sz w:val="22"/>
                      <w:szCs w:val="22"/>
                    </w:rPr>
                  </w:pPr>
                  <w:r w:rsidRPr="00AC0CFC">
                    <w:rPr>
                      <w:rFonts w:ascii="Arial Narrow" w:hAnsi="Arial Narrow" w:cs="Arial Narrow"/>
                    </w:rPr>
                    <w:t>Sayının binler bölüğü</w:t>
                  </w:r>
                  <w:r w:rsidRPr="00AC0CFC">
                    <w:rPr>
                      <w:rFonts w:ascii="Arial Narrow" w:hAnsi="Arial Narrow" w:cs="Arial Narrow"/>
                      <w:sz w:val="22"/>
                      <w:szCs w:val="22"/>
                    </w:rPr>
                    <w:t>nde  iki basamaklı en büyük doğal sayı vardır.</w:t>
                  </w:r>
                </w:p>
              </w:txbxContent>
            </v:textbox>
          </v:rect>
        </w:pict>
      </w:r>
    </w:p>
    <w:p w:rsidR="00C538CA" w:rsidRDefault="00C538CA" w:rsidP="007F2E36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7F2E36">
      <w:pPr>
        <w:pStyle w:val="NoSpacing"/>
        <w:tabs>
          <w:tab w:val="left" w:pos="1418"/>
          <w:tab w:val="left" w:pos="2694"/>
          <w:tab w:val="left" w:pos="3969"/>
        </w:tabs>
      </w:pPr>
    </w:p>
    <w:p w:rsidR="00C538CA" w:rsidRPr="00987469" w:rsidRDefault="00C538CA" w:rsidP="00334348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987469">
        <w:rPr>
          <w:b/>
          <w:bCs/>
        </w:rPr>
        <w:t>Yukarıda ipuçları verilen doğal sayı  aşağıdakilerden hangisidir?</w:t>
      </w:r>
    </w:p>
    <w:p w:rsidR="00C538CA" w:rsidRPr="00334348" w:rsidRDefault="00C538CA" w:rsidP="00334348">
      <w:pPr>
        <w:pStyle w:val="NoSpacing"/>
        <w:tabs>
          <w:tab w:val="left" w:pos="284"/>
          <w:tab w:val="left" w:pos="2694"/>
        </w:tabs>
      </w:pPr>
      <w:r>
        <w:t xml:space="preserve">      A)  9 911      B) 9 993          C)  99 913      D) 99 319</w:t>
      </w:r>
    </w:p>
    <w:p w:rsidR="00C538CA" w:rsidRDefault="00C538CA" w:rsidP="00EC6096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C538CA" w:rsidRPr="00757131" w:rsidRDefault="00C538CA" w:rsidP="00757131">
      <w:pPr>
        <w:pStyle w:val="NoSpacing"/>
        <w:tabs>
          <w:tab w:val="left" w:pos="709"/>
        </w:tabs>
      </w:pPr>
      <w:r>
        <w:rPr>
          <w:b/>
          <w:bCs/>
          <w:bdr w:val="single" w:sz="4" w:space="0" w:color="auto"/>
          <w:shd w:val="clear" w:color="auto" w:fill="FBD4B4"/>
        </w:rPr>
        <w:t xml:space="preserve"> 9</w:t>
      </w:r>
      <w:r w:rsidRPr="006A6095">
        <w:rPr>
          <w:bdr w:val="single" w:sz="4" w:space="0" w:color="auto"/>
          <w:shd w:val="clear" w:color="auto" w:fill="FDE9D9"/>
        </w:rPr>
        <w:t>.</w:t>
      </w:r>
      <w:r w:rsidRPr="00373201">
        <w:rPr>
          <w:b/>
          <w:bCs/>
        </w:rPr>
        <w:t>Aşağıdaki sayıları onluğa ve yüzlüğe yuvarlayınız</w:t>
      </w:r>
      <w:r>
        <w:rPr>
          <w:b/>
          <w:bCs/>
        </w:rPr>
        <w:t>.</w:t>
      </w:r>
    </w:p>
    <w:p w:rsidR="00C538CA" w:rsidRDefault="00C538CA" w:rsidP="00B34142">
      <w:pPr>
        <w:pStyle w:val="NoSpacing"/>
        <w:tabs>
          <w:tab w:val="left" w:pos="709"/>
        </w:tabs>
        <w:rPr>
          <w:b/>
          <w:bCs/>
        </w:rPr>
      </w:pPr>
    </w:p>
    <w:tbl>
      <w:tblPr>
        <w:tblpPr w:leftFromText="141" w:rightFromText="141" w:vertAnchor="text" w:horzAnchor="margin" w:tblpXSpec="right" w:tblpY="139"/>
        <w:tblOverlap w:val="never"/>
        <w:tblW w:w="5135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/>
      </w:tblPr>
      <w:tblGrid>
        <w:gridCol w:w="1286"/>
        <w:gridCol w:w="1898"/>
        <w:gridCol w:w="1951"/>
      </w:tblGrid>
      <w:tr w:rsidR="00C538CA" w:rsidRPr="001D721B">
        <w:trPr>
          <w:trHeight w:val="321"/>
        </w:trPr>
        <w:tc>
          <w:tcPr>
            <w:tcW w:w="12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 w:rsidRPr="001D721B">
              <w:rPr>
                <w:b/>
                <w:bCs/>
                <w:sz w:val="22"/>
                <w:szCs w:val="22"/>
              </w:rPr>
              <w:t>SAYI</w:t>
            </w:r>
          </w:p>
        </w:tc>
        <w:tc>
          <w:tcPr>
            <w:tcW w:w="18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EN YAKIN ONLUK</w:t>
            </w:r>
          </w:p>
        </w:tc>
        <w:tc>
          <w:tcPr>
            <w:tcW w:w="19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 w:rsidRPr="001D721B">
              <w:rPr>
                <w:b/>
                <w:bCs/>
                <w:sz w:val="22"/>
                <w:szCs w:val="22"/>
              </w:rPr>
              <w:t>EN Y</w:t>
            </w:r>
            <w:r>
              <w:rPr>
                <w:b/>
                <w:bCs/>
                <w:sz w:val="22"/>
                <w:szCs w:val="22"/>
              </w:rPr>
              <w:t>AKIN YÜZLÜK</w:t>
            </w:r>
          </w:p>
        </w:tc>
      </w:tr>
      <w:tr w:rsidR="00C538CA" w:rsidRPr="001D721B">
        <w:trPr>
          <w:trHeight w:val="339"/>
        </w:trPr>
        <w:tc>
          <w:tcPr>
            <w:tcW w:w="128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3457</w:t>
            </w:r>
          </w:p>
        </w:tc>
        <w:tc>
          <w:tcPr>
            <w:tcW w:w="189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</w:tr>
      <w:tr w:rsidR="00C538CA" w:rsidRPr="001D721B">
        <w:trPr>
          <w:trHeight w:val="339"/>
        </w:trPr>
        <w:tc>
          <w:tcPr>
            <w:tcW w:w="12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67.843</w:t>
            </w:r>
          </w:p>
        </w:tc>
        <w:tc>
          <w:tcPr>
            <w:tcW w:w="189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</w:tr>
      <w:tr w:rsidR="00C538CA" w:rsidRPr="001D721B">
        <w:trPr>
          <w:trHeight w:val="339"/>
        </w:trPr>
        <w:tc>
          <w:tcPr>
            <w:tcW w:w="12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986.689</w:t>
            </w:r>
          </w:p>
        </w:tc>
        <w:tc>
          <w:tcPr>
            <w:tcW w:w="189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</w:tr>
      <w:tr w:rsidR="00C538CA" w:rsidRPr="001D721B">
        <w:trPr>
          <w:trHeight w:val="321"/>
        </w:trPr>
        <w:tc>
          <w:tcPr>
            <w:tcW w:w="128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15.321</w:t>
            </w:r>
          </w:p>
        </w:tc>
        <w:tc>
          <w:tcPr>
            <w:tcW w:w="189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</w:tr>
      <w:tr w:rsidR="00C538CA" w:rsidRPr="001D721B">
        <w:trPr>
          <w:trHeight w:val="339"/>
        </w:trPr>
        <w:tc>
          <w:tcPr>
            <w:tcW w:w="128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38CA" w:rsidRPr="001D721B" w:rsidRDefault="00C538CA" w:rsidP="0075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2314</w:t>
            </w:r>
          </w:p>
        </w:tc>
        <w:tc>
          <w:tcPr>
            <w:tcW w:w="189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38CA" w:rsidRPr="001D721B" w:rsidRDefault="00C538CA" w:rsidP="00757131">
            <w:pPr>
              <w:rPr>
                <w:b/>
                <w:bCs/>
              </w:rPr>
            </w:pPr>
          </w:p>
        </w:tc>
      </w:tr>
    </w:tbl>
    <w:p w:rsidR="00C538CA" w:rsidRDefault="00C538CA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Cs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shape id="Text Box 628" o:spid="_x0000_s1037" type="#_x0000_t202" style="position:absolute;margin-left:252.4pt;margin-top:10.8pt;width:26.7pt;height:263.55pt;z-index:-251661312;visibility:visible;mso-position-horizontal-relative:text;mso-position-vertical-relative:text" stroked="f">
            <v:textbox style="layout-flow:vertical;mso-layout-flow-alt:bottom-to-top">
              <w:txbxContent>
                <w:p w:rsidR="00C538CA" w:rsidRPr="00AC0CFC" w:rsidRDefault="00C538CA">
                  <w:pPr>
                    <w:rPr>
                      <w:rFonts w:ascii="Lucida Handwriting" w:hAnsi="Lucida Handwriting" w:cs="Lucida Handwriting"/>
                      <w:color w:val="F2F2F2"/>
                      <w:sz w:val="16"/>
                      <w:szCs w:val="16"/>
                    </w:rPr>
                  </w:pPr>
                  <w:r w:rsidRPr="00AC0CFC">
                    <w:rPr>
                      <w:rFonts w:ascii="Lucida Handwriting" w:hAnsi="Lucida Handwriting" w:cs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</w:p>
    <w:p w:rsidR="00C538CA" w:rsidRDefault="00C538CA" w:rsidP="00B34142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Cs/>
          <w:bdr w:val="single" w:sz="4" w:space="0" w:color="auto"/>
          <w:shd w:val="clear" w:color="auto" w:fill="FDE9D9"/>
        </w:rPr>
      </w:pPr>
      <w:r w:rsidRPr="00AC0CFC">
        <w:rPr>
          <w:b/>
          <w:bCs/>
          <w:noProof/>
          <w:bdr w:val="single" w:sz="4" w:space="0" w:color="auto"/>
          <w:shd w:val="clear" w:color="auto" w:fill="FDE9D9"/>
          <w:lang w:eastAsia="tr-TR"/>
        </w:rPr>
        <w:pict>
          <v:shape id="Resim 6" o:spid="_x0000_i1025" type="#_x0000_t75" style="width:187.5pt;height:57.75pt;visibility:visible">
            <v:imagedata r:id="rId10" o:title=""/>
          </v:shape>
        </w:pict>
      </w:r>
    </w:p>
    <w:p w:rsidR="00C538CA" w:rsidRPr="002854A8" w:rsidRDefault="00C538CA" w:rsidP="002854A8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757131">
      <w:pPr>
        <w:pStyle w:val="NoSpacing"/>
        <w:tabs>
          <w:tab w:val="left" w:pos="1418"/>
          <w:tab w:val="left" w:pos="2694"/>
          <w:tab w:val="left" w:pos="3969"/>
        </w:tabs>
      </w:pPr>
      <w:r>
        <w:rPr>
          <w:b/>
          <w:bCs/>
          <w:bdr w:val="single" w:sz="4" w:space="0" w:color="auto"/>
          <w:shd w:val="clear" w:color="auto" w:fill="FDE9D9"/>
        </w:rPr>
        <w:t>10</w:t>
      </w:r>
      <w:r w:rsidRPr="006A6095">
        <w:rPr>
          <w:bdr w:val="single" w:sz="4" w:space="0" w:color="auto"/>
          <w:shd w:val="clear" w:color="auto" w:fill="FDE9D9"/>
        </w:rPr>
        <w:t>.</w:t>
      </w:r>
      <w:r>
        <w:t>Bir  satıcı her gün  bir önceki günden  5 fazla mısır satmaktadır.Bu satıcı   birinci gün  35 mısır  sattığına göre  bir hafta sonunda  toplam kaç mısır satar?</w:t>
      </w:r>
    </w:p>
    <w:p w:rsidR="00C538CA" w:rsidRPr="002854A8" w:rsidRDefault="00C538CA" w:rsidP="00757131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A)  40             B) 175     C)  300                 D) 350</w:t>
      </w:r>
    </w:p>
    <w:p w:rsidR="00C538CA" w:rsidRDefault="00C538CA" w:rsidP="00757131">
      <w:pPr>
        <w:pStyle w:val="NoSpacing"/>
        <w:tabs>
          <w:tab w:val="left" w:pos="1418"/>
          <w:tab w:val="left" w:pos="2694"/>
          <w:tab w:val="left" w:pos="3969"/>
        </w:tabs>
      </w:pPr>
    </w:p>
    <w:p w:rsidR="00C538CA" w:rsidRDefault="00C538CA" w:rsidP="00757131">
      <w:pPr>
        <w:pStyle w:val="NoSpacing"/>
        <w:tabs>
          <w:tab w:val="left" w:pos="1418"/>
          <w:tab w:val="left" w:pos="2694"/>
          <w:tab w:val="left" w:pos="3969"/>
        </w:tabs>
      </w:pPr>
      <w:r>
        <w:rPr>
          <w:b/>
          <w:bCs/>
          <w:bdr w:val="single" w:sz="4" w:space="0" w:color="auto"/>
          <w:shd w:val="clear" w:color="auto" w:fill="FDE9D9"/>
        </w:rPr>
        <w:t>11</w:t>
      </w:r>
      <w:r w:rsidRPr="006A6095">
        <w:rPr>
          <w:bdr w:val="single" w:sz="4" w:space="0" w:color="auto"/>
          <w:shd w:val="clear" w:color="auto" w:fill="FDE9D9"/>
        </w:rPr>
        <w:t>.</w:t>
      </w:r>
      <w:r>
        <w:t>“</w:t>
      </w:r>
      <w:r w:rsidRPr="008C6556">
        <w:rPr>
          <w:b/>
          <w:bCs/>
        </w:rPr>
        <w:t>2 138</w:t>
      </w:r>
      <w:r>
        <w:t>” doğal sayısı ile “</w:t>
      </w:r>
      <w:r w:rsidRPr="008C6556">
        <w:rPr>
          <w:b/>
          <w:bCs/>
        </w:rPr>
        <w:t>7 089</w:t>
      </w:r>
      <w:r>
        <w:t xml:space="preserve">” doğal sayısını en yakın </w:t>
      </w:r>
      <w:r w:rsidRPr="008C6556">
        <w:rPr>
          <w:u w:val="single"/>
        </w:rPr>
        <w:t>yüzlüğe yuvarlayarak</w:t>
      </w:r>
      <w:r>
        <w:t xml:space="preserve"> topladığımızda sonuç kaç olur?</w:t>
      </w:r>
    </w:p>
    <w:p w:rsidR="00C538CA" w:rsidRPr="008C6556" w:rsidRDefault="00C538CA" w:rsidP="00757131">
      <w:pPr>
        <w:pStyle w:val="NoSpacing"/>
        <w:tabs>
          <w:tab w:val="left" w:pos="1418"/>
          <w:tab w:val="left" w:pos="2694"/>
          <w:tab w:val="left" w:pos="3969"/>
        </w:tabs>
        <w:rPr>
          <w:sz w:val="6"/>
          <w:szCs w:val="6"/>
        </w:rPr>
      </w:pPr>
    </w:p>
    <w:p w:rsidR="00C538CA" w:rsidRDefault="00C538CA" w:rsidP="00757131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01443B">
        <w:rPr>
          <w:b/>
          <w:bCs/>
        </w:rPr>
        <w:t xml:space="preserve">A) </w:t>
      </w:r>
      <w:r>
        <w:rPr>
          <w:sz w:val="24"/>
          <w:szCs w:val="24"/>
        </w:rPr>
        <w:t>9 320</w:t>
      </w:r>
      <w:r w:rsidRPr="0001443B">
        <w:rPr>
          <w:b/>
          <w:bCs/>
        </w:rPr>
        <w:tab/>
        <w:t xml:space="preserve">B) </w:t>
      </w:r>
      <w:r>
        <w:rPr>
          <w:sz w:val="24"/>
          <w:szCs w:val="24"/>
        </w:rPr>
        <w:t>9 227</w:t>
      </w:r>
      <w:r w:rsidRPr="0001443B">
        <w:tab/>
      </w:r>
      <w:r w:rsidRPr="0001443B">
        <w:rPr>
          <w:b/>
          <w:bCs/>
        </w:rPr>
        <w:t xml:space="preserve">C) </w:t>
      </w:r>
      <w:r>
        <w:rPr>
          <w:sz w:val="24"/>
          <w:szCs w:val="24"/>
        </w:rPr>
        <w:t>9 200</w:t>
      </w:r>
      <w:r w:rsidRPr="0001443B">
        <w:tab/>
      </w:r>
      <w:r w:rsidRPr="0001443B">
        <w:rPr>
          <w:b/>
          <w:bCs/>
        </w:rPr>
        <w:t xml:space="preserve">D) </w:t>
      </w:r>
      <w:r>
        <w:rPr>
          <w:sz w:val="24"/>
          <w:szCs w:val="24"/>
        </w:rPr>
        <w:t>9 000</w:t>
      </w:r>
    </w:p>
    <w:p w:rsidR="00C538CA" w:rsidRDefault="00C538CA" w:rsidP="00983DC1">
      <w:pPr>
        <w:pStyle w:val="NoSpacing"/>
        <w:tabs>
          <w:tab w:val="left" w:pos="709"/>
        </w:tabs>
      </w:pPr>
    </w:p>
    <w:p w:rsidR="00C538CA" w:rsidRPr="0001443B" w:rsidRDefault="00C538CA" w:rsidP="00983DC1">
      <w:pPr>
        <w:pStyle w:val="NoSpacing"/>
        <w:tabs>
          <w:tab w:val="left" w:pos="709"/>
        </w:tabs>
      </w:pPr>
    </w:p>
    <w:p w:rsidR="00C538CA" w:rsidRDefault="00C538CA" w:rsidP="000A60F2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9" o:spid="_x0000_s1038" type="#_x0000_t75" style="position:absolute;margin-left:14.65pt;margin-top:.2pt;width:99.8pt;height:89.5pt;z-index:-251657216;visibility:visible">
            <v:imagedata r:id="rId11" o:title=""/>
          </v:shape>
        </w:pict>
      </w:r>
      <w:r>
        <w:rPr>
          <w:noProof/>
          <w:lang w:eastAsia="tr-TR"/>
        </w:rPr>
        <w:pict>
          <v:rect id="Rectangle 851" o:spid="_x0000_s1039" style="position:absolute;margin-left:116.35pt;margin-top:2.7pt;width:118.8pt;height:85.5pt;z-index:251660288;visibility:visible">
            <v:textbox>
              <w:txbxContent>
                <w:p w:rsidR="00C538CA" w:rsidRPr="00C46F5A" w:rsidRDefault="00C538CA" w:rsidP="00AF179C">
                  <w:pPr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</w:rPr>
                    <w:t>Yandaki abaküste gösterilen sayıdaki, on binler ba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samağındaki rakamın basamak değeri, sayı değerinden ne kadar fazladır?</w:t>
                  </w:r>
                </w:p>
              </w:txbxContent>
            </v:textbox>
          </v:rect>
        </w:pict>
      </w:r>
      <w:r w:rsidRPr="006A6095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2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C538CA" w:rsidRDefault="00C538CA" w:rsidP="000A60F2">
      <w:pPr>
        <w:pStyle w:val="NoSpacing"/>
        <w:tabs>
          <w:tab w:val="left" w:pos="709"/>
        </w:tabs>
      </w:pPr>
    </w:p>
    <w:p w:rsidR="00C538CA" w:rsidRDefault="00C538CA" w:rsidP="000A60F2">
      <w:pPr>
        <w:pStyle w:val="NoSpacing"/>
        <w:tabs>
          <w:tab w:val="left" w:pos="709"/>
        </w:tabs>
      </w:pPr>
    </w:p>
    <w:p w:rsidR="00C538CA" w:rsidRDefault="00C538CA" w:rsidP="000A60F2">
      <w:pPr>
        <w:pStyle w:val="NoSpacing"/>
        <w:tabs>
          <w:tab w:val="left" w:pos="709"/>
        </w:tabs>
      </w:pPr>
    </w:p>
    <w:p w:rsidR="00C538CA" w:rsidRDefault="00C538CA" w:rsidP="000A60F2">
      <w:pPr>
        <w:pStyle w:val="NoSpacing"/>
        <w:tabs>
          <w:tab w:val="left" w:pos="709"/>
        </w:tabs>
      </w:pPr>
    </w:p>
    <w:p w:rsidR="00C538CA" w:rsidRDefault="00C538CA" w:rsidP="000A60F2">
      <w:pPr>
        <w:pStyle w:val="NoSpacing"/>
        <w:tabs>
          <w:tab w:val="left" w:pos="709"/>
        </w:tabs>
      </w:pPr>
    </w:p>
    <w:p w:rsidR="00C538CA" w:rsidRDefault="00C538CA" w:rsidP="00782508">
      <w:pPr>
        <w:pStyle w:val="NoSpacing"/>
        <w:tabs>
          <w:tab w:val="left" w:pos="1418"/>
          <w:tab w:val="left" w:pos="2694"/>
          <w:tab w:val="left" w:pos="3969"/>
        </w:tabs>
      </w:pPr>
      <w:r>
        <w:t xml:space="preserve">     Yb     Ob   B     Y    O   B</w:t>
      </w:r>
    </w:p>
    <w:p w:rsidR="00C538CA" w:rsidRDefault="00C538CA" w:rsidP="0078250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A) </w:t>
      </w:r>
      <w:r>
        <w:t>99 993</w:t>
      </w:r>
      <w:r>
        <w:tab/>
      </w:r>
      <w:r>
        <w:rPr>
          <w:b/>
          <w:bCs/>
        </w:rPr>
        <w:tab/>
      </w:r>
      <w:r w:rsidRPr="0001443B">
        <w:rPr>
          <w:b/>
          <w:bCs/>
        </w:rPr>
        <w:t>B)</w:t>
      </w:r>
      <w:r>
        <w:t>79 993</w:t>
      </w:r>
    </w:p>
    <w:p w:rsidR="00C538CA" w:rsidRPr="0001443B" w:rsidRDefault="00C538CA" w:rsidP="0078250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C) </w:t>
      </w:r>
      <w:r>
        <w:t>70 007</w:t>
      </w:r>
      <w:r>
        <w:tab/>
      </w:r>
      <w:r>
        <w:tab/>
      </w:r>
      <w:r w:rsidRPr="0001443B">
        <w:rPr>
          <w:b/>
          <w:bCs/>
        </w:rPr>
        <w:t xml:space="preserve">D) </w:t>
      </w:r>
      <w:r>
        <w:t>69 993</w:t>
      </w:r>
    </w:p>
    <w:p w:rsidR="00C538CA" w:rsidRDefault="00C538CA" w:rsidP="00782508">
      <w:pPr>
        <w:pStyle w:val="NoSpacing"/>
        <w:tabs>
          <w:tab w:val="left" w:pos="709"/>
        </w:tabs>
      </w:pPr>
    </w:p>
    <w:p w:rsidR="00C538CA" w:rsidRPr="00AD20E6" w:rsidRDefault="00C538CA" w:rsidP="00AD20E6">
      <w:pPr>
        <w:rPr>
          <w:rFonts w:ascii="Calibri" w:hAnsi="Calibri" w:cs="Calibri"/>
          <w:sz w:val="20"/>
          <w:szCs w:val="20"/>
        </w:rPr>
      </w:pPr>
      <w:r>
        <w:rPr>
          <w:b/>
          <w:bCs/>
          <w:sz w:val="22"/>
          <w:szCs w:val="22"/>
          <w:bdr w:val="single" w:sz="4" w:space="0" w:color="auto"/>
          <w:shd w:val="clear" w:color="auto" w:fill="FDE9D9"/>
        </w:rPr>
        <w:t>13</w:t>
      </w:r>
      <w:r w:rsidRPr="00AD20E6">
        <w:rPr>
          <w:sz w:val="22"/>
          <w:szCs w:val="22"/>
          <w:bdr w:val="single" w:sz="4" w:space="0" w:color="auto"/>
          <w:shd w:val="clear" w:color="auto" w:fill="FDE9D9"/>
        </w:rPr>
        <w:t>.</w:t>
      </w:r>
      <w:r>
        <w:t xml:space="preserve">“ </w:t>
      </w:r>
      <w:r w:rsidRPr="00AD20E6">
        <w:rPr>
          <w:rFonts w:ascii="Calibri" w:hAnsi="Calibri" w:cs="Calibri"/>
          <w:sz w:val="22"/>
          <w:szCs w:val="22"/>
        </w:rPr>
        <w:t>4 – 8 – 12 – 16 – 20 – 24”</w:t>
      </w:r>
    </w:p>
    <w:p w:rsidR="00C538CA" w:rsidRPr="00AD20E6" w:rsidRDefault="00C538CA" w:rsidP="00AD20E6">
      <w:pPr>
        <w:rPr>
          <w:rFonts w:ascii="Calibri" w:hAnsi="Calibri" w:cs="Calibri"/>
          <w:sz w:val="22"/>
          <w:szCs w:val="22"/>
        </w:rPr>
      </w:pPr>
      <w:r w:rsidRPr="00AD20E6">
        <w:rPr>
          <w:rFonts w:ascii="Calibri" w:hAnsi="Calibri" w:cs="Calibri"/>
          <w:sz w:val="22"/>
          <w:szCs w:val="22"/>
        </w:rPr>
        <w:t xml:space="preserve">Yukarıda verilen örüntünün kuralı, aşağıda verilen örüntülerin hangisi ile </w:t>
      </w:r>
      <w:r w:rsidRPr="00AD20E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aynıdır?</w:t>
      </w:r>
    </w:p>
    <w:p w:rsidR="00C538CA" w:rsidRPr="00AD20E6" w:rsidRDefault="00C538CA" w:rsidP="00AD20E6">
      <w:pPr>
        <w:rPr>
          <w:rFonts w:ascii="Calibri" w:hAnsi="Calibri" w:cs="Calibri"/>
          <w:sz w:val="22"/>
          <w:szCs w:val="22"/>
        </w:rPr>
      </w:pPr>
      <w:r w:rsidRPr="00AD20E6">
        <w:rPr>
          <w:rFonts w:ascii="Calibri" w:hAnsi="Calibri" w:cs="Calibri"/>
          <w:sz w:val="22"/>
          <w:szCs w:val="22"/>
        </w:rPr>
        <w:t>A.9 – 13 – 18 – 24 – 31 – 39</w:t>
      </w:r>
    </w:p>
    <w:p w:rsidR="00C538CA" w:rsidRPr="00AD20E6" w:rsidRDefault="00C538CA" w:rsidP="00AD20E6">
      <w:pPr>
        <w:rPr>
          <w:rFonts w:ascii="Calibri" w:hAnsi="Calibri" w:cs="Calibri"/>
          <w:sz w:val="22"/>
          <w:szCs w:val="22"/>
        </w:rPr>
      </w:pPr>
      <w:r w:rsidRPr="00AD20E6">
        <w:rPr>
          <w:rFonts w:ascii="Calibri" w:hAnsi="Calibri" w:cs="Calibri"/>
          <w:sz w:val="22"/>
          <w:szCs w:val="22"/>
        </w:rPr>
        <w:t xml:space="preserve">B.7 – 11 – 15 – 19 – 23 – 27 </w:t>
      </w:r>
    </w:p>
    <w:p w:rsidR="00C538CA" w:rsidRPr="00AD20E6" w:rsidRDefault="00C538CA" w:rsidP="00AD20E6">
      <w:pPr>
        <w:rPr>
          <w:rFonts w:ascii="Calibri" w:hAnsi="Calibri" w:cs="Calibri"/>
          <w:sz w:val="22"/>
          <w:szCs w:val="22"/>
        </w:rPr>
      </w:pPr>
      <w:r w:rsidRPr="00AD20E6">
        <w:rPr>
          <w:rFonts w:ascii="Calibri" w:hAnsi="Calibri" w:cs="Calibri"/>
          <w:sz w:val="22"/>
          <w:szCs w:val="22"/>
        </w:rPr>
        <w:t xml:space="preserve">C. 4 – 8 – 10 – 14 – 16 – 20 </w:t>
      </w:r>
    </w:p>
    <w:p w:rsidR="00C538CA" w:rsidRPr="00AD20E6" w:rsidRDefault="00C538CA" w:rsidP="00AD20E6">
      <w:pPr>
        <w:rPr>
          <w:rFonts w:ascii="Calibri" w:hAnsi="Calibri" w:cs="Calibri"/>
          <w:sz w:val="22"/>
          <w:szCs w:val="22"/>
        </w:rPr>
      </w:pPr>
      <w:r w:rsidRPr="00AD20E6">
        <w:rPr>
          <w:rFonts w:ascii="Calibri" w:hAnsi="Calibri" w:cs="Calibri"/>
          <w:sz w:val="22"/>
          <w:szCs w:val="22"/>
        </w:rPr>
        <w:t xml:space="preserve">D.5 – 10 – 15 – 20 – 25 – 30 </w:t>
      </w:r>
    </w:p>
    <w:p w:rsidR="00C538CA" w:rsidRDefault="00C538CA" w:rsidP="00DD47DF">
      <w:pPr>
        <w:pStyle w:val="NoSpacing"/>
        <w:tabs>
          <w:tab w:val="left" w:pos="567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Default="00C538CA" w:rsidP="00DD47DF">
      <w:pPr>
        <w:pStyle w:val="NoSpacing"/>
        <w:tabs>
          <w:tab w:val="left" w:pos="567"/>
        </w:tabs>
        <w:rPr>
          <w:b/>
          <w:bCs/>
          <w:bdr w:val="single" w:sz="4" w:space="0" w:color="auto"/>
          <w:shd w:val="clear" w:color="auto" w:fill="FDE9D9"/>
        </w:rPr>
      </w:pPr>
    </w:p>
    <w:p w:rsidR="00C538CA" w:rsidRPr="00C52FD4" w:rsidRDefault="00C538CA" w:rsidP="00575490">
      <w:pPr>
        <w:pStyle w:val="NoSpacing"/>
        <w:tabs>
          <w:tab w:val="left" w:pos="709"/>
        </w:tabs>
        <w:rPr>
          <w:b/>
          <w:bCs/>
        </w:rPr>
      </w:pPr>
      <w:r>
        <w:rPr>
          <w:b/>
          <w:bCs/>
          <w:bdr w:val="single" w:sz="4" w:space="0" w:color="auto"/>
          <w:shd w:val="clear" w:color="auto" w:fill="FDE9D9"/>
        </w:rPr>
        <w:t>14</w:t>
      </w:r>
      <w:r w:rsidRPr="006A6095">
        <w:rPr>
          <w:bdr w:val="single" w:sz="4" w:space="0" w:color="auto"/>
          <w:shd w:val="clear" w:color="auto" w:fill="FDE9D9"/>
        </w:rPr>
        <w:t>.</w:t>
      </w:r>
      <w:r>
        <w:t>“</w:t>
      </w:r>
      <w:r>
        <w:rPr>
          <w:b/>
          <w:bCs/>
        </w:rPr>
        <w:t>6</w:t>
      </w:r>
      <w:r w:rsidRPr="00575490">
        <w:rPr>
          <w:b/>
          <w:bCs/>
        </w:rPr>
        <w:t xml:space="preserve">6 + </w:t>
      </w:r>
      <w:r>
        <w:rPr>
          <w:b/>
          <w:bCs/>
        </w:rPr>
        <w:t>6</w:t>
      </w:r>
      <w:r w:rsidRPr="00575490">
        <w:rPr>
          <w:b/>
          <w:bCs/>
        </w:rPr>
        <w:t xml:space="preserve">8 + </w:t>
      </w:r>
      <w:r>
        <w:rPr>
          <w:b/>
          <w:bCs/>
        </w:rPr>
        <w:t>7</w:t>
      </w:r>
      <w:r w:rsidRPr="00575490">
        <w:rPr>
          <w:b/>
          <w:bCs/>
        </w:rPr>
        <w:t xml:space="preserve">0 + </w:t>
      </w:r>
      <w:r>
        <w:rPr>
          <w:b/>
          <w:bCs/>
        </w:rPr>
        <w:t>7</w:t>
      </w:r>
      <w:r w:rsidRPr="00575490">
        <w:rPr>
          <w:b/>
          <w:bCs/>
        </w:rPr>
        <w:t xml:space="preserve">2 + </w:t>
      </w:r>
      <w:r>
        <w:rPr>
          <w:b/>
          <w:bCs/>
        </w:rPr>
        <w:t>7</w:t>
      </w:r>
      <w:r w:rsidRPr="00575490">
        <w:rPr>
          <w:b/>
          <w:bCs/>
        </w:rPr>
        <w:t xml:space="preserve">4 + </w:t>
      </w:r>
      <w:r>
        <w:rPr>
          <w:b/>
          <w:bCs/>
        </w:rPr>
        <w:t>7</w:t>
      </w:r>
      <w:r w:rsidRPr="00575490">
        <w:rPr>
          <w:b/>
          <w:bCs/>
        </w:rPr>
        <w:t>6+</w:t>
      </w:r>
      <w:r>
        <w:rPr>
          <w:b/>
          <w:bCs/>
        </w:rPr>
        <w:t>78</w:t>
      </w:r>
      <w:r w:rsidRPr="00575490">
        <w:rPr>
          <w:b/>
          <w:bCs/>
        </w:rPr>
        <w:t>+</w:t>
      </w:r>
      <w:r>
        <w:rPr>
          <w:b/>
          <w:bCs/>
        </w:rPr>
        <w:t xml:space="preserve"> 80 </w:t>
      </w:r>
      <w:r w:rsidRPr="00575490">
        <w:rPr>
          <w:b/>
          <w:bCs/>
        </w:rPr>
        <w:t>+</w:t>
      </w:r>
      <w:r>
        <w:rPr>
          <w:b/>
          <w:bCs/>
        </w:rPr>
        <w:t xml:space="preserve"> 82</w:t>
      </w:r>
      <w:r w:rsidRPr="00575490">
        <w:t>”</w:t>
      </w:r>
      <w:r>
        <w:t xml:space="preserve">ardışık </w:t>
      </w:r>
      <w:r w:rsidRPr="00C52FD4">
        <w:rPr>
          <w:b/>
          <w:bCs/>
        </w:rPr>
        <w:t>sayılarının kısa yoldan toplamı nasıl yapılır?</w:t>
      </w:r>
    </w:p>
    <w:p w:rsidR="00C538CA" w:rsidRPr="00C52FD4" w:rsidRDefault="00C538CA" w:rsidP="00575490">
      <w:pPr>
        <w:pStyle w:val="NoSpacing"/>
        <w:tabs>
          <w:tab w:val="left" w:pos="709"/>
        </w:tabs>
        <w:rPr>
          <w:b/>
          <w:bCs/>
          <w:sz w:val="10"/>
          <w:szCs w:val="10"/>
        </w:rPr>
      </w:pPr>
    </w:p>
    <w:p w:rsidR="00C538CA" w:rsidRPr="00C52FD4" w:rsidRDefault="00C538CA" w:rsidP="009745F2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  <w:u w:val="single"/>
        </w:rPr>
      </w:pPr>
      <w:r w:rsidRPr="00C52FD4">
        <w:rPr>
          <w:b/>
          <w:bCs/>
          <w:u w:val="single"/>
        </w:rPr>
        <w:t>I. 66 + 68 + 70 + 72 + 74 + 76 + 78 + 80 + 82 = 666</w:t>
      </w:r>
    </w:p>
    <w:p w:rsidR="00C538CA" w:rsidRPr="00C52FD4" w:rsidRDefault="00C538CA" w:rsidP="009745F2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  <w:sz w:val="16"/>
          <w:szCs w:val="16"/>
        </w:rPr>
      </w:pPr>
    </w:p>
    <w:p w:rsidR="00C538CA" w:rsidRPr="00C52FD4" w:rsidRDefault="00C538CA" w:rsidP="0057549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  <w:u w:val="single"/>
        </w:rPr>
      </w:pPr>
      <w:r w:rsidRPr="00C52FD4">
        <w:rPr>
          <w:b/>
          <w:bCs/>
          <w:u w:val="single"/>
        </w:rPr>
        <w:t>II.74 x 9 = 666</w:t>
      </w:r>
    </w:p>
    <w:p w:rsidR="00C538CA" w:rsidRPr="00C52FD4" w:rsidRDefault="00C538CA" w:rsidP="0057549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  <w:sz w:val="16"/>
          <w:szCs w:val="16"/>
        </w:rPr>
      </w:pPr>
    </w:p>
    <w:p w:rsidR="00C538CA" w:rsidRPr="00C52FD4" w:rsidRDefault="00C538CA" w:rsidP="0069141B">
      <w:pPr>
        <w:pStyle w:val="NoSpacing"/>
        <w:tabs>
          <w:tab w:val="left" w:pos="284"/>
          <w:tab w:val="left" w:pos="2127"/>
          <w:tab w:val="left" w:pos="3828"/>
        </w:tabs>
        <w:rPr>
          <w:b/>
          <w:bCs/>
          <w:u w:val="single"/>
        </w:rPr>
      </w:pPr>
      <w:r w:rsidRPr="00C52FD4">
        <w:rPr>
          <w:b/>
          <w:bCs/>
          <w:u w:val="single"/>
        </w:rPr>
        <w:t>III.66 + 82 = 148</w:t>
      </w:r>
      <w:r w:rsidRPr="00C52FD4">
        <w:rPr>
          <w:b/>
          <w:bCs/>
          <w:u w:val="single"/>
        </w:rPr>
        <w:tab/>
        <w:t>148 : 2 = 74</w:t>
      </w:r>
      <w:r w:rsidRPr="00C52FD4">
        <w:rPr>
          <w:b/>
          <w:bCs/>
          <w:u w:val="single"/>
        </w:rPr>
        <w:tab/>
        <w:t>74 x 9 = 666</w:t>
      </w:r>
    </w:p>
    <w:p w:rsidR="00C538CA" w:rsidRPr="00C52FD4" w:rsidRDefault="00C538CA" w:rsidP="009745F2">
      <w:pPr>
        <w:pStyle w:val="NoSpacing"/>
        <w:tabs>
          <w:tab w:val="left" w:pos="284"/>
          <w:tab w:val="left" w:pos="2127"/>
          <w:tab w:val="left" w:pos="3402"/>
        </w:tabs>
        <w:rPr>
          <w:b/>
          <w:bCs/>
          <w:sz w:val="16"/>
          <w:szCs w:val="16"/>
        </w:rPr>
      </w:pPr>
    </w:p>
    <w:p w:rsidR="00C538CA" w:rsidRPr="00C52FD4" w:rsidRDefault="00C538CA" w:rsidP="0069141B">
      <w:pPr>
        <w:pStyle w:val="NoSpacing"/>
        <w:tabs>
          <w:tab w:val="left" w:pos="284"/>
          <w:tab w:val="left" w:pos="2127"/>
          <w:tab w:val="left" w:pos="3828"/>
        </w:tabs>
        <w:rPr>
          <w:b/>
          <w:bCs/>
          <w:u w:val="single"/>
        </w:rPr>
      </w:pPr>
      <w:r w:rsidRPr="00C52FD4">
        <w:rPr>
          <w:b/>
          <w:bCs/>
          <w:u w:val="single"/>
        </w:rPr>
        <w:t>IV.82 x 9 = 738</w:t>
      </w:r>
      <w:r w:rsidRPr="00C52FD4">
        <w:rPr>
          <w:b/>
          <w:bCs/>
          <w:u w:val="single"/>
        </w:rPr>
        <w:tab/>
        <w:t>738 – 66 = 672</w:t>
      </w:r>
      <w:r w:rsidRPr="00C52FD4">
        <w:rPr>
          <w:b/>
          <w:bCs/>
          <w:u w:val="single"/>
        </w:rPr>
        <w:tab/>
        <w:t>672 – 6 = 666</w:t>
      </w:r>
    </w:p>
    <w:p w:rsidR="00C538CA" w:rsidRDefault="00C538CA" w:rsidP="00575490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C538CA" w:rsidRDefault="00C538CA" w:rsidP="00575490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C538CA" w:rsidRDefault="00C538CA" w:rsidP="004D27FF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A) </w:t>
      </w:r>
      <w:r>
        <w:t>I ve IV</w:t>
      </w:r>
      <w:r>
        <w:tab/>
      </w:r>
      <w:r>
        <w:rPr>
          <w:b/>
          <w:bCs/>
        </w:rPr>
        <w:tab/>
      </w:r>
      <w:r w:rsidRPr="0001443B">
        <w:rPr>
          <w:b/>
          <w:bCs/>
        </w:rPr>
        <w:t>B)</w:t>
      </w:r>
      <w:r>
        <w:t>sadece I</w:t>
      </w:r>
    </w:p>
    <w:p w:rsidR="00C538CA" w:rsidRPr="004D27FF" w:rsidRDefault="00C538CA" w:rsidP="004D27FF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C) </w:t>
      </w:r>
      <w:r>
        <w:t>sadece IV</w:t>
      </w:r>
      <w:r w:rsidRPr="0001443B">
        <w:tab/>
      </w:r>
      <w:r>
        <w:tab/>
      </w:r>
      <w:r w:rsidRPr="0001443B">
        <w:rPr>
          <w:b/>
          <w:bCs/>
        </w:rPr>
        <w:t xml:space="preserve">D) </w:t>
      </w:r>
      <w:r>
        <w:t>II ve III</w:t>
      </w:r>
    </w:p>
    <w:p w:rsidR="00C538CA" w:rsidRDefault="00C538CA" w:rsidP="00575490">
      <w:pPr>
        <w:pStyle w:val="NoSpacing"/>
        <w:tabs>
          <w:tab w:val="left" w:pos="709"/>
        </w:tabs>
      </w:pPr>
    </w:p>
    <w:p w:rsidR="00C538CA" w:rsidRPr="001F6B37" w:rsidRDefault="00C538CA" w:rsidP="001F6B3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  <w:shd w:val="clear" w:color="auto" w:fill="FDE9D9"/>
        </w:rPr>
        <w:t>15</w:t>
      </w:r>
      <w:r w:rsidRPr="002C23B9">
        <w:rPr>
          <w:sz w:val="20"/>
          <w:szCs w:val="20"/>
          <w:bdr w:val="single" w:sz="4" w:space="0" w:color="auto"/>
          <w:shd w:val="clear" w:color="auto" w:fill="FDE9D9"/>
        </w:rPr>
        <w:t>.</w:t>
      </w:r>
      <w:r w:rsidRPr="009A218D">
        <w:rPr>
          <w:rFonts w:ascii="Calibri" w:hAnsi="Calibri" w:cs="Calibri"/>
          <w:sz w:val="22"/>
          <w:szCs w:val="22"/>
        </w:rPr>
        <w:t>A=11716</w:t>
      </w:r>
      <w:r w:rsidRPr="001F6B37">
        <w:rPr>
          <w:rFonts w:ascii="Calibri" w:hAnsi="Calibri" w:cs="Calibri"/>
          <w:sz w:val="22"/>
          <w:szCs w:val="22"/>
        </w:rPr>
        <w:t>B=11011C=11111D=11617</w:t>
      </w:r>
    </w:p>
    <w:p w:rsidR="00C538CA" w:rsidRPr="009A218D" w:rsidRDefault="00C538CA" w:rsidP="009A218D">
      <w:pPr>
        <w:rPr>
          <w:rFonts w:ascii="Calibri" w:hAnsi="Calibri" w:cs="Calibri"/>
          <w:sz w:val="22"/>
          <w:szCs w:val="22"/>
        </w:rPr>
      </w:pPr>
    </w:p>
    <w:p w:rsidR="00C538CA" w:rsidRPr="003D0C8A" w:rsidRDefault="00C538CA" w:rsidP="009A218D">
      <w:pPr>
        <w:rPr>
          <w:rFonts w:ascii="Calibri" w:hAnsi="Calibri" w:cs="Calibri"/>
          <w:b/>
          <w:bCs/>
          <w:sz w:val="22"/>
          <w:szCs w:val="22"/>
        </w:rPr>
      </w:pPr>
      <w:r w:rsidRPr="003D0C8A">
        <w:rPr>
          <w:rFonts w:ascii="Calibri" w:hAnsi="Calibri" w:cs="Calibri"/>
          <w:b/>
          <w:bCs/>
          <w:sz w:val="22"/>
          <w:szCs w:val="22"/>
        </w:rPr>
        <w:t xml:space="preserve">Buna göre yukarıdaki sayıların </w:t>
      </w:r>
      <w:r>
        <w:rPr>
          <w:rFonts w:ascii="Calibri" w:hAnsi="Calibri" w:cs="Calibri"/>
          <w:b/>
          <w:bCs/>
          <w:sz w:val="22"/>
          <w:szCs w:val="22"/>
        </w:rPr>
        <w:t>küçükten büyüğe</w:t>
      </w:r>
      <w:bookmarkStart w:id="0" w:name="_GoBack"/>
      <w:bookmarkEnd w:id="0"/>
      <w:r w:rsidRPr="003D0C8A">
        <w:rPr>
          <w:rFonts w:ascii="Calibri" w:hAnsi="Calibri" w:cs="Calibri"/>
          <w:b/>
          <w:bCs/>
          <w:sz w:val="22"/>
          <w:szCs w:val="22"/>
        </w:rPr>
        <w:t xml:space="preserve"> sıralanışı hangisidir? </w:t>
      </w:r>
    </w:p>
    <w:p w:rsidR="00C538CA" w:rsidRPr="001F6B37" w:rsidRDefault="00C538CA" w:rsidP="001F6B37">
      <w:pPr>
        <w:pStyle w:val="ListParagraph"/>
        <w:numPr>
          <w:ilvl w:val="0"/>
          <w:numId w:val="2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9A218D">
        <w:rPr>
          <w:rFonts w:ascii="Calibri" w:hAnsi="Calibri" w:cs="Calibri"/>
          <w:sz w:val="22"/>
          <w:szCs w:val="22"/>
        </w:rPr>
        <w:t>A&lt;B&lt;C&lt;D</w:t>
      </w:r>
      <w:r>
        <w:rPr>
          <w:rFonts w:ascii="Calibri" w:hAnsi="Calibri" w:cs="Calibri"/>
          <w:sz w:val="22"/>
          <w:szCs w:val="22"/>
        </w:rPr>
        <w:t xml:space="preserve">  B)  </w:t>
      </w:r>
      <w:r w:rsidRPr="001F6B37">
        <w:rPr>
          <w:rFonts w:ascii="Calibri" w:hAnsi="Calibri" w:cs="Calibri"/>
          <w:sz w:val="22"/>
          <w:szCs w:val="22"/>
        </w:rPr>
        <w:t>B&lt;C&lt;D&lt;A</w:t>
      </w:r>
    </w:p>
    <w:p w:rsidR="00C538CA" w:rsidRDefault="00C538CA" w:rsidP="001F6B37">
      <w:pPr>
        <w:spacing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   </w:t>
      </w:r>
      <w:r w:rsidRPr="001F6B37">
        <w:rPr>
          <w:rFonts w:ascii="Calibri" w:hAnsi="Calibri" w:cs="Calibri"/>
          <w:sz w:val="22"/>
          <w:szCs w:val="22"/>
        </w:rPr>
        <w:t>B&lt;A&lt;C&lt;D</w:t>
      </w:r>
      <w:r>
        <w:rPr>
          <w:rFonts w:ascii="Calibri" w:hAnsi="Calibri" w:cs="Calibri"/>
          <w:sz w:val="22"/>
          <w:szCs w:val="22"/>
        </w:rPr>
        <w:t xml:space="preserve"> D)  </w:t>
      </w:r>
      <w:r w:rsidRPr="001F6B37">
        <w:rPr>
          <w:rFonts w:ascii="Calibri" w:hAnsi="Calibri" w:cs="Calibri"/>
          <w:sz w:val="22"/>
          <w:szCs w:val="22"/>
        </w:rPr>
        <w:t>A&lt;D&lt;C&lt;B</w:t>
      </w:r>
    </w:p>
    <w:p w:rsidR="00C538CA" w:rsidRDefault="00C538CA" w:rsidP="009A218D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538CA" w:rsidRPr="009A218D" w:rsidRDefault="00C538CA" w:rsidP="009A218D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  <w:shd w:val="clear" w:color="auto" w:fill="FDE9D9"/>
        </w:rPr>
        <w:t>16</w:t>
      </w:r>
      <w:r w:rsidRPr="006A6095">
        <w:rPr>
          <w:bdr w:val="single" w:sz="4" w:space="0" w:color="auto"/>
          <w:shd w:val="clear" w:color="auto" w:fill="FDE9D9"/>
        </w:rPr>
        <w:t>.</w:t>
      </w:r>
      <w:r w:rsidRPr="003D0C8A">
        <w:rPr>
          <w:rFonts w:ascii="Calibri" w:hAnsi="Calibri" w:cs="Calibri"/>
          <w:b/>
          <w:bCs/>
          <w:sz w:val="22"/>
          <w:szCs w:val="22"/>
        </w:rPr>
        <w:t>Aşağıda çözümlenmiş olarak verilen doğal sayıları karşılarına yazınız.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4173"/>
        <w:gridCol w:w="1089"/>
      </w:tblGrid>
      <w:tr w:rsidR="00C538CA" w:rsidRPr="009A218D">
        <w:trPr>
          <w:trHeight w:val="486"/>
        </w:trPr>
        <w:tc>
          <w:tcPr>
            <w:tcW w:w="4786" w:type="dxa"/>
            <w:tcBorders>
              <w:top w:val="single" w:sz="4" w:space="0" w:color="000000"/>
            </w:tcBorders>
            <w:shd w:val="clear" w:color="auto" w:fill="EEECE1"/>
          </w:tcPr>
          <w:p w:rsidR="00C538CA" w:rsidRPr="00AC0CFC" w:rsidRDefault="00C538CA" w:rsidP="00AC0CFC">
            <w:pPr>
              <w:spacing w:line="36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AC0CFC">
              <w:rPr>
                <w:rFonts w:ascii="Comic Sans MS" w:hAnsi="Comic Sans MS" w:cs="Comic Sans MS"/>
                <w:sz w:val="20"/>
                <w:szCs w:val="20"/>
              </w:rPr>
              <w:t>5 on binlik+3 binlik+7 onluk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EEECE1"/>
          </w:tcPr>
          <w:p w:rsidR="00C538CA" w:rsidRPr="00AC0CFC" w:rsidRDefault="00C538CA" w:rsidP="00AC0CFC">
            <w:pPr>
              <w:spacing w:line="36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C538CA" w:rsidRPr="009A218D">
        <w:trPr>
          <w:trHeight w:val="486"/>
        </w:trPr>
        <w:tc>
          <w:tcPr>
            <w:tcW w:w="4786" w:type="dxa"/>
            <w:shd w:val="clear" w:color="auto" w:fill="EEECE1"/>
          </w:tcPr>
          <w:p w:rsidR="00C538CA" w:rsidRPr="00AC0CFC" w:rsidRDefault="00C538CA" w:rsidP="00AC0CFC">
            <w:pPr>
              <w:spacing w:line="36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AC0CFC">
              <w:rPr>
                <w:rFonts w:ascii="Comic Sans MS" w:hAnsi="Comic Sans MS"/>
                <w:sz w:val="20"/>
                <w:szCs w:val="20"/>
              </w:rPr>
              <w:t>(3x10.000)+ (4x1.000) + ( 5x100) + (8x10)+(7x1)</w:t>
            </w:r>
          </w:p>
        </w:tc>
        <w:tc>
          <w:tcPr>
            <w:tcW w:w="1276" w:type="dxa"/>
            <w:shd w:val="clear" w:color="auto" w:fill="EEECE1"/>
          </w:tcPr>
          <w:p w:rsidR="00C538CA" w:rsidRPr="00AC0CFC" w:rsidRDefault="00C538CA" w:rsidP="00AC0CFC">
            <w:pPr>
              <w:spacing w:line="36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C538CA" w:rsidRPr="009A218D">
        <w:trPr>
          <w:trHeight w:val="486"/>
        </w:trPr>
        <w:tc>
          <w:tcPr>
            <w:tcW w:w="4786" w:type="dxa"/>
            <w:tcBorders>
              <w:bottom w:val="single" w:sz="4" w:space="0" w:color="000000"/>
            </w:tcBorders>
            <w:shd w:val="clear" w:color="auto" w:fill="EEECE1"/>
          </w:tcPr>
          <w:p w:rsidR="00C538CA" w:rsidRPr="00AC0CFC" w:rsidRDefault="00C538CA" w:rsidP="00AC0CFC">
            <w:pPr>
              <w:spacing w:line="36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AC0CFC">
              <w:rPr>
                <w:rFonts w:ascii="Comic Sans MS" w:hAnsi="Comic Sans MS"/>
                <w:sz w:val="20"/>
                <w:szCs w:val="20"/>
              </w:rPr>
              <w:t>(5x 100.000) + (4xl00) + (5x10) + (8x1)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EEECE1"/>
          </w:tcPr>
          <w:p w:rsidR="00C538CA" w:rsidRPr="00AC0CFC" w:rsidRDefault="00C538CA" w:rsidP="00AC0CFC">
            <w:pPr>
              <w:spacing w:line="36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C538CA" w:rsidRPr="009A218D" w:rsidRDefault="00C538CA" w:rsidP="009A218D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538CA" w:rsidRPr="000F39B7" w:rsidRDefault="00C538CA" w:rsidP="002C23B9">
      <w:pPr>
        <w:rPr>
          <w:b/>
          <w:bCs/>
          <w:i/>
          <w:iCs/>
          <w:sz w:val="23"/>
          <w:szCs w:val="23"/>
        </w:rPr>
      </w:pPr>
      <w:r>
        <w:rPr>
          <w:b/>
          <w:bCs/>
          <w:sz w:val="20"/>
          <w:szCs w:val="20"/>
          <w:bdr w:val="single" w:sz="4" w:space="0" w:color="auto"/>
          <w:shd w:val="clear" w:color="auto" w:fill="FDE9D9"/>
        </w:rPr>
        <w:t>17</w:t>
      </w:r>
      <w:r w:rsidRPr="006A6095">
        <w:rPr>
          <w:bdr w:val="single" w:sz="4" w:space="0" w:color="auto"/>
          <w:shd w:val="clear" w:color="auto" w:fill="FDE9D9"/>
        </w:rPr>
        <w:t>.</w:t>
      </w:r>
      <w:r w:rsidRPr="003D0C8A">
        <w:rPr>
          <w:rFonts w:ascii="Calibri" w:hAnsi="Calibri" w:cs="Calibri"/>
          <w:b/>
          <w:bCs/>
          <w:sz w:val="23"/>
          <w:szCs w:val="23"/>
        </w:rPr>
        <w:t>Aşağıdaki doğal sayının basamak adlarını ve basamak değerlerini yazınız.</w:t>
      </w:r>
    </w:p>
    <w:p w:rsidR="00C538CA" w:rsidRPr="000F39B7" w:rsidRDefault="00C538CA" w:rsidP="002C23B9">
      <w:pPr>
        <w:rPr>
          <w:sz w:val="23"/>
          <w:szCs w:val="23"/>
        </w:rPr>
      </w:pPr>
      <w:r w:rsidRPr="00AC0CFC">
        <w:rPr>
          <w:noProof/>
          <w:sz w:val="23"/>
          <w:szCs w:val="23"/>
        </w:rPr>
        <w:pict>
          <v:shape id="Resim 5" o:spid="_x0000_i1026" type="#_x0000_t75" alt="Adsız" style="width:256.5pt;height:155.25pt;visibility:visible">
            <v:imagedata r:id="rId12" o:title="" croptop="-4064f"/>
            <o:lock v:ext="edit" aspectratio="f"/>
          </v:shape>
        </w:pict>
      </w:r>
    </w:p>
    <w:p w:rsidR="00C538CA" w:rsidRPr="00575490" w:rsidRDefault="00C538CA" w:rsidP="00575490">
      <w:pPr>
        <w:pStyle w:val="NoSpacing"/>
        <w:tabs>
          <w:tab w:val="left" w:pos="709"/>
        </w:tabs>
      </w:pPr>
      <w:r>
        <w:rPr>
          <w:b/>
          <w:bCs/>
          <w:bdr w:val="single" w:sz="4" w:space="0" w:color="auto"/>
          <w:shd w:val="clear" w:color="auto" w:fill="FDE9D9"/>
        </w:rPr>
        <w:t>18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C538CA" w:rsidRDefault="00C538CA" w:rsidP="004D27FF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 w:cs="Arial Narrow"/>
          <w:i/>
          <w:iCs/>
          <w:sz w:val="18"/>
          <w:szCs w:val="18"/>
        </w:rPr>
      </w:pPr>
      <w:r w:rsidRPr="0096242C">
        <w:rPr>
          <w:noProof/>
          <w:shd w:val="clear" w:color="auto" w:fill="F9F9F9"/>
          <w:lang w:eastAsia="tr-TR"/>
        </w:rPr>
        <w:pict>
          <v:shape id="Resim 7" o:spid="_x0000_i1027" type="#_x0000_t75" style="width:261.75pt;height:285pt;visibility:visible">
            <v:imagedata r:id="rId13" o:title=""/>
            <o:lock v:ext="edit" aspectratio="f"/>
          </v:shape>
        </w:pict>
      </w:r>
    </w:p>
    <w:p w:rsidR="00C538CA" w:rsidRDefault="00C538CA" w:rsidP="00114B59">
      <w:pPr>
        <w:pStyle w:val="NoSpacing"/>
        <w:tabs>
          <w:tab w:val="left" w:pos="284"/>
          <w:tab w:val="left" w:pos="1843"/>
          <w:tab w:val="left" w:pos="3402"/>
        </w:tabs>
        <w:rPr>
          <w:rFonts w:ascii="Arial Narrow" w:hAnsi="Arial Narrow" w:cs="Arial Narrow"/>
          <w:i/>
          <w:iCs/>
          <w:sz w:val="18"/>
          <w:szCs w:val="18"/>
        </w:rPr>
      </w:pPr>
    </w:p>
    <w:p w:rsidR="00C538CA" w:rsidRDefault="00C538CA" w:rsidP="004D27FF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 w:cs="Arial Narrow"/>
          <w:i/>
          <w:iCs/>
          <w:sz w:val="18"/>
          <w:szCs w:val="18"/>
        </w:rPr>
      </w:pPr>
    </w:p>
    <w:p w:rsidR="00C538CA" w:rsidRPr="00575490" w:rsidRDefault="00C538CA" w:rsidP="001F6B37">
      <w:pPr>
        <w:pStyle w:val="NoSpacing"/>
        <w:tabs>
          <w:tab w:val="left" w:pos="709"/>
        </w:tabs>
      </w:pPr>
      <w:r>
        <w:rPr>
          <w:b/>
          <w:bCs/>
          <w:bdr w:val="single" w:sz="4" w:space="0" w:color="auto"/>
          <w:shd w:val="clear" w:color="auto" w:fill="FDE9D9"/>
        </w:rPr>
        <w:t>19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C538CA" w:rsidRDefault="00C538CA" w:rsidP="00F516D9">
      <w:pPr>
        <w:pStyle w:val="NoSpacing"/>
        <w:tabs>
          <w:tab w:val="left" w:pos="284"/>
          <w:tab w:val="left" w:pos="1843"/>
          <w:tab w:val="left" w:pos="3402"/>
        </w:tabs>
        <w:ind w:right="-199"/>
        <w:jc w:val="center"/>
        <w:rPr>
          <w:rFonts w:ascii="Arial Narrow" w:hAnsi="Arial Narrow" w:cs="Arial Narrow"/>
          <w:i/>
          <w:iCs/>
          <w:sz w:val="18"/>
          <w:szCs w:val="18"/>
        </w:rPr>
      </w:pPr>
      <w:r w:rsidRPr="0096242C">
        <w:rPr>
          <w:noProof/>
          <w:shd w:val="clear" w:color="auto" w:fill="F9F9F9"/>
          <w:lang w:eastAsia="tr-TR"/>
        </w:rPr>
        <w:pict>
          <v:shape id="Resim 8" o:spid="_x0000_i1028" type="#_x0000_t75" style="width:207.75pt;height:204pt;visibility:visible">
            <v:imagedata r:id="rId14" o:title=""/>
          </v:shape>
        </w:pict>
      </w:r>
    </w:p>
    <w:p w:rsidR="00C538CA" w:rsidRPr="00AA4874" w:rsidRDefault="00C538CA" w:rsidP="00EE44A9">
      <w:pPr>
        <w:ind w:left="-113"/>
        <w:rPr>
          <w:color w:val="000000"/>
        </w:rPr>
      </w:pPr>
    </w:p>
    <w:p w:rsidR="00C538CA" w:rsidRPr="00D0056B" w:rsidRDefault="00C538CA" w:rsidP="004D27FF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1.  SORU  10 PUAN, DİĞER SORULAR  5’ER PUANDIR.  BAŞARILAR  CANLARIM .</w:t>
      </w:r>
    </w:p>
    <w:sectPr w:rsidR="00C538CA" w:rsidRPr="00D0056B" w:rsidSect="001F6B37">
      <w:pgSz w:w="11906" w:h="16838" w:code="9"/>
      <w:pgMar w:top="568" w:right="567" w:bottom="284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B38A6"/>
    <w:multiLevelType w:val="hybridMultilevel"/>
    <w:tmpl w:val="97B8F0E8"/>
    <w:lvl w:ilvl="0" w:tplc="089A8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432BF"/>
    <w:multiLevelType w:val="hybridMultilevel"/>
    <w:tmpl w:val="C382EB68"/>
    <w:lvl w:ilvl="0" w:tplc="5EEACE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7276D"/>
    <w:multiLevelType w:val="hybridMultilevel"/>
    <w:tmpl w:val="1B503EF2"/>
    <w:lvl w:ilvl="0" w:tplc="F6A48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hint="default"/>
        <w:b/>
        <w:bCs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A76CE"/>
    <w:multiLevelType w:val="hybridMultilevel"/>
    <w:tmpl w:val="78E2DFB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4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2"/>
  </w:num>
  <w:num w:numId="14">
    <w:abstractNumId w:val="6"/>
  </w:num>
  <w:num w:numId="15">
    <w:abstractNumId w:val="15"/>
  </w:num>
  <w:num w:numId="16">
    <w:abstractNumId w:val="11"/>
  </w:num>
  <w:num w:numId="17">
    <w:abstractNumId w:val="16"/>
  </w:num>
  <w:num w:numId="18">
    <w:abstractNumId w:val="1"/>
  </w:num>
  <w:num w:numId="19">
    <w:abstractNumId w:val="4"/>
  </w:num>
  <w:num w:numId="20">
    <w:abstractNumId w:val="8"/>
  </w:num>
  <w:num w:numId="21">
    <w:abstractNumId w:val="20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11992"/>
    <w:rsid w:val="00013FDA"/>
    <w:rsid w:val="0001407D"/>
    <w:rsid w:val="0001443B"/>
    <w:rsid w:val="00021DAC"/>
    <w:rsid w:val="00022C56"/>
    <w:rsid w:val="00024BC9"/>
    <w:rsid w:val="00026E23"/>
    <w:rsid w:val="00026E5B"/>
    <w:rsid w:val="000279CB"/>
    <w:rsid w:val="00031FC7"/>
    <w:rsid w:val="000335FE"/>
    <w:rsid w:val="000338E7"/>
    <w:rsid w:val="00033F07"/>
    <w:rsid w:val="00034250"/>
    <w:rsid w:val="000345CA"/>
    <w:rsid w:val="00044263"/>
    <w:rsid w:val="00044AD6"/>
    <w:rsid w:val="00046AF4"/>
    <w:rsid w:val="00052EEC"/>
    <w:rsid w:val="0005353A"/>
    <w:rsid w:val="00061D0B"/>
    <w:rsid w:val="0006231F"/>
    <w:rsid w:val="000654C6"/>
    <w:rsid w:val="000777DB"/>
    <w:rsid w:val="000834F9"/>
    <w:rsid w:val="00086907"/>
    <w:rsid w:val="00087FD8"/>
    <w:rsid w:val="00090738"/>
    <w:rsid w:val="00090F3A"/>
    <w:rsid w:val="000A60F2"/>
    <w:rsid w:val="000A75ED"/>
    <w:rsid w:val="000B1CD5"/>
    <w:rsid w:val="000B5736"/>
    <w:rsid w:val="000C301A"/>
    <w:rsid w:val="000C3F55"/>
    <w:rsid w:val="000C4BEA"/>
    <w:rsid w:val="000D0352"/>
    <w:rsid w:val="000E1812"/>
    <w:rsid w:val="000F176A"/>
    <w:rsid w:val="000F39B7"/>
    <w:rsid w:val="000F6115"/>
    <w:rsid w:val="000F6978"/>
    <w:rsid w:val="0010193A"/>
    <w:rsid w:val="0010426A"/>
    <w:rsid w:val="0010454A"/>
    <w:rsid w:val="00104AAF"/>
    <w:rsid w:val="00112C73"/>
    <w:rsid w:val="00113219"/>
    <w:rsid w:val="00114B59"/>
    <w:rsid w:val="00117F3B"/>
    <w:rsid w:val="0012610E"/>
    <w:rsid w:val="001531C8"/>
    <w:rsid w:val="001724F1"/>
    <w:rsid w:val="00177ADA"/>
    <w:rsid w:val="0018315F"/>
    <w:rsid w:val="00183E6D"/>
    <w:rsid w:val="00186702"/>
    <w:rsid w:val="0019543B"/>
    <w:rsid w:val="001967A1"/>
    <w:rsid w:val="001969FC"/>
    <w:rsid w:val="001B6DE3"/>
    <w:rsid w:val="001B7902"/>
    <w:rsid w:val="001C2468"/>
    <w:rsid w:val="001C24E2"/>
    <w:rsid w:val="001D0783"/>
    <w:rsid w:val="001D159A"/>
    <w:rsid w:val="001D47B5"/>
    <w:rsid w:val="001D721B"/>
    <w:rsid w:val="001E7F71"/>
    <w:rsid w:val="001F1524"/>
    <w:rsid w:val="001F6B37"/>
    <w:rsid w:val="0020400F"/>
    <w:rsid w:val="00207064"/>
    <w:rsid w:val="002103C3"/>
    <w:rsid w:val="00214091"/>
    <w:rsid w:val="002216CE"/>
    <w:rsid w:val="00234C26"/>
    <w:rsid w:val="00236BAF"/>
    <w:rsid w:val="00250FBA"/>
    <w:rsid w:val="00251DA7"/>
    <w:rsid w:val="0025655F"/>
    <w:rsid w:val="00265C72"/>
    <w:rsid w:val="002706CE"/>
    <w:rsid w:val="00271B87"/>
    <w:rsid w:val="00272FE2"/>
    <w:rsid w:val="002742F6"/>
    <w:rsid w:val="002854A8"/>
    <w:rsid w:val="00291B92"/>
    <w:rsid w:val="00292163"/>
    <w:rsid w:val="00292298"/>
    <w:rsid w:val="002A4410"/>
    <w:rsid w:val="002A45D6"/>
    <w:rsid w:val="002B1692"/>
    <w:rsid w:val="002B5187"/>
    <w:rsid w:val="002B5B91"/>
    <w:rsid w:val="002C23B9"/>
    <w:rsid w:val="002C7125"/>
    <w:rsid w:val="002D02DC"/>
    <w:rsid w:val="002D6AC5"/>
    <w:rsid w:val="002E50EF"/>
    <w:rsid w:val="002F2D9D"/>
    <w:rsid w:val="002F34C8"/>
    <w:rsid w:val="00300C0E"/>
    <w:rsid w:val="003026DC"/>
    <w:rsid w:val="00307AC1"/>
    <w:rsid w:val="0031190A"/>
    <w:rsid w:val="00315BB3"/>
    <w:rsid w:val="003174F7"/>
    <w:rsid w:val="003246DC"/>
    <w:rsid w:val="003318E5"/>
    <w:rsid w:val="003340B1"/>
    <w:rsid w:val="00334348"/>
    <w:rsid w:val="00342E7D"/>
    <w:rsid w:val="00344107"/>
    <w:rsid w:val="00346629"/>
    <w:rsid w:val="00364BE2"/>
    <w:rsid w:val="00366EC7"/>
    <w:rsid w:val="00373201"/>
    <w:rsid w:val="00380A03"/>
    <w:rsid w:val="00386920"/>
    <w:rsid w:val="0039576D"/>
    <w:rsid w:val="003A406C"/>
    <w:rsid w:val="003C1B14"/>
    <w:rsid w:val="003D0C8A"/>
    <w:rsid w:val="003D271F"/>
    <w:rsid w:val="003D6BE2"/>
    <w:rsid w:val="003E0DFA"/>
    <w:rsid w:val="003F506F"/>
    <w:rsid w:val="00400CCC"/>
    <w:rsid w:val="00405158"/>
    <w:rsid w:val="004051A7"/>
    <w:rsid w:val="00407C8C"/>
    <w:rsid w:val="004108E9"/>
    <w:rsid w:val="00411DF6"/>
    <w:rsid w:val="00417FC3"/>
    <w:rsid w:val="00421449"/>
    <w:rsid w:val="00433DA1"/>
    <w:rsid w:val="004441BF"/>
    <w:rsid w:val="00454196"/>
    <w:rsid w:val="00461C82"/>
    <w:rsid w:val="004635EF"/>
    <w:rsid w:val="00470908"/>
    <w:rsid w:val="00471E96"/>
    <w:rsid w:val="0047462D"/>
    <w:rsid w:val="00481F43"/>
    <w:rsid w:val="004863EC"/>
    <w:rsid w:val="00494B4A"/>
    <w:rsid w:val="00494E21"/>
    <w:rsid w:val="00496757"/>
    <w:rsid w:val="00497092"/>
    <w:rsid w:val="004A0D5A"/>
    <w:rsid w:val="004A12DE"/>
    <w:rsid w:val="004A2292"/>
    <w:rsid w:val="004A35C9"/>
    <w:rsid w:val="004A3BE0"/>
    <w:rsid w:val="004A4FC4"/>
    <w:rsid w:val="004B165B"/>
    <w:rsid w:val="004B3040"/>
    <w:rsid w:val="004B5EBB"/>
    <w:rsid w:val="004C2261"/>
    <w:rsid w:val="004C41DF"/>
    <w:rsid w:val="004C54B4"/>
    <w:rsid w:val="004C6A5D"/>
    <w:rsid w:val="004C7975"/>
    <w:rsid w:val="004D27FF"/>
    <w:rsid w:val="004D2AF1"/>
    <w:rsid w:val="004D3C07"/>
    <w:rsid w:val="004E004F"/>
    <w:rsid w:val="0050258F"/>
    <w:rsid w:val="00510A25"/>
    <w:rsid w:val="005112D4"/>
    <w:rsid w:val="00511961"/>
    <w:rsid w:val="0052117B"/>
    <w:rsid w:val="00521605"/>
    <w:rsid w:val="00525BCA"/>
    <w:rsid w:val="00533266"/>
    <w:rsid w:val="005446CA"/>
    <w:rsid w:val="00551FF9"/>
    <w:rsid w:val="00556BD5"/>
    <w:rsid w:val="00571B62"/>
    <w:rsid w:val="00571B68"/>
    <w:rsid w:val="00574FAE"/>
    <w:rsid w:val="00575490"/>
    <w:rsid w:val="00582DC3"/>
    <w:rsid w:val="00583D7D"/>
    <w:rsid w:val="005A3521"/>
    <w:rsid w:val="005A52F1"/>
    <w:rsid w:val="005A5BFF"/>
    <w:rsid w:val="005B3CD1"/>
    <w:rsid w:val="005B6320"/>
    <w:rsid w:val="005C092E"/>
    <w:rsid w:val="005D3365"/>
    <w:rsid w:val="005D4C74"/>
    <w:rsid w:val="005E0D33"/>
    <w:rsid w:val="005E60B9"/>
    <w:rsid w:val="005F1612"/>
    <w:rsid w:val="005F4EE6"/>
    <w:rsid w:val="00601A93"/>
    <w:rsid w:val="00605BAA"/>
    <w:rsid w:val="00605BC6"/>
    <w:rsid w:val="006067E1"/>
    <w:rsid w:val="00610939"/>
    <w:rsid w:val="00614C20"/>
    <w:rsid w:val="006160E9"/>
    <w:rsid w:val="0061622D"/>
    <w:rsid w:val="006249AF"/>
    <w:rsid w:val="006259A4"/>
    <w:rsid w:val="0063474D"/>
    <w:rsid w:val="00636EBB"/>
    <w:rsid w:val="00642DFF"/>
    <w:rsid w:val="006476A0"/>
    <w:rsid w:val="00647E8C"/>
    <w:rsid w:val="006603D1"/>
    <w:rsid w:val="00662D3B"/>
    <w:rsid w:val="00683071"/>
    <w:rsid w:val="00683824"/>
    <w:rsid w:val="0068470C"/>
    <w:rsid w:val="00687992"/>
    <w:rsid w:val="0069141B"/>
    <w:rsid w:val="00691FC6"/>
    <w:rsid w:val="006961A2"/>
    <w:rsid w:val="006A017A"/>
    <w:rsid w:val="006A10A4"/>
    <w:rsid w:val="006A3021"/>
    <w:rsid w:val="006A3340"/>
    <w:rsid w:val="006A55F1"/>
    <w:rsid w:val="006A6095"/>
    <w:rsid w:val="006B20DC"/>
    <w:rsid w:val="006B31CF"/>
    <w:rsid w:val="006B6F51"/>
    <w:rsid w:val="006D3C62"/>
    <w:rsid w:val="006E0976"/>
    <w:rsid w:val="006E4402"/>
    <w:rsid w:val="006E496B"/>
    <w:rsid w:val="006F3760"/>
    <w:rsid w:val="006F718D"/>
    <w:rsid w:val="00700AFF"/>
    <w:rsid w:val="00702BAE"/>
    <w:rsid w:val="007058C4"/>
    <w:rsid w:val="00706875"/>
    <w:rsid w:val="0070773A"/>
    <w:rsid w:val="0071722F"/>
    <w:rsid w:val="00723C1B"/>
    <w:rsid w:val="00725372"/>
    <w:rsid w:val="00743676"/>
    <w:rsid w:val="00757131"/>
    <w:rsid w:val="00757C11"/>
    <w:rsid w:val="0076187A"/>
    <w:rsid w:val="00762605"/>
    <w:rsid w:val="00762FA5"/>
    <w:rsid w:val="00764422"/>
    <w:rsid w:val="0077203E"/>
    <w:rsid w:val="00782088"/>
    <w:rsid w:val="00782508"/>
    <w:rsid w:val="00795750"/>
    <w:rsid w:val="00796694"/>
    <w:rsid w:val="007A0691"/>
    <w:rsid w:val="007A2AC6"/>
    <w:rsid w:val="007A3779"/>
    <w:rsid w:val="007A3A0B"/>
    <w:rsid w:val="007B2CE7"/>
    <w:rsid w:val="007B4748"/>
    <w:rsid w:val="007C158A"/>
    <w:rsid w:val="007C173F"/>
    <w:rsid w:val="007C5B9F"/>
    <w:rsid w:val="007C6427"/>
    <w:rsid w:val="007D09E0"/>
    <w:rsid w:val="007D2287"/>
    <w:rsid w:val="007D35DE"/>
    <w:rsid w:val="007D6B22"/>
    <w:rsid w:val="007E023D"/>
    <w:rsid w:val="007E3A08"/>
    <w:rsid w:val="007F099E"/>
    <w:rsid w:val="007F2E36"/>
    <w:rsid w:val="007F3D21"/>
    <w:rsid w:val="007F6A17"/>
    <w:rsid w:val="008051BC"/>
    <w:rsid w:val="008066B8"/>
    <w:rsid w:val="0081090C"/>
    <w:rsid w:val="00813851"/>
    <w:rsid w:val="008166DB"/>
    <w:rsid w:val="00826111"/>
    <w:rsid w:val="00832219"/>
    <w:rsid w:val="00836ED0"/>
    <w:rsid w:val="00844439"/>
    <w:rsid w:val="0084576E"/>
    <w:rsid w:val="00851842"/>
    <w:rsid w:val="008612D6"/>
    <w:rsid w:val="008662B4"/>
    <w:rsid w:val="008677CC"/>
    <w:rsid w:val="00870520"/>
    <w:rsid w:val="00871531"/>
    <w:rsid w:val="00872C2F"/>
    <w:rsid w:val="00880ABD"/>
    <w:rsid w:val="00882D88"/>
    <w:rsid w:val="00885CC1"/>
    <w:rsid w:val="008920B5"/>
    <w:rsid w:val="00892A67"/>
    <w:rsid w:val="0089364C"/>
    <w:rsid w:val="0089386E"/>
    <w:rsid w:val="00893E32"/>
    <w:rsid w:val="008A2CB4"/>
    <w:rsid w:val="008A38C8"/>
    <w:rsid w:val="008B0FFE"/>
    <w:rsid w:val="008B1D32"/>
    <w:rsid w:val="008B5743"/>
    <w:rsid w:val="008C12C8"/>
    <w:rsid w:val="008C4478"/>
    <w:rsid w:val="008C5D1D"/>
    <w:rsid w:val="008C6556"/>
    <w:rsid w:val="008D1C5E"/>
    <w:rsid w:val="008E2DA5"/>
    <w:rsid w:val="008E46AA"/>
    <w:rsid w:val="008E46E6"/>
    <w:rsid w:val="008F2BD1"/>
    <w:rsid w:val="008F2CA1"/>
    <w:rsid w:val="008F514B"/>
    <w:rsid w:val="008F68C0"/>
    <w:rsid w:val="008F6A30"/>
    <w:rsid w:val="008F725C"/>
    <w:rsid w:val="0090652F"/>
    <w:rsid w:val="0091115D"/>
    <w:rsid w:val="00911370"/>
    <w:rsid w:val="009248DB"/>
    <w:rsid w:val="00926B15"/>
    <w:rsid w:val="00931075"/>
    <w:rsid w:val="00945FDF"/>
    <w:rsid w:val="00947D95"/>
    <w:rsid w:val="0095130E"/>
    <w:rsid w:val="0095385C"/>
    <w:rsid w:val="00960915"/>
    <w:rsid w:val="0096227B"/>
    <w:rsid w:val="0096242C"/>
    <w:rsid w:val="00963618"/>
    <w:rsid w:val="00967AAB"/>
    <w:rsid w:val="009712FB"/>
    <w:rsid w:val="00974542"/>
    <w:rsid w:val="009745F2"/>
    <w:rsid w:val="00980B4B"/>
    <w:rsid w:val="00983DC1"/>
    <w:rsid w:val="00983ECA"/>
    <w:rsid w:val="00987469"/>
    <w:rsid w:val="00990FA4"/>
    <w:rsid w:val="0099364D"/>
    <w:rsid w:val="00993C26"/>
    <w:rsid w:val="00993F47"/>
    <w:rsid w:val="00994154"/>
    <w:rsid w:val="00995366"/>
    <w:rsid w:val="009953E9"/>
    <w:rsid w:val="0099686F"/>
    <w:rsid w:val="009A218D"/>
    <w:rsid w:val="009A3956"/>
    <w:rsid w:val="009A66AC"/>
    <w:rsid w:val="009B3421"/>
    <w:rsid w:val="009B5B52"/>
    <w:rsid w:val="009C3E11"/>
    <w:rsid w:val="009D253B"/>
    <w:rsid w:val="009D5886"/>
    <w:rsid w:val="009E1751"/>
    <w:rsid w:val="009E4BA4"/>
    <w:rsid w:val="009E63DC"/>
    <w:rsid w:val="009E705B"/>
    <w:rsid w:val="009F6863"/>
    <w:rsid w:val="009F7C68"/>
    <w:rsid w:val="00A027C5"/>
    <w:rsid w:val="00A04483"/>
    <w:rsid w:val="00A14EDA"/>
    <w:rsid w:val="00A24500"/>
    <w:rsid w:val="00A265EB"/>
    <w:rsid w:val="00A26D0C"/>
    <w:rsid w:val="00A2723B"/>
    <w:rsid w:val="00A2768B"/>
    <w:rsid w:val="00A27B53"/>
    <w:rsid w:val="00A32C2E"/>
    <w:rsid w:val="00A47DD7"/>
    <w:rsid w:val="00A54C15"/>
    <w:rsid w:val="00A64FB2"/>
    <w:rsid w:val="00A76772"/>
    <w:rsid w:val="00A8012B"/>
    <w:rsid w:val="00A85B3D"/>
    <w:rsid w:val="00A86C0E"/>
    <w:rsid w:val="00A911BD"/>
    <w:rsid w:val="00A932EF"/>
    <w:rsid w:val="00A974EE"/>
    <w:rsid w:val="00AA4874"/>
    <w:rsid w:val="00AA747E"/>
    <w:rsid w:val="00AA76E2"/>
    <w:rsid w:val="00AB21E6"/>
    <w:rsid w:val="00AB6019"/>
    <w:rsid w:val="00AC0CFC"/>
    <w:rsid w:val="00AC1466"/>
    <w:rsid w:val="00AC1639"/>
    <w:rsid w:val="00AC429D"/>
    <w:rsid w:val="00AD20E6"/>
    <w:rsid w:val="00AD2C48"/>
    <w:rsid w:val="00AD477B"/>
    <w:rsid w:val="00AD4E0E"/>
    <w:rsid w:val="00AD5786"/>
    <w:rsid w:val="00AD77AD"/>
    <w:rsid w:val="00AE655F"/>
    <w:rsid w:val="00AF0400"/>
    <w:rsid w:val="00AF042A"/>
    <w:rsid w:val="00AF179C"/>
    <w:rsid w:val="00AF1E30"/>
    <w:rsid w:val="00AF7611"/>
    <w:rsid w:val="00AF7F51"/>
    <w:rsid w:val="00B11B0D"/>
    <w:rsid w:val="00B15D26"/>
    <w:rsid w:val="00B170B3"/>
    <w:rsid w:val="00B20045"/>
    <w:rsid w:val="00B21F77"/>
    <w:rsid w:val="00B22A7C"/>
    <w:rsid w:val="00B2498D"/>
    <w:rsid w:val="00B32690"/>
    <w:rsid w:val="00B34142"/>
    <w:rsid w:val="00B40C55"/>
    <w:rsid w:val="00B536AB"/>
    <w:rsid w:val="00B53860"/>
    <w:rsid w:val="00B61E71"/>
    <w:rsid w:val="00B63660"/>
    <w:rsid w:val="00B74B33"/>
    <w:rsid w:val="00B80F00"/>
    <w:rsid w:val="00B83255"/>
    <w:rsid w:val="00B8718B"/>
    <w:rsid w:val="00B936E7"/>
    <w:rsid w:val="00B954C6"/>
    <w:rsid w:val="00B96493"/>
    <w:rsid w:val="00BA44FC"/>
    <w:rsid w:val="00BA500B"/>
    <w:rsid w:val="00BB51B3"/>
    <w:rsid w:val="00BB582E"/>
    <w:rsid w:val="00BB6202"/>
    <w:rsid w:val="00BC24B5"/>
    <w:rsid w:val="00BC3921"/>
    <w:rsid w:val="00BD01C0"/>
    <w:rsid w:val="00BD1AB4"/>
    <w:rsid w:val="00BD1CEF"/>
    <w:rsid w:val="00BD1EAC"/>
    <w:rsid w:val="00BE0D0B"/>
    <w:rsid w:val="00BE7581"/>
    <w:rsid w:val="00BF1355"/>
    <w:rsid w:val="00BF3ED1"/>
    <w:rsid w:val="00BF5F86"/>
    <w:rsid w:val="00BF7073"/>
    <w:rsid w:val="00C00639"/>
    <w:rsid w:val="00C015A5"/>
    <w:rsid w:val="00C05C08"/>
    <w:rsid w:val="00C0619D"/>
    <w:rsid w:val="00C12538"/>
    <w:rsid w:val="00C16B4D"/>
    <w:rsid w:val="00C20C41"/>
    <w:rsid w:val="00C33407"/>
    <w:rsid w:val="00C36A2A"/>
    <w:rsid w:val="00C36B2B"/>
    <w:rsid w:val="00C42AB5"/>
    <w:rsid w:val="00C4503A"/>
    <w:rsid w:val="00C45BC0"/>
    <w:rsid w:val="00C46F5A"/>
    <w:rsid w:val="00C52FD4"/>
    <w:rsid w:val="00C534E6"/>
    <w:rsid w:val="00C538CA"/>
    <w:rsid w:val="00C64884"/>
    <w:rsid w:val="00C6589E"/>
    <w:rsid w:val="00C72141"/>
    <w:rsid w:val="00C73CCC"/>
    <w:rsid w:val="00C74CF1"/>
    <w:rsid w:val="00C77ABF"/>
    <w:rsid w:val="00C8159D"/>
    <w:rsid w:val="00C842AF"/>
    <w:rsid w:val="00C852A9"/>
    <w:rsid w:val="00C90F5C"/>
    <w:rsid w:val="00C96CD8"/>
    <w:rsid w:val="00CA2C07"/>
    <w:rsid w:val="00CA3C08"/>
    <w:rsid w:val="00CA4CC0"/>
    <w:rsid w:val="00CA60F4"/>
    <w:rsid w:val="00CA714A"/>
    <w:rsid w:val="00CB03CA"/>
    <w:rsid w:val="00CB16B6"/>
    <w:rsid w:val="00CB5980"/>
    <w:rsid w:val="00CC16F9"/>
    <w:rsid w:val="00CC4101"/>
    <w:rsid w:val="00CC73DC"/>
    <w:rsid w:val="00CD1E7D"/>
    <w:rsid w:val="00CD3992"/>
    <w:rsid w:val="00CE04A9"/>
    <w:rsid w:val="00CE1E4F"/>
    <w:rsid w:val="00D0056B"/>
    <w:rsid w:val="00D07E24"/>
    <w:rsid w:val="00D12534"/>
    <w:rsid w:val="00D15287"/>
    <w:rsid w:val="00D164DD"/>
    <w:rsid w:val="00D20079"/>
    <w:rsid w:val="00D23E40"/>
    <w:rsid w:val="00D321C6"/>
    <w:rsid w:val="00D34E20"/>
    <w:rsid w:val="00D40BC0"/>
    <w:rsid w:val="00D46B3A"/>
    <w:rsid w:val="00D50B69"/>
    <w:rsid w:val="00D60408"/>
    <w:rsid w:val="00D6155A"/>
    <w:rsid w:val="00D65635"/>
    <w:rsid w:val="00D719DF"/>
    <w:rsid w:val="00D73E88"/>
    <w:rsid w:val="00D81349"/>
    <w:rsid w:val="00D87FB3"/>
    <w:rsid w:val="00DA68B2"/>
    <w:rsid w:val="00DD180E"/>
    <w:rsid w:val="00DD47DF"/>
    <w:rsid w:val="00DD5943"/>
    <w:rsid w:val="00DF4812"/>
    <w:rsid w:val="00DF5EFB"/>
    <w:rsid w:val="00E0064A"/>
    <w:rsid w:val="00E0101F"/>
    <w:rsid w:val="00E02FAA"/>
    <w:rsid w:val="00E05D94"/>
    <w:rsid w:val="00E10685"/>
    <w:rsid w:val="00E13551"/>
    <w:rsid w:val="00E144B0"/>
    <w:rsid w:val="00E16AF3"/>
    <w:rsid w:val="00E214C4"/>
    <w:rsid w:val="00E22AE8"/>
    <w:rsid w:val="00E2748B"/>
    <w:rsid w:val="00E274E9"/>
    <w:rsid w:val="00E279C1"/>
    <w:rsid w:val="00E31651"/>
    <w:rsid w:val="00E351F5"/>
    <w:rsid w:val="00E352AA"/>
    <w:rsid w:val="00E41FBA"/>
    <w:rsid w:val="00E42D1C"/>
    <w:rsid w:val="00E45094"/>
    <w:rsid w:val="00E50845"/>
    <w:rsid w:val="00E548B6"/>
    <w:rsid w:val="00E60395"/>
    <w:rsid w:val="00E671DF"/>
    <w:rsid w:val="00E71122"/>
    <w:rsid w:val="00E728AC"/>
    <w:rsid w:val="00E739CD"/>
    <w:rsid w:val="00E75FF4"/>
    <w:rsid w:val="00E761C6"/>
    <w:rsid w:val="00E81327"/>
    <w:rsid w:val="00E9066C"/>
    <w:rsid w:val="00E91554"/>
    <w:rsid w:val="00E92AAC"/>
    <w:rsid w:val="00E97238"/>
    <w:rsid w:val="00EA3DE8"/>
    <w:rsid w:val="00EA458A"/>
    <w:rsid w:val="00EA604A"/>
    <w:rsid w:val="00EA7BD8"/>
    <w:rsid w:val="00EC4338"/>
    <w:rsid w:val="00EC5FA8"/>
    <w:rsid w:val="00EC6096"/>
    <w:rsid w:val="00ED114B"/>
    <w:rsid w:val="00ED3BD6"/>
    <w:rsid w:val="00EE0270"/>
    <w:rsid w:val="00EE0DD6"/>
    <w:rsid w:val="00EE1DAC"/>
    <w:rsid w:val="00EE44A9"/>
    <w:rsid w:val="00EE53A9"/>
    <w:rsid w:val="00EE7071"/>
    <w:rsid w:val="00EE7725"/>
    <w:rsid w:val="00EF3B4D"/>
    <w:rsid w:val="00EF5029"/>
    <w:rsid w:val="00F04F61"/>
    <w:rsid w:val="00F1272D"/>
    <w:rsid w:val="00F2456A"/>
    <w:rsid w:val="00F31C42"/>
    <w:rsid w:val="00F32ADB"/>
    <w:rsid w:val="00F36226"/>
    <w:rsid w:val="00F40C98"/>
    <w:rsid w:val="00F46E18"/>
    <w:rsid w:val="00F516D9"/>
    <w:rsid w:val="00F52244"/>
    <w:rsid w:val="00F57120"/>
    <w:rsid w:val="00F57FF0"/>
    <w:rsid w:val="00F610D5"/>
    <w:rsid w:val="00F61171"/>
    <w:rsid w:val="00F67B70"/>
    <w:rsid w:val="00F73F83"/>
    <w:rsid w:val="00F846FE"/>
    <w:rsid w:val="00F85704"/>
    <w:rsid w:val="00F94362"/>
    <w:rsid w:val="00F94C30"/>
    <w:rsid w:val="00F958B1"/>
    <w:rsid w:val="00F978EA"/>
    <w:rsid w:val="00FA3563"/>
    <w:rsid w:val="00FA5DDD"/>
    <w:rsid w:val="00FA5F77"/>
    <w:rsid w:val="00FB2928"/>
    <w:rsid w:val="00FB4FF2"/>
    <w:rsid w:val="00FB54CC"/>
    <w:rsid w:val="00FC63AE"/>
    <w:rsid w:val="00FC7A0D"/>
    <w:rsid w:val="00FD12B7"/>
    <w:rsid w:val="00FD4BAF"/>
    <w:rsid w:val="00FD6689"/>
    <w:rsid w:val="00FE7B9E"/>
    <w:rsid w:val="00FF2A85"/>
    <w:rsid w:val="00FF2E0F"/>
    <w:rsid w:val="00FF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2FA5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link w:val="Heading5Char"/>
    <w:uiPriority w:val="9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62FA5"/>
    <w:rPr>
      <w:rFonts w:ascii="Cambria" w:hAnsi="Cambria" w:cs="Cambria"/>
      <w:b/>
      <w:bCs/>
      <w:color w:val="4F81BD"/>
      <w:sz w:val="24"/>
      <w:szCs w:val="24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5B9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uiPriority w:val="99"/>
    <w:qFormat/>
    <w:rsid w:val="00CB598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2A85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762FA5"/>
  </w:style>
  <w:style w:type="character" w:customStyle="1" w:styleId="apple-converted-space">
    <w:name w:val="apple-converted-space"/>
    <w:basedOn w:val="DefaultParagraphFont"/>
    <w:uiPriority w:val="99"/>
    <w:rsid w:val="00762FA5"/>
  </w:style>
  <w:style w:type="table" w:customStyle="1" w:styleId="TabloKlavuzu1">
    <w:name w:val="Tablo Kılavuzu1"/>
    <w:uiPriority w:val="99"/>
    <w:rsid w:val="009A218D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9A218D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77A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5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2</Pages>
  <Words>495</Words>
  <Characters>2827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edanur</cp:lastModifiedBy>
  <cp:revision>18</cp:revision>
  <cp:lastPrinted>2010-12-16T10:24:00Z</cp:lastPrinted>
  <dcterms:created xsi:type="dcterms:W3CDTF">2013-11-04T15:58:00Z</dcterms:created>
  <dcterms:modified xsi:type="dcterms:W3CDTF">2013-11-12T19:09:00Z</dcterms:modified>
  <cp:category>www.sorubak.com</cp:category>
</cp:coreProperties>
</file>