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519" w:rsidRPr="005A3D33" w:rsidRDefault="00BF7519" w:rsidP="00C25333">
      <w:pPr>
        <w:pStyle w:val="Default"/>
        <w:rPr>
          <w:b/>
          <w:bCs/>
          <w:sz w:val="22"/>
          <w:szCs w:val="22"/>
        </w:rPr>
      </w:pPr>
      <w:r w:rsidRPr="005A3D33">
        <w:rPr>
          <w:b/>
          <w:bCs/>
          <w:sz w:val="22"/>
          <w:szCs w:val="22"/>
        </w:rPr>
        <w:t xml:space="preserve">MATEMATİK 1-) Aşağıdaki sayıları örnekte olduğu gibi çözümleyiniz. </w:t>
      </w:r>
    </w:p>
    <w:p w:rsidR="00BF7519" w:rsidRPr="005A3D33" w:rsidRDefault="00BF7519" w:rsidP="00C25333">
      <w:pPr>
        <w:pStyle w:val="Default"/>
        <w:rPr>
          <w:b/>
          <w:bCs/>
          <w:sz w:val="22"/>
          <w:szCs w:val="22"/>
        </w:rPr>
      </w:pPr>
      <w:r w:rsidRPr="005A3D33">
        <w:rPr>
          <w:b/>
          <w:bCs/>
          <w:sz w:val="22"/>
          <w:szCs w:val="22"/>
        </w:rPr>
        <w:t xml:space="preserve">600 615 = 6 yüz binlik + 6 yüzlük + 1 onluk + 5 birlik </w:t>
      </w:r>
    </w:p>
    <w:p w:rsidR="00BF7519" w:rsidRPr="005A3D33" w:rsidRDefault="00BF7519" w:rsidP="00C25333">
      <w:pPr>
        <w:pStyle w:val="Default"/>
        <w:rPr>
          <w:b/>
          <w:bCs/>
          <w:sz w:val="22"/>
          <w:szCs w:val="22"/>
        </w:rPr>
      </w:pPr>
      <w:r w:rsidRPr="005A3D33">
        <w:rPr>
          <w:b/>
          <w:bCs/>
          <w:sz w:val="22"/>
          <w:szCs w:val="22"/>
        </w:rPr>
        <w:t xml:space="preserve">34 512 = </w:t>
      </w:r>
    </w:p>
    <w:p w:rsidR="00BF7519" w:rsidRPr="005A3D33" w:rsidRDefault="00BF7519" w:rsidP="00C25333">
      <w:pPr>
        <w:pStyle w:val="Default"/>
        <w:rPr>
          <w:b/>
          <w:bCs/>
          <w:sz w:val="22"/>
          <w:szCs w:val="22"/>
        </w:rPr>
      </w:pPr>
      <w:r w:rsidRPr="005A3D33">
        <w:rPr>
          <w:b/>
          <w:bCs/>
          <w:sz w:val="22"/>
          <w:szCs w:val="22"/>
        </w:rPr>
        <w:t xml:space="preserve">770 911 = </w:t>
      </w:r>
    </w:p>
    <w:p w:rsidR="00BF7519" w:rsidRDefault="00BF7519" w:rsidP="00247420">
      <w:pPr>
        <w:pStyle w:val="ListParagraph"/>
        <w:rPr>
          <w:rFonts w:ascii="Comic Sans MS" w:hAnsi="Comic Sans MS" w:cs="Comic Sans MS"/>
          <w:i/>
          <w:iCs/>
        </w:rPr>
      </w:pPr>
      <w:r w:rsidRPr="005A3D33">
        <w:rPr>
          <w:rFonts w:ascii="Comic Sans MS" w:hAnsi="Comic Sans MS" w:cs="Comic Sans MS"/>
          <w:b/>
          <w:bCs/>
        </w:rPr>
        <w:t>5 104 =</w:t>
      </w:r>
      <w:hyperlink r:id="rId4" w:history="1">
        <w:r>
          <w:rPr>
            <w:rStyle w:val="Hyperlink"/>
            <w:rFonts w:ascii="Comic Sans MS" w:hAnsi="Comic Sans MS" w:cs="Comic Sans MS"/>
            <w:i/>
            <w:iCs/>
          </w:rPr>
          <w:t>www.sorubak.com</w:t>
        </w:r>
      </w:hyperlink>
      <w:r>
        <w:rPr>
          <w:rFonts w:ascii="Comic Sans MS" w:hAnsi="Comic Sans MS" w:cs="Comic Sans MS"/>
          <w:i/>
          <w:iCs/>
        </w:rPr>
        <w:t xml:space="preserve"> </w:t>
      </w:r>
    </w:p>
    <w:p w:rsidR="00BF7519" w:rsidRPr="005A3D33" w:rsidRDefault="00BF7519" w:rsidP="00C25333">
      <w:pPr>
        <w:rPr>
          <w:rFonts w:ascii="Comic Sans MS" w:hAnsi="Comic Sans MS" w:cs="Comic Sans MS"/>
          <w:b/>
          <w:bCs/>
        </w:rPr>
      </w:pPr>
    </w:p>
    <w:p w:rsidR="00BF7519" w:rsidRPr="005A3D33" w:rsidRDefault="00BF7519" w:rsidP="00637E36">
      <w:pPr>
        <w:spacing w:after="120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2-) Çözümlenmiş olarak verilen sayıları yazınız.</w:t>
      </w:r>
    </w:p>
    <w:p w:rsidR="00BF7519" w:rsidRPr="005A3D33" w:rsidRDefault="00BF7519" w:rsidP="00637E36">
      <w:pPr>
        <w:spacing w:after="12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 xml:space="preserve">9 yüz binlik + 2 on binlik + 8 yüzlük + 0 onluk + 1 birlik = </w:t>
      </w:r>
    </w:p>
    <w:p w:rsidR="00BF7519" w:rsidRPr="005A3D33" w:rsidRDefault="00BF7519" w:rsidP="00637E36">
      <w:pPr>
        <w:spacing w:after="12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6 yüz binlik + 0 on binlik + 0 binlik + 5 yüzlük + 0 birlik =</w:t>
      </w:r>
    </w:p>
    <w:p w:rsidR="00BF7519" w:rsidRPr="005A3D33" w:rsidRDefault="00BF7519" w:rsidP="00637E36">
      <w:pPr>
        <w:spacing w:after="12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8 on binlik + 9 binlik + 4 yüzlük + 3 onluk + 2 birlik =</w:t>
      </w:r>
    </w:p>
    <w:p w:rsidR="00BF7519" w:rsidRPr="005A3D33" w:rsidRDefault="00BF7519" w:rsidP="00637E36">
      <w:pPr>
        <w:spacing w:after="12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7 binlik + 8 yüzlük + 9 birlik =</w:t>
      </w:r>
    </w:p>
    <w:p w:rsidR="00BF7519" w:rsidRPr="005A3D33" w:rsidRDefault="00BF7519" w:rsidP="00637E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5A3D33">
        <w:rPr>
          <w:rFonts w:ascii="Comic Sans MS" w:hAnsi="Comic Sans MS" w:cs="Comic Sans MS"/>
          <w:b/>
          <w:bCs/>
          <w:sz w:val="20"/>
          <w:szCs w:val="20"/>
        </w:rPr>
        <w:t>MATEMATİK HAFTALIK DEĞERLENDİRME</w:t>
      </w:r>
    </w:p>
    <w:p w:rsidR="00BF7519" w:rsidRPr="005A3D33" w:rsidRDefault="00BF7519" w:rsidP="00637E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 xml:space="preserve">1.Aşağıdaki sayıları çözümleyelim. </w:t>
      </w:r>
    </w:p>
    <w:p w:rsidR="00BF7519" w:rsidRPr="005A3D33" w:rsidRDefault="00BF7519" w:rsidP="00637E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a.567801:……………………………………………………………</w:t>
      </w:r>
    </w:p>
    <w:p w:rsidR="00BF7519" w:rsidRDefault="00BF7519" w:rsidP="00637E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b.965444:</w:t>
      </w:r>
    </w:p>
    <w:p w:rsidR="00BF7519" w:rsidRPr="005A3D33" w:rsidRDefault="00BF7519" w:rsidP="00637E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 xml:space="preserve">2.Aşağıda verilen rakamlarla altı basamaklı çift ve tek sayılar oluşturalım. </w:t>
      </w:r>
    </w:p>
    <w:p w:rsidR="00BF7519" w:rsidRDefault="00BF7519" w:rsidP="00637E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a.”6,7,9,0,1,3”==&gt; Tek sayı:</w:t>
      </w:r>
      <w:r>
        <w:rPr>
          <w:rFonts w:ascii="Comic Sans MS" w:hAnsi="Comic Sans MS" w:cs="Comic Sans MS"/>
          <w:b/>
          <w:bCs/>
        </w:rPr>
        <w:t>………………</w:t>
      </w:r>
    </w:p>
    <w:p w:rsidR="00BF7519" w:rsidRPr="005A3D33" w:rsidRDefault="00BF7519" w:rsidP="00637E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                 </w:t>
      </w:r>
      <w:r w:rsidRPr="005A3D33">
        <w:rPr>
          <w:rFonts w:ascii="Comic Sans MS" w:hAnsi="Comic Sans MS" w:cs="Comic Sans MS"/>
          <w:b/>
          <w:bCs/>
        </w:rPr>
        <w:t>Çift sayı:</w:t>
      </w:r>
      <w:r>
        <w:rPr>
          <w:rFonts w:ascii="Comic Sans MS" w:hAnsi="Comic Sans MS" w:cs="Comic Sans MS"/>
          <w:b/>
          <w:bCs/>
        </w:rPr>
        <w:t>…………</w:t>
      </w:r>
    </w:p>
    <w:p w:rsidR="00BF7519" w:rsidRDefault="00BF7519" w:rsidP="00637E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b.”5,7,2,4,8,1“==&gt; Tek sayı:………………</w:t>
      </w:r>
    </w:p>
    <w:p w:rsidR="00BF7519" w:rsidRPr="005A3D33" w:rsidRDefault="00BF7519" w:rsidP="00637E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 xml:space="preserve"> </w:t>
      </w:r>
      <w:r>
        <w:rPr>
          <w:rFonts w:ascii="Comic Sans MS" w:hAnsi="Comic Sans MS" w:cs="Comic Sans MS"/>
          <w:b/>
          <w:bCs/>
        </w:rPr>
        <w:t xml:space="preserve">                      </w:t>
      </w:r>
      <w:r w:rsidRPr="005A3D33">
        <w:rPr>
          <w:rFonts w:ascii="Comic Sans MS" w:hAnsi="Comic Sans MS" w:cs="Comic Sans MS"/>
          <w:b/>
          <w:bCs/>
        </w:rPr>
        <w:t>Çift sayı:………………</w:t>
      </w:r>
    </w:p>
    <w:p w:rsidR="00BF7519" w:rsidRPr="005A3D33" w:rsidRDefault="00BF7519" w:rsidP="00637E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 xml:space="preserve">3.Aşağıda eksik bırakılmış örüntüleri tamamlayalım. </w:t>
      </w:r>
    </w:p>
    <w:p w:rsidR="00BF7519" w:rsidRPr="005A3D33" w:rsidRDefault="00BF7519" w:rsidP="00637E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 xml:space="preserve">a.”12, 16, 15, ……….., 18, 22, ………..” b.”24, 72, 36, 108, </w:t>
      </w:r>
      <w:r>
        <w:rPr>
          <w:rFonts w:ascii="Comic Sans MS" w:hAnsi="Comic Sans MS" w:cs="Comic Sans MS"/>
          <w:b/>
          <w:bCs/>
        </w:rPr>
        <w:t>…….</w:t>
      </w:r>
      <w:r w:rsidRPr="005A3D33">
        <w:rPr>
          <w:rFonts w:ascii="Comic Sans MS" w:hAnsi="Comic Sans MS" w:cs="Comic Sans MS"/>
          <w:b/>
          <w:bCs/>
        </w:rPr>
        <w:t xml:space="preserve">, 162, 81, </w:t>
      </w:r>
      <w:r>
        <w:rPr>
          <w:rFonts w:ascii="Comic Sans MS" w:hAnsi="Comic Sans MS" w:cs="Comic Sans MS"/>
          <w:b/>
          <w:bCs/>
        </w:rPr>
        <w:t>…….…</w:t>
      </w:r>
      <w:r w:rsidRPr="005A3D33">
        <w:rPr>
          <w:rFonts w:ascii="Comic Sans MS" w:hAnsi="Comic Sans MS" w:cs="Comic Sans MS"/>
          <w:b/>
          <w:bCs/>
        </w:rPr>
        <w:t>”</w:t>
      </w:r>
    </w:p>
    <w:p w:rsidR="00BF7519" w:rsidRPr="005A3D33" w:rsidRDefault="00BF7519" w:rsidP="00637E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4.Aşağıda verilen toplama işlemlerini tahmin ederek yapalım.</w:t>
      </w:r>
    </w:p>
    <w:p w:rsidR="00BF7519" w:rsidRDefault="00BF7519" w:rsidP="00637E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a. 4312+ 2657=</w:t>
      </w:r>
    </w:p>
    <w:p w:rsidR="00BF7519" w:rsidRDefault="00BF7519" w:rsidP="00637E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 xml:space="preserve"> tahminim: </w:t>
      </w:r>
    </w:p>
    <w:p w:rsidR="00BF7519" w:rsidRDefault="00BF7519" w:rsidP="00637E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</w:p>
    <w:p w:rsidR="00BF7519" w:rsidRDefault="00BF7519" w:rsidP="00637E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b. 2761+1682 =</w:t>
      </w:r>
    </w:p>
    <w:p w:rsidR="00BF7519" w:rsidRDefault="00BF7519" w:rsidP="00637E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 xml:space="preserve"> tahminim: </w:t>
      </w:r>
    </w:p>
    <w:p w:rsidR="00BF7519" w:rsidRDefault="00BF7519" w:rsidP="00637E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</w:p>
    <w:p w:rsidR="00BF7519" w:rsidRDefault="00BF7519" w:rsidP="00637E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c. 2134 +1777</w:t>
      </w:r>
    </w:p>
    <w:p w:rsidR="00BF7519" w:rsidRDefault="00BF7519" w:rsidP="00637E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tahminim=</w:t>
      </w:r>
    </w:p>
    <w:p w:rsidR="00BF7519" w:rsidRPr="005A3D33" w:rsidRDefault="00BF7519" w:rsidP="00637E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</w:p>
    <w:p w:rsidR="00BF7519" w:rsidRPr="005A3D33" w:rsidRDefault="00BF7519" w:rsidP="00637E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5</w:t>
      </w:r>
      <w:r w:rsidRPr="005A3D33">
        <w:rPr>
          <w:rFonts w:ascii="Comic Sans MS" w:hAnsi="Comic Sans MS" w:cs="Comic Sans MS"/>
          <w:b/>
          <w:bCs/>
        </w:rPr>
        <w:t>.Şeyma’nın annesi bir ayda 1745 TL, babası ise bir ayda 2560 TL maaş almaktadırlar. Şeyma’nın</w:t>
      </w:r>
    </w:p>
    <w:p w:rsidR="00BF7519" w:rsidRPr="005A3D33" w:rsidRDefault="00BF7519" w:rsidP="00637E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anne ve babasının aylık gelirlerinin toplamı kaç TL dir?</w:t>
      </w:r>
    </w:p>
    <w:p w:rsidR="00BF7519" w:rsidRPr="005A3D33" w:rsidRDefault="00BF7519" w:rsidP="00637E3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</w:p>
    <w:p w:rsidR="00BF7519" w:rsidRPr="005A3D33" w:rsidRDefault="00BF7519" w:rsidP="005832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6</w:t>
      </w:r>
      <w:r w:rsidRPr="005A3D33">
        <w:rPr>
          <w:rFonts w:ascii="Comic Sans MS" w:hAnsi="Comic Sans MS" w:cs="Comic Sans MS"/>
          <w:b/>
          <w:bCs/>
        </w:rPr>
        <w:t>. Cumhuriyet İlkokulu sabahçı ve öğleci olarak ikili eğitim vermektedir. Okulun sabah</w:t>
      </w:r>
      <w:r>
        <w:rPr>
          <w:rFonts w:ascii="Comic Sans MS" w:hAnsi="Comic Sans MS" w:cs="Comic Sans MS"/>
          <w:b/>
          <w:bCs/>
        </w:rPr>
        <w:t xml:space="preserve"> </w:t>
      </w:r>
      <w:r w:rsidRPr="005A3D33">
        <w:rPr>
          <w:rFonts w:ascii="Comic Sans MS" w:hAnsi="Comic Sans MS" w:cs="Comic Sans MS"/>
          <w:b/>
          <w:bCs/>
        </w:rPr>
        <w:t>kademesinde 1684 öğrenci, öğle kademesinde ise 1962 öğrenci olduğuna göre, Cumhuriyet</w:t>
      </w:r>
      <w:r>
        <w:rPr>
          <w:rFonts w:ascii="Comic Sans MS" w:hAnsi="Comic Sans MS" w:cs="Comic Sans MS"/>
          <w:b/>
          <w:bCs/>
        </w:rPr>
        <w:t xml:space="preserve"> </w:t>
      </w:r>
      <w:r w:rsidRPr="005A3D33">
        <w:rPr>
          <w:rFonts w:ascii="Comic Sans MS" w:hAnsi="Comic Sans MS" w:cs="Comic Sans MS"/>
          <w:b/>
          <w:bCs/>
        </w:rPr>
        <w:t>İlkokulu’nun toplam öğrenci sayısı kaçtı</w:t>
      </w:r>
      <w:r>
        <w:rPr>
          <w:rFonts w:ascii="Comic Sans MS" w:hAnsi="Comic Sans MS" w:cs="Comic Sans MS"/>
          <w:b/>
          <w:bCs/>
        </w:rPr>
        <w:t>r?</w:t>
      </w:r>
    </w:p>
    <w:p w:rsidR="00BF7519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</w:p>
    <w:p w:rsidR="00BF7519" w:rsidRPr="005A3D33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FEN ve TEKNOLOJİ</w:t>
      </w:r>
      <w:r>
        <w:rPr>
          <w:rFonts w:ascii="Comic Sans MS" w:hAnsi="Comic Sans MS" w:cs="Comic Sans MS"/>
          <w:b/>
          <w:bCs/>
        </w:rPr>
        <w:t xml:space="preserve"> </w:t>
      </w:r>
      <w:r w:rsidRPr="005A3D33">
        <w:rPr>
          <w:rFonts w:ascii="Comic Sans MS" w:hAnsi="Comic Sans MS" w:cs="Comic Sans MS"/>
          <w:b/>
          <w:bCs/>
        </w:rPr>
        <w:t xml:space="preserve"> DEĞERLENDİRME</w:t>
      </w:r>
    </w:p>
    <w:p w:rsidR="00BF7519" w:rsidRPr="005A3D33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1. Aşağıdaki cümlelerde boşlukları dolduralı</w:t>
      </w:r>
      <w:r>
        <w:rPr>
          <w:rFonts w:ascii="Comic Sans MS" w:hAnsi="Comic Sans MS" w:cs="Comic Sans MS"/>
          <w:b/>
          <w:bCs/>
        </w:rPr>
        <w:t>m.</w:t>
      </w:r>
    </w:p>
    <w:p w:rsidR="00BF7519" w:rsidRPr="005A3D33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1…………………………………….. yutak ile akciğer arasında bulunur, akciğerlere girdikten sonra daha</w:t>
      </w:r>
      <w:r>
        <w:rPr>
          <w:rFonts w:ascii="Comic Sans MS" w:hAnsi="Comic Sans MS" w:cs="Comic Sans MS"/>
          <w:b/>
          <w:bCs/>
        </w:rPr>
        <w:t xml:space="preserve"> </w:t>
      </w:r>
      <w:r w:rsidRPr="005A3D33">
        <w:rPr>
          <w:rFonts w:ascii="Comic Sans MS" w:hAnsi="Comic Sans MS" w:cs="Comic Sans MS"/>
          <w:b/>
          <w:bCs/>
        </w:rPr>
        <w:t>küçük dallara ayrılır.</w:t>
      </w:r>
    </w:p>
    <w:p w:rsidR="00BF7519" w:rsidRPr="005A3D33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2.Solunumda gaz değişiminin yapıldığı organ ……………………………………….. dir.</w:t>
      </w:r>
    </w:p>
    <w:p w:rsidR="00BF7519" w:rsidRPr="005A3D33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3.Soluk alma sırasında diyafram kası ……………………………, soluk verme sırasındaysa</w:t>
      </w:r>
    </w:p>
    <w:p w:rsidR="00BF7519" w:rsidRPr="005A3D33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………………..……………………</w:t>
      </w:r>
    </w:p>
    <w:p w:rsidR="00BF7519" w:rsidRPr="005A3D33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4.Dolaşımda görevli yapı ve organlar …………………………, …………………………….. ve ………………………….dir.</w:t>
      </w:r>
    </w:p>
    <w:p w:rsidR="00BF7519" w:rsidRPr="005A3D33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5.Kalbin pompaladığı kanın damarlarda yaptığı etkiye …………………………………. adı verilir.</w:t>
      </w:r>
    </w:p>
    <w:p w:rsidR="00BF7519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2.Solunum yapı ve organlarımızı sırasıyla yazalı</w:t>
      </w:r>
      <w:r>
        <w:rPr>
          <w:rFonts w:ascii="Comic Sans MS" w:hAnsi="Comic Sans MS" w:cs="Comic Sans MS"/>
          <w:b/>
          <w:bCs/>
        </w:rPr>
        <w:t>m.</w:t>
      </w:r>
    </w:p>
    <w:p w:rsidR="00BF7519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</w:p>
    <w:p w:rsidR="00BF7519" w:rsidRPr="005A3D33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</w:p>
    <w:p w:rsidR="00BF7519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3. Solunum yapı ve organlarımızın sağlığını korumak için neler yapmalıyı</w:t>
      </w:r>
      <w:r>
        <w:rPr>
          <w:rFonts w:ascii="Comic Sans MS" w:hAnsi="Comic Sans MS" w:cs="Comic Sans MS"/>
          <w:b/>
          <w:bCs/>
        </w:rPr>
        <w:t xml:space="preserve">z? </w:t>
      </w:r>
    </w:p>
    <w:p w:rsidR="00BF7519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</w:p>
    <w:p w:rsidR="00BF7519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</w:p>
    <w:p w:rsidR="00BF7519" w:rsidRPr="005A3D33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</w:p>
    <w:p w:rsidR="00BF7519" w:rsidRDefault="00BF7519" w:rsidP="005A3D33">
      <w:pPr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4.Bebek ve çocuklarda nabız sayısı yetişkinlere göre neden fazladı</w:t>
      </w:r>
      <w:r>
        <w:rPr>
          <w:rFonts w:ascii="Comic Sans MS" w:hAnsi="Comic Sans MS" w:cs="Comic Sans MS"/>
          <w:b/>
          <w:bCs/>
        </w:rPr>
        <w:t xml:space="preserve">r? </w:t>
      </w:r>
    </w:p>
    <w:p w:rsidR="00BF7519" w:rsidRPr="005A3D33" w:rsidRDefault="00BF7519" w:rsidP="005A3D33">
      <w:pPr>
        <w:rPr>
          <w:rFonts w:ascii="Comic Sans MS" w:hAnsi="Comic Sans MS" w:cs="Comic Sans MS"/>
          <w:b/>
          <w:bCs/>
        </w:rPr>
      </w:pPr>
    </w:p>
    <w:p w:rsidR="00BF7519" w:rsidRPr="005A3D33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</w:p>
    <w:p w:rsidR="00BF7519" w:rsidRPr="005A3D33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</w:p>
    <w:p w:rsidR="00BF7519" w:rsidRPr="005A3D33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SOSYAL BİLGİ</w:t>
      </w:r>
      <w:r>
        <w:rPr>
          <w:rFonts w:ascii="Comic Sans MS" w:hAnsi="Comic Sans MS" w:cs="Comic Sans MS"/>
          <w:b/>
          <w:bCs/>
        </w:rPr>
        <w:t>LER</w:t>
      </w:r>
      <w:r w:rsidRPr="005A3D33">
        <w:rPr>
          <w:rFonts w:ascii="Comic Sans MS" w:hAnsi="Comic Sans MS" w:cs="Comic Sans MS"/>
          <w:b/>
          <w:bCs/>
        </w:rPr>
        <w:t xml:space="preserve"> DEĞERLENDİRME</w:t>
      </w:r>
    </w:p>
    <w:p w:rsidR="00BF7519" w:rsidRPr="005A3D33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1.Aşağıdaki cümlelerde boşlukları dolduralı</w:t>
      </w:r>
      <w:r>
        <w:rPr>
          <w:rFonts w:ascii="Comic Sans MS" w:hAnsi="Comic Sans MS" w:cs="Comic Sans MS"/>
          <w:b/>
          <w:bCs/>
        </w:rPr>
        <w:t>m.</w:t>
      </w:r>
    </w:p>
    <w:p w:rsidR="00BF7519" w:rsidRPr="005A3D33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1.Vatanseverlik ve ileri görüşlülük Mustafa Kemal ATATÜRK’ün ……………………….. özelliklerindendir.</w:t>
      </w:r>
    </w:p>
    <w:p w:rsidR="00BF7519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</w:p>
    <w:p w:rsidR="00BF7519" w:rsidRPr="005A3D33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2.Hayatımdaki önemli olayları kronolojik olarak sıralarsam doğumum ………………… sırada yer alır.</w:t>
      </w:r>
    </w:p>
    <w:p w:rsidR="00BF7519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</w:p>
    <w:p w:rsidR="00BF7519" w:rsidRPr="005A3D33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3.Duygular, düşünceleri harekete geçirir ve bunun sonucunda …………………… ortaya çıkar.</w:t>
      </w:r>
    </w:p>
    <w:p w:rsidR="00BF7519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</w:p>
    <w:p w:rsidR="00BF7519" w:rsidRPr="005A3D33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4. Mevlana …………….. konusundaki sözleriyle tüm dünyaca tanınan bir düşünürdür.</w:t>
      </w:r>
    </w:p>
    <w:p w:rsidR="00BF7519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</w:p>
    <w:p w:rsidR="00BF7519" w:rsidRPr="005A3D33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5.Emre’nin sokakta gördüğü yavru kediye acıması …………………… , “Yavru kedi aç olabilir.” demesi…………………. , onun için yol kenarına yiyecek bırakması ……………………….. dır.</w:t>
      </w:r>
    </w:p>
    <w:p w:rsidR="00BF7519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 xml:space="preserve">2.Aşağıdaki cümleler doğruysa D, </w:t>
      </w:r>
    </w:p>
    <w:p w:rsidR="00BF7519" w:rsidRPr="005A3D33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              </w:t>
      </w:r>
      <w:r w:rsidRPr="005A3D33">
        <w:rPr>
          <w:rFonts w:ascii="Comic Sans MS" w:hAnsi="Comic Sans MS" w:cs="Comic Sans MS"/>
          <w:b/>
          <w:bCs/>
        </w:rPr>
        <w:t>yanlışsa Y yazalı</w:t>
      </w:r>
      <w:r>
        <w:rPr>
          <w:rFonts w:ascii="Comic Sans MS" w:hAnsi="Comic Sans MS" w:cs="Comic Sans MS"/>
          <w:b/>
          <w:bCs/>
        </w:rPr>
        <w:t>m.</w:t>
      </w:r>
    </w:p>
    <w:p w:rsidR="00BF7519" w:rsidRPr="005A3D33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1.( )Resmi kimlik belgelerimize örnek olarak okul karnemizi verebiliriz.</w:t>
      </w:r>
    </w:p>
    <w:p w:rsidR="00BF7519" w:rsidRPr="005A3D33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2.( )Doğum yerimiz ve doğum tarihimiz nüfus cüzdanımızın arka tarafında bulunur.</w:t>
      </w:r>
    </w:p>
    <w:p w:rsidR="00BF7519" w:rsidRPr="005A3D33" w:rsidRDefault="00BF7519" w:rsidP="005A3D3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3.( )Nüfus cüzdanına bakarak, bir bayanın evlenmeden önceki soyadını öğrenemeyiz.</w:t>
      </w:r>
    </w:p>
    <w:p w:rsidR="00BF7519" w:rsidRDefault="00BF7519" w:rsidP="005A3D33">
      <w:pPr>
        <w:rPr>
          <w:rFonts w:ascii="Comic Sans MS" w:hAnsi="Comic Sans MS" w:cs="Comic Sans MS"/>
          <w:b/>
          <w:bCs/>
        </w:rPr>
      </w:pPr>
      <w:r w:rsidRPr="005A3D33">
        <w:rPr>
          <w:rFonts w:ascii="Comic Sans MS" w:hAnsi="Comic Sans MS" w:cs="Comic Sans MS"/>
          <w:b/>
          <w:bCs/>
        </w:rPr>
        <w:t>4.( )Nüfus cüzdanımızın rengi bize yaşadığımız şehir hakkında bilgi verir.</w:t>
      </w:r>
    </w:p>
    <w:p w:rsidR="00BF7519" w:rsidRDefault="00BF7519" w:rsidP="005A3D33">
      <w:pPr>
        <w:rPr>
          <w:rFonts w:ascii="Comic Sans MS" w:hAnsi="Comic Sans MS" w:cs="Comic Sans MS"/>
          <w:b/>
          <w:bCs/>
        </w:rPr>
      </w:pPr>
      <w:r w:rsidRPr="00305033">
        <w:rPr>
          <w:rFonts w:ascii="Comic Sans MS" w:hAnsi="Comic Sans MS" w:cs="Comic Sans MS"/>
          <w:b/>
          <w:bCs/>
        </w:rPr>
        <w:t xml:space="preserve">İNGİLİZCE </w:t>
      </w:r>
    </w:p>
    <w:p w:rsidR="00BF7519" w:rsidRDefault="00BF7519" w:rsidP="005A3D33">
      <w:pPr>
        <w:rPr>
          <w:rFonts w:ascii="Comic Sans MS" w:hAnsi="Comic Sans MS" w:cs="Comic Sans MS"/>
          <w:b/>
          <w:bCs/>
        </w:rPr>
      </w:pPr>
      <w:r w:rsidRPr="00305033">
        <w:rPr>
          <w:rFonts w:ascii="Comic Sans MS" w:hAnsi="Comic Sans MS" w:cs="Comic Sans MS"/>
          <w:b/>
          <w:bCs/>
        </w:rPr>
        <w:t xml:space="preserve">1) Hello! My …………………… Selen. </w:t>
      </w:r>
    </w:p>
    <w:p w:rsidR="00BF7519" w:rsidRDefault="00BF7519" w:rsidP="005A3D33">
      <w:pPr>
        <w:rPr>
          <w:rFonts w:ascii="Comic Sans MS" w:hAnsi="Comic Sans MS" w:cs="Comic Sans MS"/>
          <w:b/>
          <w:bCs/>
        </w:rPr>
      </w:pPr>
      <w:r w:rsidRPr="00305033">
        <w:rPr>
          <w:rFonts w:ascii="Comic Sans MS" w:hAnsi="Comic Sans MS" w:cs="Comic Sans MS"/>
          <w:b/>
          <w:bCs/>
        </w:rPr>
        <w:t xml:space="preserve">a) is b) name c) name’s d) names </w:t>
      </w:r>
    </w:p>
    <w:p w:rsidR="00BF7519" w:rsidRDefault="00BF7519" w:rsidP="005A3D33">
      <w:pPr>
        <w:rPr>
          <w:rFonts w:ascii="Comic Sans MS" w:hAnsi="Comic Sans MS" w:cs="Comic Sans MS"/>
          <w:b/>
          <w:bCs/>
        </w:rPr>
      </w:pPr>
      <w:r w:rsidRPr="00305033">
        <w:rPr>
          <w:rFonts w:ascii="Comic Sans MS" w:hAnsi="Comic Sans MS" w:cs="Comic Sans MS"/>
          <w:b/>
          <w:bCs/>
        </w:rPr>
        <w:t>2-What’s your name ? ...................</w:t>
      </w:r>
      <w:r>
        <w:rPr>
          <w:rFonts w:ascii="Comic Sans MS" w:hAnsi="Comic Sans MS" w:cs="Comic Sans MS"/>
          <w:b/>
          <w:bCs/>
        </w:rPr>
        <w:t>.............................</w:t>
      </w:r>
      <w:r w:rsidRPr="00305033">
        <w:rPr>
          <w:rFonts w:ascii="Comic Sans MS" w:hAnsi="Comic Sans MS" w:cs="Comic Sans MS"/>
          <w:b/>
          <w:bCs/>
        </w:rPr>
        <w:t>3-How are you ? ................................................</w:t>
      </w:r>
    </w:p>
    <w:p w:rsidR="00BF7519" w:rsidRDefault="00BF7519" w:rsidP="005A3D33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4-Aşağıda verilen kelimelerin Türkçelerini karşılarına yazınız.</w:t>
      </w:r>
    </w:p>
    <w:p w:rsidR="00BF7519" w:rsidRDefault="00BF7519" w:rsidP="005A3D33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Chair:                     student:</w:t>
      </w:r>
    </w:p>
    <w:p w:rsidR="00BF7519" w:rsidRDefault="00BF7519" w:rsidP="005A3D33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Door:                     notebook:</w:t>
      </w:r>
    </w:p>
    <w:p w:rsidR="00BF7519" w:rsidRDefault="00BF7519" w:rsidP="005A3D33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Pencil case:              teacher:</w:t>
      </w:r>
    </w:p>
    <w:p w:rsidR="00BF7519" w:rsidRDefault="00BF7519" w:rsidP="00305033">
      <w:pPr>
        <w:pStyle w:val="Default"/>
      </w:pPr>
    </w:p>
    <w:p w:rsidR="00BF7519" w:rsidRPr="00305033" w:rsidRDefault="00BF7519" w:rsidP="00305033">
      <w:pPr>
        <w:pStyle w:val="Default"/>
        <w:rPr>
          <w:sz w:val="22"/>
          <w:szCs w:val="22"/>
        </w:rPr>
      </w:pPr>
      <w:r w:rsidRPr="00305033">
        <w:rPr>
          <w:sz w:val="22"/>
          <w:szCs w:val="22"/>
        </w:rPr>
        <w:t xml:space="preserve"> </w:t>
      </w:r>
      <w:r w:rsidRPr="00305033">
        <w:rPr>
          <w:b/>
          <w:bCs/>
          <w:sz w:val="22"/>
          <w:szCs w:val="22"/>
        </w:rPr>
        <w:t xml:space="preserve">FEN VE TEKNOLOJİ </w:t>
      </w:r>
    </w:p>
    <w:p w:rsidR="00BF7519" w:rsidRPr="00305033" w:rsidRDefault="00BF7519" w:rsidP="00305033">
      <w:pPr>
        <w:pStyle w:val="Default"/>
        <w:rPr>
          <w:sz w:val="22"/>
          <w:szCs w:val="22"/>
        </w:rPr>
      </w:pPr>
      <w:r w:rsidRPr="00305033">
        <w:rPr>
          <w:b/>
          <w:bCs/>
          <w:sz w:val="22"/>
          <w:szCs w:val="22"/>
        </w:rPr>
        <w:t>A-</w:t>
      </w:r>
      <w:r w:rsidRPr="00305033">
        <w:rPr>
          <w:sz w:val="22"/>
          <w:szCs w:val="22"/>
        </w:rPr>
        <w:t>)</w:t>
      </w:r>
      <w:r w:rsidRPr="00305033">
        <w:rPr>
          <w:b/>
          <w:bCs/>
          <w:sz w:val="22"/>
          <w:szCs w:val="22"/>
        </w:rPr>
        <w:t xml:space="preserve">Doğru – Yanlış etkinliği </w:t>
      </w:r>
    </w:p>
    <w:p w:rsidR="00BF7519" w:rsidRPr="00305033" w:rsidRDefault="00BF7519" w:rsidP="00305033">
      <w:pPr>
        <w:pStyle w:val="Default"/>
        <w:rPr>
          <w:sz w:val="22"/>
          <w:szCs w:val="22"/>
        </w:rPr>
      </w:pPr>
      <w:r w:rsidRPr="00305033">
        <w:rPr>
          <w:sz w:val="22"/>
          <w:szCs w:val="22"/>
        </w:rPr>
        <w:t xml:space="preserve">( ) Yutak, solunum organlarımız arasında yer almaz. </w:t>
      </w:r>
    </w:p>
    <w:p w:rsidR="00BF7519" w:rsidRPr="00305033" w:rsidRDefault="00BF7519" w:rsidP="00305033">
      <w:pPr>
        <w:pStyle w:val="Default"/>
        <w:rPr>
          <w:sz w:val="22"/>
          <w:szCs w:val="22"/>
        </w:rPr>
      </w:pPr>
      <w:r w:rsidRPr="00305033">
        <w:rPr>
          <w:sz w:val="22"/>
          <w:szCs w:val="22"/>
        </w:rPr>
        <w:t xml:space="preserve">( ) Göğüs kafesimizin içinde bulunan solunum organımız akciğerlerdir. </w:t>
      </w:r>
    </w:p>
    <w:p w:rsidR="00BF7519" w:rsidRPr="00305033" w:rsidRDefault="00BF7519" w:rsidP="00305033">
      <w:pPr>
        <w:pStyle w:val="Default"/>
        <w:rPr>
          <w:sz w:val="22"/>
          <w:szCs w:val="22"/>
        </w:rPr>
      </w:pPr>
      <w:r w:rsidRPr="00305033">
        <w:rPr>
          <w:sz w:val="22"/>
          <w:szCs w:val="22"/>
        </w:rPr>
        <w:t xml:space="preserve">( ) Soluk alıp vermemizi, göğüs kasları ile diyafram sağlar. </w:t>
      </w:r>
    </w:p>
    <w:p w:rsidR="00BF7519" w:rsidRPr="00305033" w:rsidRDefault="00BF7519" w:rsidP="00305033">
      <w:pPr>
        <w:pStyle w:val="Default"/>
        <w:rPr>
          <w:sz w:val="22"/>
          <w:szCs w:val="22"/>
        </w:rPr>
      </w:pPr>
      <w:r w:rsidRPr="00305033">
        <w:rPr>
          <w:sz w:val="22"/>
          <w:szCs w:val="22"/>
        </w:rPr>
        <w:t xml:space="preserve">( ) Soluk alıp verme sırasında oksijeni alıp karbondioksiti dışarı atarız. </w:t>
      </w:r>
    </w:p>
    <w:p w:rsidR="00BF7519" w:rsidRPr="00305033" w:rsidRDefault="00BF7519" w:rsidP="00305033">
      <w:pPr>
        <w:pStyle w:val="Default"/>
        <w:rPr>
          <w:sz w:val="22"/>
          <w:szCs w:val="22"/>
        </w:rPr>
      </w:pPr>
      <w:r w:rsidRPr="00305033">
        <w:rPr>
          <w:sz w:val="22"/>
          <w:szCs w:val="22"/>
        </w:rPr>
        <w:t xml:space="preserve">( ) Kafatasımız oynamaz(hareketsiz)eklemlerden oluşmuştur. </w:t>
      </w:r>
    </w:p>
    <w:p w:rsidR="00BF7519" w:rsidRDefault="00BF7519" w:rsidP="00305033">
      <w:pPr>
        <w:pStyle w:val="Default"/>
        <w:rPr>
          <w:b/>
          <w:bCs/>
          <w:sz w:val="22"/>
          <w:szCs w:val="22"/>
        </w:rPr>
      </w:pPr>
      <w:r w:rsidRPr="00305033">
        <w:rPr>
          <w:b/>
          <w:bCs/>
          <w:sz w:val="22"/>
          <w:szCs w:val="22"/>
        </w:rPr>
        <w:t xml:space="preserve">B-)Boşluk Doldurma Etkinliği </w:t>
      </w:r>
    </w:p>
    <w:p w:rsidR="00BF7519" w:rsidRPr="00305033" w:rsidRDefault="00BF7519" w:rsidP="00305033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2"/>
          <w:szCs w:val="22"/>
        </w:rPr>
      </w:pPr>
      <w:r w:rsidRPr="00305033">
        <w:rPr>
          <w:b/>
          <w:bCs/>
          <w:sz w:val="22"/>
          <w:szCs w:val="22"/>
        </w:rPr>
        <w:t xml:space="preserve">el, ayak, omur – kas – kafatasımızda – oynar, yarı oynar, oynamaz - lifli - kemik – kafatası, göğüs kafesi, kürek ve kalça –kol,bacaklardaki - eklem – omurga, çenede – kol, bacak </w:t>
      </w:r>
    </w:p>
    <w:p w:rsidR="00BF7519" w:rsidRPr="00305033" w:rsidRDefault="00BF7519" w:rsidP="00305033">
      <w:pPr>
        <w:pStyle w:val="Default"/>
        <w:spacing w:after="185"/>
        <w:rPr>
          <w:sz w:val="22"/>
          <w:szCs w:val="22"/>
        </w:rPr>
      </w:pPr>
      <w:r w:rsidRPr="00305033">
        <w:rPr>
          <w:b/>
          <w:bCs/>
          <w:sz w:val="22"/>
          <w:szCs w:val="22"/>
        </w:rPr>
        <w:t xml:space="preserve">1. </w:t>
      </w:r>
      <w:r w:rsidRPr="00305033">
        <w:rPr>
          <w:sz w:val="22"/>
          <w:szCs w:val="22"/>
        </w:rPr>
        <w:t xml:space="preserve">……………………. , iskeletimizi meydana getiren sert yapıdır. </w:t>
      </w:r>
    </w:p>
    <w:p w:rsidR="00BF7519" w:rsidRPr="00305033" w:rsidRDefault="00BF7519" w:rsidP="00305033">
      <w:pPr>
        <w:pStyle w:val="Default"/>
        <w:spacing w:after="185"/>
        <w:rPr>
          <w:sz w:val="22"/>
          <w:szCs w:val="22"/>
        </w:rPr>
      </w:pPr>
      <w:r w:rsidRPr="00305033">
        <w:rPr>
          <w:b/>
          <w:bCs/>
          <w:sz w:val="22"/>
          <w:szCs w:val="22"/>
        </w:rPr>
        <w:t xml:space="preserve">2. </w:t>
      </w:r>
      <w:r w:rsidRPr="00305033">
        <w:rPr>
          <w:sz w:val="22"/>
          <w:szCs w:val="22"/>
        </w:rPr>
        <w:t xml:space="preserve">…………………….. ………………………… ………………….. …………………….kemikleri vücudumuzda bulunan yassı kemiklerdir. </w:t>
      </w:r>
    </w:p>
    <w:p w:rsidR="00BF7519" w:rsidRPr="00305033" w:rsidRDefault="00BF7519" w:rsidP="00305033">
      <w:pPr>
        <w:pStyle w:val="Default"/>
        <w:spacing w:after="185"/>
        <w:rPr>
          <w:sz w:val="22"/>
          <w:szCs w:val="22"/>
        </w:rPr>
      </w:pPr>
      <w:r w:rsidRPr="00305033">
        <w:rPr>
          <w:b/>
          <w:bCs/>
          <w:sz w:val="22"/>
          <w:szCs w:val="22"/>
        </w:rPr>
        <w:t xml:space="preserve">3. </w:t>
      </w:r>
      <w:r w:rsidRPr="00305033">
        <w:rPr>
          <w:sz w:val="22"/>
          <w:szCs w:val="22"/>
        </w:rPr>
        <w:t xml:space="preserve">Vücudumuzda bulunan uzun kemikler ……………… ve …………………… kemikleridir. </w:t>
      </w:r>
    </w:p>
    <w:p w:rsidR="00BF7519" w:rsidRPr="00305033" w:rsidRDefault="00BF7519" w:rsidP="00305033">
      <w:pPr>
        <w:pStyle w:val="Default"/>
        <w:spacing w:after="185"/>
        <w:rPr>
          <w:sz w:val="22"/>
          <w:szCs w:val="22"/>
        </w:rPr>
      </w:pPr>
      <w:r w:rsidRPr="00305033">
        <w:rPr>
          <w:b/>
          <w:bCs/>
          <w:sz w:val="22"/>
          <w:szCs w:val="22"/>
        </w:rPr>
        <w:t xml:space="preserve">4. </w:t>
      </w:r>
      <w:r w:rsidRPr="00305033">
        <w:rPr>
          <w:sz w:val="22"/>
          <w:szCs w:val="22"/>
        </w:rPr>
        <w:t xml:space="preserve">Kısa kemikler ………… </w:t>
      </w:r>
      <w:r w:rsidRPr="00305033">
        <w:rPr>
          <w:b/>
          <w:bCs/>
          <w:sz w:val="22"/>
          <w:szCs w:val="22"/>
        </w:rPr>
        <w:t xml:space="preserve">, </w:t>
      </w:r>
      <w:r w:rsidRPr="00305033">
        <w:rPr>
          <w:sz w:val="22"/>
          <w:szCs w:val="22"/>
        </w:rPr>
        <w:t xml:space="preserve">…………………… ve ………………….. kemikleridir. </w:t>
      </w:r>
    </w:p>
    <w:p w:rsidR="00BF7519" w:rsidRPr="00305033" w:rsidRDefault="00BF7519" w:rsidP="00305033">
      <w:pPr>
        <w:pStyle w:val="Default"/>
        <w:spacing w:after="185"/>
        <w:rPr>
          <w:sz w:val="22"/>
          <w:szCs w:val="22"/>
        </w:rPr>
      </w:pPr>
      <w:r w:rsidRPr="00305033">
        <w:rPr>
          <w:b/>
          <w:bCs/>
          <w:sz w:val="22"/>
          <w:szCs w:val="22"/>
        </w:rPr>
        <w:t xml:space="preserve">5. </w:t>
      </w:r>
      <w:r w:rsidRPr="00305033">
        <w:rPr>
          <w:sz w:val="22"/>
          <w:szCs w:val="22"/>
        </w:rPr>
        <w:t xml:space="preserve">Vücudumuzdaki kemiklerin birleştiği ve kolayca hareket etmesini sağlayan kısma …..……………. denir. </w:t>
      </w:r>
    </w:p>
    <w:p w:rsidR="00BF7519" w:rsidRPr="00305033" w:rsidRDefault="00BF7519" w:rsidP="00305033">
      <w:pPr>
        <w:pStyle w:val="Default"/>
        <w:rPr>
          <w:sz w:val="22"/>
          <w:szCs w:val="22"/>
        </w:rPr>
      </w:pPr>
      <w:r w:rsidRPr="00305033">
        <w:rPr>
          <w:b/>
          <w:bCs/>
          <w:sz w:val="22"/>
          <w:szCs w:val="22"/>
        </w:rPr>
        <w:t xml:space="preserve">6. </w:t>
      </w:r>
      <w:r w:rsidRPr="00305033">
        <w:rPr>
          <w:sz w:val="22"/>
          <w:szCs w:val="22"/>
        </w:rPr>
        <w:t xml:space="preserve">Eklemler, hareket yeteneklerine göre ……….………….... eklemler, …………………………………….… eklemler ve ….…………………… eklemler olarak üç gruba ayrılır. </w:t>
      </w:r>
    </w:p>
    <w:p w:rsidR="00BF7519" w:rsidRPr="00305033" w:rsidRDefault="00BF7519" w:rsidP="00305033">
      <w:pPr>
        <w:pStyle w:val="Default"/>
        <w:rPr>
          <w:sz w:val="22"/>
          <w:szCs w:val="22"/>
        </w:rPr>
      </w:pPr>
    </w:p>
    <w:p w:rsidR="00BF7519" w:rsidRPr="00305033" w:rsidRDefault="00BF7519" w:rsidP="00305033">
      <w:pPr>
        <w:pStyle w:val="Default"/>
        <w:spacing w:after="187"/>
        <w:rPr>
          <w:sz w:val="22"/>
          <w:szCs w:val="22"/>
        </w:rPr>
      </w:pPr>
      <w:r w:rsidRPr="00305033">
        <w:rPr>
          <w:b/>
          <w:bCs/>
          <w:sz w:val="22"/>
          <w:szCs w:val="22"/>
        </w:rPr>
        <w:t xml:space="preserve">7. </w:t>
      </w:r>
      <w:r w:rsidRPr="00305033">
        <w:rPr>
          <w:sz w:val="22"/>
          <w:szCs w:val="22"/>
        </w:rPr>
        <w:t xml:space="preserve">……..….. ve ……………………. eklemler oynar eklemlerdir. </w:t>
      </w:r>
    </w:p>
    <w:p w:rsidR="00BF7519" w:rsidRPr="00305033" w:rsidRDefault="00BF7519" w:rsidP="00305033">
      <w:pPr>
        <w:pStyle w:val="Default"/>
        <w:spacing w:after="187"/>
        <w:rPr>
          <w:sz w:val="22"/>
          <w:szCs w:val="22"/>
        </w:rPr>
      </w:pPr>
      <w:r w:rsidRPr="00305033">
        <w:rPr>
          <w:b/>
          <w:bCs/>
          <w:sz w:val="22"/>
          <w:szCs w:val="22"/>
        </w:rPr>
        <w:t xml:space="preserve">8. </w:t>
      </w:r>
      <w:r w:rsidRPr="00305033">
        <w:rPr>
          <w:sz w:val="22"/>
          <w:szCs w:val="22"/>
        </w:rPr>
        <w:t xml:space="preserve">………………….. ve …………………. bulunan eklemler yarı oynar eklemlerdir. </w:t>
      </w:r>
    </w:p>
    <w:p w:rsidR="00BF7519" w:rsidRPr="00305033" w:rsidRDefault="00BF7519" w:rsidP="00305033">
      <w:pPr>
        <w:pStyle w:val="Default"/>
        <w:spacing w:after="187"/>
        <w:rPr>
          <w:sz w:val="22"/>
          <w:szCs w:val="22"/>
        </w:rPr>
      </w:pPr>
      <w:r w:rsidRPr="00305033">
        <w:rPr>
          <w:b/>
          <w:bCs/>
          <w:sz w:val="22"/>
          <w:szCs w:val="22"/>
        </w:rPr>
        <w:t xml:space="preserve">9. </w:t>
      </w:r>
      <w:r w:rsidRPr="00305033">
        <w:rPr>
          <w:sz w:val="22"/>
          <w:szCs w:val="22"/>
        </w:rPr>
        <w:t xml:space="preserve">Oynamaz eklemlere ………………………………………….. bulunan eklemler örnek olarak verilebilir. </w:t>
      </w:r>
    </w:p>
    <w:p w:rsidR="00BF7519" w:rsidRPr="00305033" w:rsidRDefault="00BF7519" w:rsidP="00305033">
      <w:pPr>
        <w:pStyle w:val="Default"/>
        <w:spacing w:after="187"/>
        <w:rPr>
          <w:sz w:val="22"/>
          <w:szCs w:val="22"/>
        </w:rPr>
      </w:pPr>
      <w:r w:rsidRPr="00305033">
        <w:rPr>
          <w:b/>
          <w:bCs/>
          <w:sz w:val="22"/>
          <w:szCs w:val="22"/>
        </w:rPr>
        <w:t xml:space="preserve">10. </w:t>
      </w:r>
      <w:r w:rsidRPr="00305033">
        <w:rPr>
          <w:sz w:val="22"/>
          <w:szCs w:val="22"/>
        </w:rPr>
        <w:t xml:space="preserve">Vücudumuzun hareketini iskelet, eklem ve ……………………. birlikte sağlar. </w:t>
      </w:r>
    </w:p>
    <w:p w:rsidR="00BF7519" w:rsidRPr="00305033" w:rsidRDefault="00BF7519" w:rsidP="00305033">
      <w:pPr>
        <w:pStyle w:val="Default"/>
        <w:spacing w:after="187"/>
        <w:rPr>
          <w:sz w:val="22"/>
          <w:szCs w:val="22"/>
        </w:rPr>
      </w:pPr>
      <w:r w:rsidRPr="00305033">
        <w:rPr>
          <w:b/>
          <w:bCs/>
          <w:sz w:val="22"/>
          <w:szCs w:val="22"/>
        </w:rPr>
        <w:t xml:space="preserve">11. </w:t>
      </w:r>
      <w:r w:rsidRPr="00305033">
        <w:rPr>
          <w:sz w:val="22"/>
          <w:szCs w:val="22"/>
        </w:rPr>
        <w:t xml:space="preserve">Kaslar ……………………. yapılarından dolayı kasılıp gevşeyebilirler. </w:t>
      </w:r>
    </w:p>
    <w:p w:rsidR="00BF7519" w:rsidRPr="00305033" w:rsidRDefault="00BF7519" w:rsidP="00305033">
      <w:pPr>
        <w:pStyle w:val="Default"/>
        <w:rPr>
          <w:sz w:val="22"/>
          <w:szCs w:val="22"/>
        </w:rPr>
      </w:pPr>
      <w:r w:rsidRPr="00305033">
        <w:rPr>
          <w:b/>
          <w:bCs/>
          <w:sz w:val="22"/>
          <w:szCs w:val="22"/>
        </w:rPr>
        <w:t xml:space="preserve">12. </w:t>
      </w:r>
      <w:r w:rsidRPr="00305033">
        <w:rPr>
          <w:sz w:val="22"/>
          <w:szCs w:val="22"/>
        </w:rPr>
        <w:t xml:space="preserve">Aşağıdaki kuşu kısa kemiklere, kelebeği uzun kemiklere , aslanı yassı kemiklere oklar ile götürün. </w:t>
      </w:r>
    </w:p>
    <w:p w:rsidR="00BF7519" w:rsidRPr="00305033" w:rsidRDefault="00BF7519" w:rsidP="005A3D33">
      <w:pPr>
        <w:rPr>
          <w:rFonts w:ascii="Comic Sans MS" w:hAnsi="Comic Sans MS" w:cs="Comic Sans MS"/>
          <w:b/>
          <w:bCs/>
        </w:rPr>
      </w:pPr>
    </w:p>
    <w:sectPr w:rsidR="00BF7519" w:rsidRPr="00305033" w:rsidSect="005A3D33">
      <w:pgSz w:w="16838" w:h="11906" w:orient="landscape"/>
      <w:pgMar w:top="720" w:right="720" w:bottom="720" w:left="720" w:header="708" w:footer="708" w:gutter="0"/>
      <w:cols w:num="3"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5333"/>
    <w:rsid w:val="00247420"/>
    <w:rsid w:val="00305033"/>
    <w:rsid w:val="005832A5"/>
    <w:rsid w:val="005A3D33"/>
    <w:rsid w:val="00637E36"/>
    <w:rsid w:val="006A0C60"/>
    <w:rsid w:val="00BF7519"/>
    <w:rsid w:val="00C25333"/>
    <w:rsid w:val="00CD2937"/>
    <w:rsid w:val="00E93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937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C25333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rsid w:val="00247420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47420"/>
    <w:pPr>
      <w:ind w:left="720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69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3</Pages>
  <Words>756</Words>
  <Characters>4315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pc</dc:creator>
  <cp:keywords>www.sorubak.com</cp:keywords>
  <dc:description>www.sorubak.com</dc:description>
  <cp:lastModifiedBy>edanur</cp:lastModifiedBy>
  <cp:revision>4</cp:revision>
  <cp:lastPrinted>2012-10-12T07:29:00Z</cp:lastPrinted>
  <dcterms:created xsi:type="dcterms:W3CDTF">2012-10-12T06:33:00Z</dcterms:created>
  <dcterms:modified xsi:type="dcterms:W3CDTF">2013-09-28T09:00:00Z</dcterms:modified>
  <cp:category>www.sorubak.com</cp:category>
</cp:coreProperties>
</file>