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FD7" w:rsidRDefault="004D3FD7" w:rsidP="00726E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D3FD7" w:rsidRDefault="004D3FD7" w:rsidP="00726E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FD7" w:rsidRDefault="004D3FD7" w:rsidP="00F325B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4-A SINIFI MATEMATİK DEĞERLENDİRME SORULARI</w:t>
      </w:r>
    </w:p>
    <w:p w:rsidR="004D3FD7" w:rsidRDefault="004D3FD7" w:rsidP="00726E5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726E5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101”  sayısının okunuşu aşağıdakilerden hangisidir?</w:t>
      </w:r>
    </w:p>
    <w:p w:rsidR="004D3FD7" w:rsidRDefault="004D3FD7" w:rsidP="00726E5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Dört bin yüz  bir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Dört bin on bir</w:t>
      </w:r>
    </w:p>
    <w:p w:rsidR="004D3FD7" w:rsidRDefault="004D3FD7" w:rsidP="00F325B6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Dört yüz bir bin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Dört yüz bin yüz bir</w:t>
      </w:r>
    </w:p>
    <w:p w:rsidR="004D3FD7" w:rsidRDefault="004D3FD7" w:rsidP="002D6666">
      <w:pPr>
        <w:pStyle w:val="ListParagraph"/>
        <w:rPr>
          <w:rFonts w:ascii="Comic Sans MS" w:hAnsi="Comic Sans MS" w:cs="Comic Sans MS"/>
          <w:i/>
          <w:iCs/>
        </w:rPr>
      </w:pPr>
      <w:hyperlink r:id="rId5" w:history="1">
        <w:r>
          <w:rPr>
            <w:rStyle w:val="Hyperlink"/>
            <w:rFonts w:ascii="Comic Sans MS" w:hAnsi="Comic Sans MS" w:cs="Comic Sans MS"/>
            <w:i/>
            <w:iCs/>
          </w:rPr>
          <w:t>www.sorubak.com</w:t>
        </w:r>
      </w:hyperlink>
      <w:r>
        <w:rPr>
          <w:rFonts w:ascii="Comic Sans MS" w:hAnsi="Comic Sans MS" w:cs="Comic Sans MS"/>
          <w:i/>
          <w:iCs/>
        </w:rPr>
        <w:t xml:space="preserve"> </w:t>
      </w:r>
    </w:p>
    <w:p w:rsidR="004D3FD7" w:rsidRDefault="004D3FD7" w:rsidP="00F325B6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3FD7" w:rsidRDefault="004D3FD7" w:rsidP="00F325B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870 510 doğal sayısındaki 7 rakamı hangi </w:t>
      </w:r>
      <w:r w:rsidRPr="00726E59">
        <w:rPr>
          <w:rFonts w:ascii="Times New Roman" w:hAnsi="Times New Roman" w:cs="Times New Roman"/>
          <w:sz w:val="24"/>
          <w:szCs w:val="24"/>
          <w:u w:val="single"/>
        </w:rPr>
        <w:t>bölükte</w:t>
      </w:r>
      <w:r>
        <w:rPr>
          <w:rFonts w:ascii="Times New Roman" w:hAnsi="Times New Roman" w:cs="Times New Roman"/>
          <w:sz w:val="24"/>
          <w:szCs w:val="24"/>
        </w:rPr>
        <w:t>dir?</w:t>
      </w:r>
    </w:p>
    <w:p w:rsidR="004D3FD7" w:rsidRDefault="004D3FD7" w:rsidP="00726E59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Birler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Onlar</w:t>
      </w:r>
    </w:p>
    <w:p w:rsidR="004D3FD7" w:rsidRDefault="004D3FD7" w:rsidP="00F325B6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Yüzler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Binler</w:t>
      </w:r>
    </w:p>
    <w:p w:rsidR="004D3FD7" w:rsidRDefault="004D3FD7" w:rsidP="00726E5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“3523+2475”  toplamının tahmini hangi seçenekte doğru verilmiştir?</w:t>
      </w:r>
    </w:p>
    <w:p w:rsidR="004D3FD7" w:rsidRDefault="004D3FD7" w:rsidP="00F325B6">
      <w:pPr>
        <w:pStyle w:val="ListParagraph"/>
        <w:numPr>
          <w:ilvl w:val="0"/>
          <w:numId w:val="7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5900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6000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6100</w:t>
      </w:r>
      <w:r w:rsidRPr="00924589">
        <w:rPr>
          <w:rFonts w:ascii="Times New Roman" w:hAnsi="Times New Roman" w:cs="Times New Roman"/>
        </w:rPr>
        <w:t xml:space="preserve"> </w:t>
      </w:r>
    </w:p>
    <w:p w:rsidR="004D3FD7" w:rsidRDefault="004D3FD7" w:rsidP="0063044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3104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Yandaki toplama işleminde verilmeyen a, b ve c rakamları hangi seçenekte doğru </w:t>
      </w:r>
    </w:p>
    <w:p w:rsidR="004D3FD7" w:rsidRPr="00711F2A" w:rsidRDefault="004D3FD7" w:rsidP="002D5F2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+ ab2c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yazılmıştır?</w:t>
      </w:r>
    </w:p>
    <w:p w:rsidR="004D3FD7" w:rsidRPr="002D5F26" w:rsidRDefault="004D3FD7" w:rsidP="00F325B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6529</w:t>
      </w:r>
    </w:p>
    <w:p w:rsidR="004D3FD7" w:rsidRDefault="004D3FD7" w:rsidP="0092458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a=</w:t>
      </w:r>
      <w:r>
        <w:rPr>
          <w:rFonts w:ascii="Times New Roman" w:hAnsi="Times New Roman" w:cs="Times New Roman"/>
          <w:sz w:val="24"/>
          <w:szCs w:val="24"/>
        </w:rPr>
        <w:tab/>
        <w:t>3</w:t>
      </w:r>
      <w:r>
        <w:rPr>
          <w:rFonts w:ascii="Times New Roman" w:hAnsi="Times New Roman" w:cs="Times New Roman"/>
          <w:sz w:val="24"/>
          <w:szCs w:val="24"/>
        </w:rPr>
        <w:tab/>
        <w:t>B) a=3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a=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a= 5</w:t>
      </w:r>
    </w:p>
    <w:p w:rsidR="004D3FD7" w:rsidRPr="00711F2A" w:rsidRDefault="004D3FD7" w:rsidP="00711F2A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b=</w:t>
      </w:r>
      <w:r>
        <w:rPr>
          <w:rFonts w:ascii="Times New Roman" w:hAnsi="Times New Roman" w:cs="Times New Roman"/>
          <w:sz w:val="24"/>
          <w:szCs w:val="24"/>
        </w:rPr>
        <w:tab/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     b=5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b= 3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b= 4</w:t>
      </w:r>
    </w:p>
    <w:p w:rsidR="004D3FD7" w:rsidRPr="00711F2A" w:rsidRDefault="004D3FD7" w:rsidP="00F325B6">
      <w:pPr>
        <w:pStyle w:val="ListParagraph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c=</w:t>
      </w:r>
      <w:r>
        <w:rPr>
          <w:rFonts w:ascii="Times New Roman" w:hAnsi="Times New Roman" w:cs="Times New Roman"/>
          <w:sz w:val="24"/>
          <w:szCs w:val="24"/>
        </w:rPr>
        <w:tab/>
        <w:t>5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711F2A">
        <w:rPr>
          <w:rFonts w:ascii="Times New Roman" w:hAnsi="Times New Roman" w:cs="Times New Roman"/>
          <w:sz w:val="24"/>
          <w:szCs w:val="24"/>
        </w:rPr>
        <w:t>c=</w:t>
      </w:r>
      <w:r>
        <w:rPr>
          <w:rFonts w:ascii="Times New Roman" w:hAnsi="Times New Roman" w:cs="Times New Roman"/>
          <w:sz w:val="24"/>
          <w:szCs w:val="24"/>
        </w:rPr>
        <w:t>4                  c= 5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711F2A">
        <w:rPr>
          <w:rFonts w:ascii="Times New Roman" w:hAnsi="Times New Roman" w:cs="Times New Roman"/>
          <w:sz w:val="24"/>
          <w:szCs w:val="24"/>
        </w:rPr>
        <w:t>c=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21"/>
        <w:gridCol w:w="1736"/>
        <w:gridCol w:w="1579"/>
        <w:gridCol w:w="1545"/>
        <w:gridCol w:w="1979"/>
      </w:tblGrid>
      <w:tr w:rsidR="004D3FD7" w:rsidRPr="00F2137F">
        <w:tc>
          <w:tcPr>
            <w:tcW w:w="1621" w:type="dxa"/>
          </w:tcPr>
          <w:p w:rsidR="004D3FD7" w:rsidRPr="00F2137F" w:rsidRDefault="004D3FD7" w:rsidP="00F21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</w:rPr>
              <w:t>Dağlar</w:t>
            </w:r>
          </w:p>
        </w:tc>
        <w:tc>
          <w:tcPr>
            <w:tcW w:w="1736" w:type="dxa"/>
          </w:tcPr>
          <w:p w:rsidR="004D3FD7" w:rsidRPr="00F2137F" w:rsidRDefault="004D3FD7" w:rsidP="00F21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Kaçkar Dağları</w:t>
            </w:r>
          </w:p>
        </w:tc>
        <w:tc>
          <w:tcPr>
            <w:tcW w:w="1579" w:type="dxa"/>
          </w:tcPr>
          <w:p w:rsidR="004D3FD7" w:rsidRPr="00F2137F" w:rsidRDefault="004D3FD7" w:rsidP="00F21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Aladağlar</w:t>
            </w:r>
          </w:p>
        </w:tc>
        <w:tc>
          <w:tcPr>
            <w:tcW w:w="1545" w:type="dxa"/>
          </w:tcPr>
          <w:p w:rsidR="004D3FD7" w:rsidRPr="00F2137F" w:rsidRDefault="004D3FD7" w:rsidP="00F21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Erciyes Dağı</w:t>
            </w:r>
          </w:p>
        </w:tc>
        <w:tc>
          <w:tcPr>
            <w:tcW w:w="1979" w:type="dxa"/>
          </w:tcPr>
          <w:p w:rsidR="004D3FD7" w:rsidRPr="00F2137F" w:rsidRDefault="004D3FD7" w:rsidP="00F21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Mercan Dağları</w:t>
            </w:r>
          </w:p>
        </w:tc>
      </w:tr>
      <w:tr w:rsidR="004D3FD7" w:rsidRPr="00F2137F">
        <w:tc>
          <w:tcPr>
            <w:tcW w:w="1621" w:type="dxa"/>
          </w:tcPr>
          <w:p w:rsidR="004D3FD7" w:rsidRPr="00F2137F" w:rsidRDefault="004D3FD7" w:rsidP="00F21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</w:rPr>
              <w:t>Yükseklik(m)</w:t>
            </w:r>
          </w:p>
        </w:tc>
        <w:tc>
          <w:tcPr>
            <w:tcW w:w="1736" w:type="dxa"/>
          </w:tcPr>
          <w:p w:rsidR="004D3FD7" w:rsidRPr="00F2137F" w:rsidRDefault="004D3FD7" w:rsidP="00F21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3912 m</w:t>
            </w:r>
          </w:p>
        </w:tc>
        <w:tc>
          <w:tcPr>
            <w:tcW w:w="1579" w:type="dxa"/>
          </w:tcPr>
          <w:p w:rsidR="004D3FD7" w:rsidRPr="00F2137F" w:rsidRDefault="004D3FD7" w:rsidP="00F21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3756 m</w:t>
            </w:r>
          </w:p>
        </w:tc>
        <w:tc>
          <w:tcPr>
            <w:tcW w:w="1545" w:type="dxa"/>
          </w:tcPr>
          <w:p w:rsidR="004D3FD7" w:rsidRPr="00F2137F" w:rsidRDefault="004D3FD7" w:rsidP="00F21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3916 m</w:t>
            </w:r>
          </w:p>
        </w:tc>
        <w:tc>
          <w:tcPr>
            <w:tcW w:w="1979" w:type="dxa"/>
          </w:tcPr>
          <w:p w:rsidR="004D3FD7" w:rsidRPr="00F2137F" w:rsidRDefault="004D3FD7" w:rsidP="00F21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3370 m</w:t>
            </w:r>
          </w:p>
        </w:tc>
      </w:tr>
    </w:tbl>
    <w:p w:rsidR="004D3FD7" w:rsidRPr="00782987" w:rsidRDefault="004D3FD7" w:rsidP="00F325B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ve 6. Soruları yukarıdaki tabloya göre yanıtlayınız.</w:t>
      </w:r>
    </w:p>
    <w:p w:rsidR="004D3FD7" w:rsidRDefault="004D3FD7" w:rsidP="00F325B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Hangi dağın</w:t>
      </w:r>
      <w:r w:rsidRPr="009245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yüksekliğini  en yakın yüzlüğe yuvarlarsak 3400 buluruz? </w:t>
      </w:r>
    </w:p>
    <w:p w:rsidR="004D3FD7" w:rsidRDefault="004D3FD7" w:rsidP="00F325B6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Mercan Dağları</w:t>
      </w:r>
      <w:r>
        <w:rPr>
          <w:rFonts w:ascii="Times New Roman" w:hAnsi="Times New Roman" w:cs="Times New Roman"/>
          <w:sz w:val="24"/>
          <w:szCs w:val="24"/>
        </w:rPr>
        <w:tab/>
        <w:t>B) Erciyes Dağı</w:t>
      </w:r>
      <w:r>
        <w:rPr>
          <w:rFonts w:ascii="Times New Roman" w:hAnsi="Times New Roman" w:cs="Times New Roman"/>
          <w:sz w:val="24"/>
          <w:szCs w:val="24"/>
        </w:rPr>
        <w:tab/>
        <w:t>C) Aladağlar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Kaçkar Dağları</w:t>
      </w:r>
    </w:p>
    <w:p w:rsidR="004D3FD7" w:rsidRDefault="004D3FD7" w:rsidP="008F3A1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Önce Kaçkar Dağları’na sonra da Mercan Dağları’na tırmanan bir dağcı toplam kaç metre tırmanmış olur?</w:t>
      </w:r>
    </w:p>
    <w:p w:rsidR="004D3FD7" w:rsidRDefault="004D3FD7" w:rsidP="00F325B6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7330 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 7382 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7280 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763B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6280 m</w:t>
      </w:r>
    </w:p>
    <w:p w:rsidR="004D3FD7" w:rsidRDefault="004D3FD7" w:rsidP="008F3A1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doğal sayıların okunuşlarını yazınız.</w:t>
      </w:r>
    </w:p>
    <w:p w:rsidR="004D3FD7" w:rsidRDefault="004D3FD7" w:rsidP="00F325B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1 203=……………………………………………………………………………...</w:t>
      </w:r>
    </w:p>
    <w:p w:rsidR="004D3FD7" w:rsidRDefault="004D3FD7" w:rsidP="00F325B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8 761=………………………………………………………………………………</w:t>
      </w:r>
    </w:p>
    <w:p w:rsidR="004D3FD7" w:rsidRPr="00186A2A" w:rsidRDefault="004D3FD7" w:rsidP="00F325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86A2A">
        <w:rPr>
          <w:rFonts w:ascii="Times New Roman" w:hAnsi="Times New Roman" w:cs="Times New Roman"/>
          <w:sz w:val="24"/>
          <w:szCs w:val="24"/>
        </w:rPr>
        <w:t>22 041</w:t>
      </w:r>
      <w:r>
        <w:rPr>
          <w:rFonts w:ascii="Times New Roman" w:hAnsi="Times New Roman" w:cs="Times New Roman"/>
          <w:sz w:val="24"/>
          <w:szCs w:val="24"/>
        </w:rPr>
        <w:t>=………………………………………………………………………………</w:t>
      </w:r>
    </w:p>
    <w:p w:rsidR="004D3FD7" w:rsidRDefault="004D3FD7" w:rsidP="00F325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86A2A">
        <w:rPr>
          <w:rFonts w:ascii="Times New Roman" w:hAnsi="Times New Roman" w:cs="Times New Roman"/>
          <w:sz w:val="24"/>
          <w:szCs w:val="24"/>
        </w:rPr>
        <w:t>503 791</w:t>
      </w:r>
      <w:r>
        <w:rPr>
          <w:rFonts w:ascii="Times New Roman" w:hAnsi="Times New Roman" w:cs="Times New Roman"/>
          <w:sz w:val="24"/>
          <w:szCs w:val="24"/>
        </w:rPr>
        <w:t>=……………………………………………………………………………….</w:t>
      </w:r>
    </w:p>
    <w:p w:rsidR="004D3FD7" w:rsidRDefault="004D3FD7" w:rsidP="00186A2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doğal sayılarla okunuşlarını eşleştiriniz.</w:t>
      </w:r>
    </w:p>
    <w:p w:rsidR="004D3FD7" w:rsidRDefault="004D3FD7" w:rsidP="00F325B6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Otuz  iki bin üç yüz kırk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(….)  200 312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D3FD7" w:rsidRDefault="004D3FD7" w:rsidP="00F325B6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 bin dokuz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(….)     3 201</w:t>
      </w:r>
    </w:p>
    <w:p w:rsidR="004D3FD7" w:rsidRDefault="004D3FD7" w:rsidP="00F325B6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 bin iki yüz bir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(….)     2 009</w:t>
      </w:r>
    </w:p>
    <w:p w:rsidR="004D3FD7" w:rsidRDefault="004D3FD7" w:rsidP="00F325B6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 yüz bin üç yüz on iki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(….)    32 340</w:t>
      </w:r>
    </w:p>
    <w:p w:rsidR="004D3FD7" w:rsidRDefault="004D3FD7" w:rsidP="003C451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sayı örüntülerindeki boşlukları doldurunuz.</w:t>
      </w:r>
    </w:p>
    <w:p w:rsidR="004D3FD7" w:rsidRDefault="004D3FD7" w:rsidP="00F325B6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, 4 , 7 , 10 , …</w:t>
      </w:r>
    </w:p>
    <w:p w:rsidR="004D3FD7" w:rsidRDefault="004D3FD7" w:rsidP="00F325B6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, 6 , 9 , 12 , …</w:t>
      </w:r>
    </w:p>
    <w:p w:rsidR="004D3FD7" w:rsidRDefault="004D3FD7" w:rsidP="00F325B6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, 12 , 9 , … , 3</w:t>
      </w:r>
    </w:p>
    <w:p w:rsidR="004D3FD7" w:rsidRDefault="004D3FD7" w:rsidP="00F325B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, 3 , 5, 7 , …</w:t>
      </w:r>
    </w:p>
    <w:p w:rsidR="004D3FD7" w:rsidRDefault="004D3FD7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“Doğru- Yanlış” etkinliğini yapınız.</w:t>
      </w:r>
    </w:p>
    <w:p w:rsidR="004D3FD7" w:rsidRDefault="004D3FD7" w:rsidP="00F325B6">
      <w:pPr>
        <w:pStyle w:val="ListParagraph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6 720 doğal sayısındaki 7 rakamının basamak değeri 700’dür.</w:t>
      </w:r>
    </w:p>
    <w:p w:rsidR="004D3FD7" w:rsidRDefault="004D3FD7" w:rsidP="00F325B6">
      <w:pPr>
        <w:pStyle w:val="ListParagraph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12 065 doğal sayısının binler bölüğündeki sayı 12 ‘dir.</w:t>
      </w:r>
    </w:p>
    <w:p w:rsidR="004D3FD7" w:rsidRDefault="004D3FD7" w:rsidP="00F325B6">
      <w:pPr>
        <w:pStyle w:val="ListParagraph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3 482 doğal sayısının onlar basamağında 3 vardır.</w:t>
      </w:r>
    </w:p>
    <w:p w:rsidR="004D3FD7" w:rsidRDefault="004D3FD7" w:rsidP="00F325B6">
      <w:pPr>
        <w:pStyle w:val="ListParagraph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1,3,5,7 doğal sayıları ardışık tek sayılardır.</w:t>
      </w:r>
    </w:p>
    <w:p w:rsidR="004D3FD7" w:rsidRDefault="004D3FD7" w:rsidP="00F325B6">
      <w:pPr>
        <w:pStyle w:val="ListParagraph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D3FD7" w:rsidRDefault="004D3FD7" w:rsidP="00CF0696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53"/>
        <w:gridCol w:w="1653"/>
        <w:gridCol w:w="1653"/>
        <w:gridCol w:w="1653"/>
        <w:gridCol w:w="1654"/>
        <w:gridCol w:w="1654"/>
      </w:tblGrid>
      <w:tr w:rsidR="004D3FD7" w:rsidRPr="00F2137F">
        <w:tc>
          <w:tcPr>
            <w:tcW w:w="1653" w:type="dxa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Gazete</w:t>
            </w:r>
          </w:p>
        </w:tc>
        <w:tc>
          <w:tcPr>
            <w:tcW w:w="1653" w:type="dxa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53" w:type="dxa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53" w:type="dxa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54" w:type="dxa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54" w:type="dxa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4D3FD7" w:rsidRPr="00F2137F">
        <w:tc>
          <w:tcPr>
            <w:tcW w:w="1653" w:type="dxa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Günlük satış ortalaması</w:t>
            </w:r>
          </w:p>
        </w:tc>
        <w:tc>
          <w:tcPr>
            <w:tcW w:w="1653" w:type="dxa"/>
            <w:vAlign w:val="center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47 897</w:t>
            </w:r>
          </w:p>
        </w:tc>
        <w:tc>
          <w:tcPr>
            <w:tcW w:w="1653" w:type="dxa"/>
            <w:vAlign w:val="center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22 133</w:t>
            </w:r>
          </w:p>
        </w:tc>
        <w:tc>
          <w:tcPr>
            <w:tcW w:w="1653" w:type="dxa"/>
            <w:vAlign w:val="center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233 187</w:t>
            </w:r>
          </w:p>
        </w:tc>
        <w:tc>
          <w:tcPr>
            <w:tcW w:w="1654" w:type="dxa"/>
            <w:vAlign w:val="center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8 936</w:t>
            </w:r>
          </w:p>
        </w:tc>
        <w:tc>
          <w:tcPr>
            <w:tcW w:w="1654" w:type="dxa"/>
            <w:vAlign w:val="center"/>
          </w:tcPr>
          <w:p w:rsidR="004D3FD7" w:rsidRPr="00F2137F" w:rsidRDefault="004D3FD7" w:rsidP="00F2137F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37F">
              <w:rPr>
                <w:rFonts w:ascii="Times New Roman" w:hAnsi="Times New Roman" w:cs="Times New Roman"/>
                <w:sz w:val="24"/>
                <w:szCs w:val="24"/>
              </w:rPr>
              <w:t>8 143</w:t>
            </w:r>
          </w:p>
        </w:tc>
      </w:tr>
    </w:tbl>
    <w:p w:rsidR="004D3FD7" w:rsidRDefault="004D3FD7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boşluk doldurma sorularını yukarıdaki tabloya göre yanıtlayınız.</w:t>
      </w:r>
    </w:p>
    <w:p w:rsidR="004D3FD7" w:rsidRDefault="004D3FD7" w:rsidP="00174CDE">
      <w:pPr>
        <w:pStyle w:val="ListParagraph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Tabloya göre en çok satış yapan gazete …………. gazetesidir.</w:t>
      </w:r>
    </w:p>
    <w:p w:rsidR="004D3FD7" w:rsidRDefault="004D3FD7" w:rsidP="00174CDE">
      <w:pPr>
        <w:pStyle w:val="ListParagraph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 gazetesi ………. gazetesinden daha çok satış yapmıştır.</w:t>
      </w:r>
    </w:p>
    <w:p w:rsidR="004D3FD7" w:rsidRDefault="004D3FD7" w:rsidP="00174CDE">
      <w:pPr>
        <w:pStyle w:val="ListParagraph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çok satış yapan üç gazete C, A ve …….. gazetesidir.</w:t>
      </w:r>
    </w:p>
    <w:p w:rsidR="004D3FD7" w:rsidRDefault="004D3FD7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az satan gazeteler sıralamasında 2. Sırada ……. gazetesi olur.</w:t>
      </w:r>
    </w:p>
    <w:p w:rsidR="004D3FD7" w:rsidRDefault="004D3FD7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doğal sayıları çözümleyiniz.</w:t>
      </w:r>
    </w:p>
    <w:p w:rsidR="004D3FD7" w:rsidRDefault="004D3FD7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5 521= ………………………………………………………………………………….</w:t>
      </w:r>
    </w:p>
    <w:p w:rsidR="004D3FD7" w:rsidRDefault="004D3FD7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23 250= …………………………………………………………………………………</w:t>
      </w:r>
    </w:p>
    <w:p w:rsidR="004D3FD7" w:rsidRDefault="004D3FD7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doğal sayıların basamak değerlerini gösteriniz.</w:t>
      </w:r>
    </w:p>
    <w:p w:rsidR="004D3FD7" w:rsidRDefault="004D3FD7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8 601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23 250</w:t>
      </w:r>
    </w:p>
    <w:p w:rsidR="004D3FD7" w:rsidRDefault="004D3FD7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D3FD7" w:rsidRDefault="004D3FD7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D3FD7" w:rsidRDefault="004D3FD7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cümlelerdeki boşluklara uygun doğal sayıları yazınız.</w:t>
      </w:r>
    </w:p>
    <w:p w:rsidR="004D3FD7" w:rsidRPr="00782987" w:rsidRDefault="004D3FD7" w:rsidP="00174CDE">
      <w:pPr>
        <w:pStyle w:val="ListParagraph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8, 4, 1 ve 3 rakamları ile yazılabilen dört basamaklı en büyük sayı ………………. ‘dır.</w:t>
      </w:r>
    </w:p>
    <w:p w:rsidR="004D3FD7" w:rsidRDefault="004D3FD7" w:rsidP="00174CDE">
      <w:pPr>
        <w:pStyle w:val="ListParagraph"/>
        <w:tabs>
          <w:tab w:val="left" w:pos="85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3, 5, 6 ve 7 rakamları ile yazılabilen dört basamaklı en küçük sayı ………………..’dır.</w:t>
      </w:r>
    </w:p>
    <w:p w:rsidR="004D3FD7" w:rsidRDefault="004D3FD7" w:rsidP="00174CDE">
      <w:pPr>
        <w:pStyle w:val="ListParagraph"/>
        <w:numPr>
          <w:ilvl w:val="0"/>
          <w:numId w:val="1"/>
        </w:numPr>
        <w:tabs>
          <w:tab w:val="left" w:pos="851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toplama işlemlerini yapınız.</w:t>
      </w:r>
    </w:p>
    <w:p w:rsidR="004D3FD7" w:rsidRDefault="004D3FD7" w:rsidP="00174CDE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3406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2190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23+200  =………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800+998 =………</w:t>
      </w:r>
    </w:p>
    <w:p w:rsidR="004D3FD7" w:rsidRDefault="004D3FD7" w:rsidP="00174CD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7844B7">
        <w:rPr>
          <w:rFonts w:ascii="Times New Roman" w:hAnsi="Times New Roman" w:cs="Times New Roman"/>
          <w:sz w:val="24"/>
          <w:szCs w:val="24"/>
          <w:u w:val="single"/>
        </w:rPr>
        <w:t>2674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317F15">
        <w:rPr>
          <w:rFonts w:ascii="Times New Roman" w:hAnsi="Times New Roman" w:cs="Times New Roman"/>
          <w:sz w:val="24"/>
          <w:szCs w:val="24"/>
          <w:u w:val="single"/>
        </w:rPr>
        <w:t>5059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4D3FD7" w:rsidRDefault="004D3FD7" w:rsidP="00174CD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476+6000 =………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400+570 =………</w:t>
      </w:r>
    </w:p>
    <w:p w:rsidR="004D3FD7" w:rsidRDefault="004D3FD7" w:rsidP="00174CD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FD7" w:rsidRDefault="004D3FD7" w:rsidP="00174CD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FD7" w:rsidRDefault="004D3FD7" w:rsidP="007844B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D3FD7" w:rsidRDefault="004D3FD7" w:rsidP="007844B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FD7" w:rsidRPr="00317F15" w:rsidRDefault="004D3FD7" w:rsidP="007844B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D3FD7" w:rsidRPr="00317F15" w:rsidSect="00174CDE">
      <w:pgSz w:w="11906" w:h="16838"/>
      <w:pgMar w:top="567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8CA"/>
    <w:multiLevelType w:val="hybridMultilevel"/>
    <w:tmpl w:val="67DE28F6"/>
    <w:lvl w:ilvl="0" w:tplc="B8427258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0DB"/>
    <w:multiLevelType w:val="hybridMultilevel"/>
    <w:tmpl w:val="077A1C1A"/>
    <w:lvl w:ilvl="0" w:tplc="A0E86C4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C7212"/>
    <w:multiLevelType w:val="hybridMultilevel"/>
    <w:tmpl w:val="51EC3712"/>
    <w:lvl w:ilvl="0" w:tplc="83CCA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DA75E6"/>
    <w:multiLevelType w:val="hybridMultilevel"/>
    <w:tmpl w:val="AD74B65E"/>
    <w:lvl w:ilvl="0" w:tplc="CD887D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544D58"/>
    <w:multiLevelType w:val="hybridMultilevel"/>
    <w:tmpl w:val="CEDA37A2"/>
    <w:lvl w:ilvl="0" w:tplc="CD887D46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842EE"/>
    <w:multiLevelType w:val="hybridMultilevel"/>
    <w:tmpl w:val="51EC3712"/>
    <w:lvl w:ilvl="0" w:tplc="83CCA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1B1A85"/>
    <w:multiLevelType w:val="hybridMultilevel"/>
    <w:tmpl w:val="C50253EE"/>
    <w:lvl w:ilvl="0" w:tplc="9EAA6130">
      <w:start w:val="1"/>
      <w:numFmt w:val="upperLetter"/>
      <w:lvlText w:val="%1-"/>
      <w:lvlJc w:val="left"/>
      <w:pPr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5F46A4F"/>
    <w:multiLevelType w:val="hybridMultilevel"/>
    <w:tmpl w:val="7F1CE0DA"/>
    <w:lvl w:ilvl="0" w:tplc="CD887D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921351"/>
    <w:multiLevelType w:val="hybridMultilevel"/>
    <w:tmpl w:val="D5A0EC60"/>
    <w:lvl w:ilvl="0" w:tplc="CD887D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CF2DF8"/>
    <w:multiLevelType w:val="hybridMultilevel"/>
    <w:tmpl w:val="B48E61A0"/>
    <w:lvl w:ilvl="0" w:tplc="CD887D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246393"/>
    <w:multiLevelType w:val="hybridMultilevel"/>
    <w:tmpl w:val="98126038"/>
    <w:lvl w:ilvl="0" w:tplc="B84272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E59"/>
    <w:rsid w:val="000F00B2"/>
    <w:rsid w:val="00165222"/>
    <w:rsid w:val="00174CDE"/>
    <w:rsid w:val="00186A2A"/>
    <w:rsid w:val="002D5F26"/>
    <w:rsid w:val="002D6666"/>
    <w:rsid w:val="00317F15"/>
    <w:rsid w:val="003C25FE"/>
    <w:rsid w:val="003C4518"/>
    <w:rsid w:val="00481EC8"/>
    <w:rsid w:val="004D3FD7"/>
    <w:rsid w:val="00630441"/>
    <w:rsid w:val="006760B2"/>
    <w:rsid w:val="00711F2A"/>
    <w:rsid w:val="00726E59"/>
    <w:rsid w:val="00763B0F"/>
    <w:rsid w:val="00782987"/>
    <w:rsid w:val="007844B7"/>
    <w:rsid w:val="00787D8E"/>
    <w:rsid w:val="008F3A17"/>
    <w:rsid w:val="00924589"/>
    <w:rsid w:val="00993941"/>
    <w:rsid w:val="009A5EFE"/>
    <w:rsid w:val="00B43326"/>
    <w:rsid w:val="00C25847"/>
    <w:rsid w:val="00CF0696"/>
    <w:rsid w:val="00D75442"/>
    <w:rsid w:val="00F20CD7"/>
    <w:rsid w:val="00F2137F"/>
    <w:rsid w:val="00F32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22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6E59"/>
    <w:pPr>
      <w:ind w:left="720"/>
    </w:pPr>
  </w:style>
  <w:style w:type="table" w:styleId="TableGrid">
    <w:name w:val="Table Grid"/>
    <w:basedOn w:val="TableNormal"/>
    <w:uiPriority w:val="99"/>
    <w:rsid w:val="0092458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D66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65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</TotalTime>
  <Pages>2</Pages>
  <Words>445</Words>
  <Characters>2542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fatma</dc:creator>
  <cp:keywords>www.sorubak.com</cp:keywords>
  <dc:description>www.sorubak.com</dc:description>
  <cp:lastModifiedBy>edanur</cp:lastModifiedBy>
  <cp:revision>3</cp:revision>
  <cp:lastPrinted>2009-11-04T22:15:00Z</cp:lastPrinted>
  <dcterms:created xsi:type="dcterms:W3CDTF">2009-11-04T19:06:00Z</dcterms:created>
  <dcterms:modified xsi:type="dcterms:W3CDTF">2013-09-28T09:00:00Z</dcterms:modified>
  <cp:category>www.sorubak.com</cp:category>
</cp:coreProperties>
</file>