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502" w:rsidRPr="004762E2" w:rsidRDefault="00C43502" w:rsidP="009C0B4B">
      <w:pPr>
        <w:pStyle w:val="Default"/>
        <w:rPr>
          <w:rFonts w:ascii="Arial" w:hAnsi="Arial" w:cs="Arial"/>
          <w:i/>
          <w:iCs/>
        </w:rPr>
      </w:pPr>
      <w:r w:rsidRPr="004762E2">
        <w:rPr>
          <w:rFonts w:ascii="Arial" w:hAnsi="Arial" w:cs="Arial"/>
          <w:i/>
          <w:iCs/>
        </w:rPr>
        <w:t>Adı Soyadı:…………………….…………No:…………Sınıf:………..</w:t>
      </w:r>
    </w:p>
    <w:p w:rsidR="00C43502" w:rsidRPr="004762E2" w:rsidRDefault="00C43502" w:rsidP="003C4E8A">
      <w:pPr>
        <w:pStyle w:val="Default"/>
        <w:jc w:val="right"/>
        <w:rPr>
          <w:rFonts w:ascii="Arial" w:hAnsi="Arial" w:cs="Arial"/>
        </w:rPr>
      </w:pPr>
      <w:r>
        <w:rPr>
          <w:rFonts w:ascii="Arial" w:hAnsi="Arial" w:cs="Arial"/>
        </w:rPr>
        <w:t>Tarih: …./11/2013</w:t>
      </w:r>
    </w:p>
    <w:p w:rsidR="00C43502" w:rsidRPr="004762E2" w:rsidRDefault="00C43502" w:rsidP="00AF6728">
      <w:pPr>
        <w:pStyle w:val="Default"/>
        <w:jc w:val="center"/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CİHANGİR</w:t>
      </w:r>
      <w:r>
        <w:rPr>
          <w:rFonts w:ascii="Arial" w:hAnsi="Arial" w:cs="Arial"/>
          <w:b/>
          <w:bCs/>
        </w:rPr>
        <w:t xml:space="preserve"> İLK</w:t>
      </w:r>
      <w:bookmarkStart w:id="0" w:name="_GoBack"/>
      <w:bookmarkEnd w:id="0"/>
      <w:r w:rsidRPr="004762E2">
        <w:rPr>
          <w:rFonts w:ascii="Arial" w:hAnsi="Arial" w:cs="Arial"/>
          <w:b/>
          <w:bCs/>
        </w:rPr>
        <w:t>OKULU</w:t>
      </w:r>
      <w:r w:rsidRPr="004762E2">
        <w:rPr>
          <w:rFonts w:ascii="Arial" w:hAnsi="Arial" w:cs="Arial"/>
          <w:b/>
          <w:bCs/>
        </w:rPr>
        <w:tab/>
      </w:r>
    </w:p>
    <w:p w:rsidR="00C43502" w:rsidRPr="004762E2" w:rsidRDefault="00C43502" w:rsidP="00AF6728">
      <w:pPr>
        <w:pStyle w:val="Default"/>
        <w:jc w:val="center"/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FEN VE TEKNOLOJİ DERSİ 1.DÖNEM 1.YAZILI SINAVI</w:t>
      </w:r>
    </w:p>
    <w:p w:rsidR="00C43502" w:rsidRPr="004762E2" w:rsidRDefault="00C43502" w:rsidP="00AF6728">
      <w:pPr>
        <w:pStyle w:val="Default"/>
        <w:jc w:val="center"/>
        <w:rPr>
          <w:rFonts w:ascii="Arial" w:hAnsi="Arial" w:cs="Arial"/>
          <w:b/>
          <w:bCs/>
        </w:rPr>
      </w:pPr>
    </w:p>
    <w:p w:rsidR="00C43502" w:rsidRPr="004762E2" w:rsidRDefault="00C43502" w:rsidP="009C0B4B">
      <w:pPr>
        <w:pStyle w:val="Default"/>
        <w:rPr>
          <w:rFonts w:ascii="Arial" w:hAnsi="Arial" w:cs="Arial"/>
          <w:b/>
          <w:bCs/>
          <w:i/>
          <w:iCs/>
        </w:rPr>
      </w:pPr>
      <w:r w:rsidRPr="004762E2">
        <w:rPr>
          <w:rFonts w:ascii="Arial" w:hAnsi="Arial" w:cs="Arial"/>
          <w:b/>
          <w:bCs/>
          <w:i/>
          <w:iCs/>
        </w:rPr>
        <w:t>A. Aşağıdaki cümlelerde boş bırakılan yerleri uygun sözcüklerle doldurunuz. (10 Puan )</w:t>
      </w:r>
    </w:p>
    <w:p w:rsidR="00C43502" w:rsidRPr="004762E2" w:rsidRDefault="00C43502" w:rsidP="009C0B4B">
      <w:pPr>
        <w:pStyle w:val="Default"/>
        <w:rPr>
          <w:rFonts w:ascii="Arial" w:hAnsi="Arial" w:cs="Arial"/>
          <w:i/>
          <w:iCs/>
        </w:rPr>
      </w:pPr>
    </w:p>
    <w:p w:rsidR="00C43502" w:rsidRPr="004762E2" w:rsidRDefault="00C43502" w:rsidP="00AF6728">
      <w:pPr>
        <w:tabs>
          <w:tab w:val="left" w:pos="720"/>
        </w:tabs>
        <w:rPr>
          <w:rFonts w:ascii="Arial" w:hAnsi="Arial" w:cs="Arial"/>
        </w:rPr>
      </w:pPr>
      <w:r w:rsidRPr="004762E2">
        <w:rPr>
          <w:rFonts w:ascii="Arial" w:hAnsi="Arial" w:cs="Arial"/>
        </w:rPr>
        <w:tab/>
        <w:t>1. Vücut sert bir yapıda olan ...................lerden oluşmuş bir iskelete sahiptir.</w:t>
      </w:r>
    </w:p>
    <w:p w:rsidR="00C43502" w:rsidRPr="004762E2" w:rsidRDefault="00C43502" w:rsidP="00CE6819">
      <w:pPr>
        <w:pStyle w:val="Default"/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2. Soluk alırken havayı …………..………almalıyız.</w:t>
      </w:r>
    </w:p>
    <w:p w:rsidR="00C43502" w:rsidRPr="004762E2" w:rsidRDefault="00C43502" w:rsidP="00CE6819">
      <w:pPr>
        <w:pStyle w:val="Default"/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3. Gelişmiş bir insan vücudu ………..kemikten oluşur.</w:t>
      </w:r>
    </w:p>
    <w:p w:rsidR="00C43502" w:rsidRPr="004762E2" w:rsidRDefault="00C43502" w:rsidP="00CE6819">
      <w:pPr>
        <w:pStyle w:val="Default"/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4. Kanı ,damarların içine iten pompa ..................tir. 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5. İskelet ve kas sağlığımızı korumak için ………...yaparız.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6. Kol ve bacaklarda ………….kemikler bulunur.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7. …………, iskeleti saran yapıdır.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8. Kemiklerimiz ........................ile birbirlerine bağlıdır.</w:t>
      </w:r>
    </w:p>
    <w:p w:rsidR="00C43502" w:rsidRPr="004762E2" w:rsidRDefault="00C43502" w:rsidP="00CE6819">
      <w:pPr>
        <w:ind w:left="180" w:firstLine="528"/>
        <w:rPr>
          <w:rFonts w:ascii="Arial" w:hAnsi="Arial" w:cs="Arial"/>
        </w:rPr>
      </w:pPr>
      <w:r w:rsidRPr="004762E2">
        <w:rPr>
          <w:rFonts w:ascii="Arial" w:hAnsi="Arial" w:cs="Arial"/>
        </w:rPr>
        <w:t>9. Vücudumuzda kısa,uzun ve……….kemik   bulunur.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10. Kalp atışımızı ………………………..aleti ile duyabiliriz.</w:t>
      </w:r>
    </w:p>
    <w:p w:rsidR="00C43502" w:rsidRDefault="00C43502" w:rsidP="000B7025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hyperlink r:id="rId5" w:history="1">
        <w:r>
          <w:rPr>
            <w:rStyle w:val="Hyperlink"/>
            <w:rFonts w:ascii="Arial" w:hAnsi="Arial" w:cs="Arial"/>
            <w:b/>
            <w:bCs/>
          </w:rPr>
          <w:t>www.sorubak.com</w:t>
        </w:r>
      </w:hyperlink>
      <w:r>
        <w:rPr>
          <w:rFonts w:ascii="Arial" w:hAnsi="Arial" w:cs="Arial"/>
          <w:b/>
          <w:bCs/>
        </w:rPr>
        <w:t xml:space="preserve"> </w:t>
      </w: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  <w:b/>
          <w:bCs/>
          <w:i/>
          <w:iCs/>
        </w:rPr>
      </w:pPr>
      <w:r w:rsidRPr="004762E2">
        <w:rPr>
          <w:rFonts w:ascii="Arial" w:hAnsi="Arial" w:cs="Arial"/>
          <w:b/>
          <w:bCs/>
          <w:i/>
          <w:iCs/>
        </w:rPr>
        <w:t xml:space="preserve">B.Aşağıdaki cümlelerin başına doğru( D) ya da yanlış( Y) işaretini koyunuz.( 10 Puan) </w:t>
      </w:r>
    </w:p>
    <w:p w:rsidR="00C43502" w:rsidRPr="004762E2" w:rsidRDefault="00C43502" w:rsidP="009C0B4B">
      <w:pPr>
        <w:rPr>
          <w:rFonts w:ascii="Arial" w:hAnsi="Arial" w:cs="Arial"/>
          <w:b/>
          <w:bCs/>
          <w:i/>
          <w:iCs/>
        </w:rPr>
      </w:pP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(…..)Göğüs kafesi sadece akciğerleri dış etkilerden korur.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(….. )Eklemler kemikleri birbirine bağlar.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(…..) Vücudumuza kanı akciğerler pompalar.                 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(…..) Kafatasımız uzun kemiklerden oluşmuştur.   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(…..)Egzersiz yaptıkça kalp atış hızı yavaşlar.         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(…..) Nefes alırken vücudumuza karbondioksit girer.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(…..) Nabız sayısı arttığında soluk alış verişi hızlanır.       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(…..) Kafatası kemikleri yassı kemikler grubuna girer.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(…..) Kemikleri birbirlerine bağlayan eklemlerin hepsinin hareketleri aynıdır.</w:t>
      </w:r>
    </w:p>
    <w:p w:rsidR="00C43502" w:rsidRPr="004762E2" w:rsidRDefault="00C43502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(…..) Burnumuz yapısal özelliği nedeniyle havayı nemlendirir, temizler ve süzer.</w:t>
      </w: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</w:rPr>
      </w:pPr>
      <w:r>
        <w:rPr>
          <w:noProof/>
        </w:rPr>
        <w:pict>
          <v:rect id="_x0000_s1026" style="position:absolute;margin-left:-7.7pt;margin-top:4pt;width:275.25pt;height:211.5pt;z-index:-251657728"/>
        </w:pict>
      </w:r>
      <w:r>
        <w:rPr>
          <w:noProof/>
        </w:rPr>
        <w:pict>
          <v:rect id="_x0000_s1027" style="position:absolute;margin-left:272.8pt;margin-top:4pt;width:275.25pt;height:211.5pt;z-index:-251668992"/>
        </w:pict>
      </w:r>
    </w:p>
    <w:p w:rsidR="00C43502" w:rsidRPr="004762E2" w:rsidRDefault="00C43502" w:rsidP="00C90AF5">
      <w:pPr>
        <w:rPr>
          <w:rFonts w:ascii="Arial" w:hAnsi="Arial" w:cs="Arial"/>
          <w:b/>
          <w:bCs/>
          <w:i/>
          <w:iCs/>
        </w:rPr>
        <w:sectPr w:rsidR="00C43502" w:rsidRPr="004762E2" w:rsidSect="00634E6A"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C43502" w:rsidRPr="004762E2" w:rsidRDefault="00C43502" w:rsidP="00C90AF5">
      <w:pPr>
        <w:rPr>
          <w:rFonts w:ascii="Arial" w:hAnsi="Arial" w:cs="Arial"/>
          <w:i/>
          <w:iCs/>
          <w:color w:val="000000"/>
        </w:rPr>
      </w:pPr>
      <w:r w:rsidRPr="004762E2">
        <w:rPr>
          <w:rFonts w:ascii="Arial" w:hAnsi="Arial" w:cs="Arial"/>
          <w:b/>
          <w:bCs/>
          <w:i/>
          <w:iCs/>
        </w:rPr>
        <w:t xml:space="preserve">C. </w:t>
      </w:r>
      <w:r w:rsidRPr="004762E2">
        <w:rPr>
          <w:rFonts w:ascii="Arial" w:hAnsi="Arial" w:cs="Arial"/>
          <w:b/>
          <w:bCs/>
          <w:i/>
          <w:iCs/>
          <w:color w:val="000000"/>
          <w:spacing w:val="-1"/>
        </w:rPr>
        <w:t>Soluk alıp vermeyi sağlayan organların</w:t>
      </w:r>
      <w:r w:rsidRPr="004762E2">
        <w:rPr>
          <w:rFonts w:ascii="Arial" w:hAnsi="Arial" w:cs="Arial"/>
          <w:b/>
          <w:bCs/>
          <w:i/>
          <w:iCs/>
          <w:color w:val="000000"/>
        </w:rPr>
        <w:t xml:space="preserve"> adlarını boş kutulara yazınız. ( 10 puan) </w:t>
      </w:r>
    </w:p>
    <w:p w:rsidR="00C43502" w:rsidRPr="004762E2" w:rsidRDefault="00C43502" w:rsidP="00C90AF5">
      <w:pPr>
        <w:rPr>
          <w:rFonts w:ascii="Arial" w:hAnsi="Arial" w:cs="Arial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7.05pt;margin-top:3.1pt;width:111pt;height:21pt;z-index:251649536">
            <v:textbox>
              <w:txbxContent>
                <w:p w:rsidR="00C43502" w:rsidRDefault="00C43502">
                  <w:r>
                    <w:t>1.</w:t>
                  </w:r>
                </w:p>
              </w:txbxContent>
            </v:textbox>
          </v:shape>
        </w:pict>
      </w:r>
    </w:p>
    <w:p w:rsidR="00C43502" w:rsidRPr="004762E2" w:rsidRDefault="00C43502" w:rsidP="00C90AF5">
      <w:pPr>
        <w:rPr>
          <w:rFonts w:ascii="Arial" w:hAnsi="Arial" w:cs="Arial"/>
        </w:rPr>
      </w:pPr>
      <w:r>
        <w:rPr>
          <w:noProof/>
        </w:rPr>
        <w:pict>
          <v:shape id="_x0000_s1029" type="#_x0000_t202" style="position:absolute;margin-left:281.8pt;margin-top:26.8pt;width:111pt;height:21pt;z-index:251655680">
            <v:textbox>
              <w:txbxContent>
                <w:p w:rsidR="00C43502" w:rsidRDefault="00C43502">
                  <w:r>
                    <w:t>2.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37.05pt;margin-top:39.55pt;width:111pt;height:21pt;z-index:251652608">
            <v:textbox>
              <w:txbxContent>
                <w:p w:rsidR="00C43502" w:rsidRDefault="00C43502">
                  <w:r>
                    <w:t>3.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37.05pt;margin-top:14.05pt;width:111pt;height:21pt;z-index:251653632">
            <v:textbox>
              <w:txbxContent>
                <w:p w:rsidR="00C43502" w:rsidRDefault="00C43502">
                  <w:r>
                    <w:t>2.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37.05pt;margin-top:64.3pt;width:111pt;height:21pt;z-index:251651584">
            <v:textbox>
              <w:txbxContent>
                <w:p w:rsidR="00C43502" w:rsidRDefault="00C43502">
                  <w:r>
                    <w:t>4.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37.05pt;margin-top:91.3pt;width:111pt;height:21pt;z-index:251650560">
            <v:textbox>
              <w:txbxContent>
                <w:p w:rsidR="00C43502" w:rsidRDefault="00C43502">
                  <w:r>
                    <w:t>5.</w:t>
                  </w:r>
                </w:p>
              </w:txbxContent>
            </v:textbox>
          </v:shape>
        </w:pict>
      </w:r>
    </w:p>
    <w:p w:rsidR="00C43502" w:rsidRPr="004762E2" w:rsidRDefault="00C43502" w:rsidP="00C90AF5">
      <w:pPr>
        <w:rPr>
          <w:rFonts w:ascii="Arial" w:hAnsi="Arial" w:cs="Arial"/>
          <w:b/>
          <w:bCs/>
          <w:i/>
          <w:iCs/>
        </w:rPr>
      </w:pPr>
      <w:r w:rsidRPr="004762E2">
        <w:rPr>
          <w:rFonts w:ascii="Arial" w:hAnsi="Arial" w:cs="Arial"/>
          <w:b/>
          <w:bCs/>
          <w:i/>
          <w:iCs/>
        </w:rPr>
        <w:t>D. İskeletin temel kısımlarını şekil üzerinde oklar çıkararak kutulara yazınız. (10 puan)</w:t>
      </w:r>
    </w:p>
    <w:p w:rsidR="00C43502" w:rsidRPr="004762E2" w:rsidRDefault="00C43502" w:rsidP="009C0B4B">
      <w:pPr>
        <w:rPr>
          <w:rFonts w:ascii="Arial" w:hAnsi="Arial" w:cs="Arial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34" type="#_x0000_t75" alt="BONE015" style="position:absolute;margin-left:145.85pt;margin-top:2.1pt;width:100.5pt;height:163.5pt;z-index:-251667968;visibility:visible">
            <v:imagedata r:id="rId6" o:title=""/>
          </v:shape>
        </w:pict>
      </w:r>
      <w:r>
        <w:rPr>
          <w:noProof/>
        </w:rPr>
        <w:pict>
          <v:shape id="_x0000_s1035" type="#_x0000_t202" style="position:absolute;margin-left:1.85pt;margin-top:6.85pt;width:124.5pt;height:21pt;z-index:251654656">
            <v:textbox>
              <w:txbxContent>
                <w:p w:rsidR="00C43502" w:rsidRDefault="00C43502">
                  <w:r>
                    <w:t>1.</w:t>
                  </w:r>
                </w:p>
              </w:txbxContent>
            </v:textbox>
          </v:shape>
        </w:pict>
      </w:r>
    </w:p>
    <w:p w:rsidR="00C43502" w:rsidRPr="004762E2" w:rsidRDefault="00C43502" w:rsidP="009C0B4B">
      <w:pPr>
        <w:rPr>
          <w:rFonts w:ascii="Arial" w:hAnsi="Arial" w:cs="Arial"/>
        </w:rPr>
      </w:pPr>
      <w:r>
        <w:rPr>
          <w:noProof/>
        </w:rPr>
        <w:pict>
          <v:shape id="_x0000_s1036" type="#_x0000_t202" style="position:absolute;margin-left:1.85pt;margin-top:70.3pt;width:111pt;height:21pt;z-index:251656704">
            <v:textbox>
              <w:txbxContent>
                <w:p w:rsidR="00C43502" w:rsidRDefault="00C43502">
                  <w:r>
                    <w:t>3.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1.85pt;margin-top:124.8pt;width:131.25pt;height:21pt;z-index:251657728">
            <v:textbox>
              <w:txbxContent>
                <w:p w:rsidR="00C43502" w:rsidRDefault="00C43502">
                  <w:r>
                    <w:t>4.</w:t>
                  </w:r>
                </w:p>
              </w:txbxContent>
            </v:textbox>
          </v:shape>
        </w:pict>
      </w:r>
    </w:p>
    <w:p w:rsidR="00C43502" w:rsidRPr="004762E2" w:rsidRDefault="00C43502" w:rsidP="009C0B4B">
      <w:pPr>
        <w:rPr>
          <w:rFonts w:ascii="Arial" w:hAnsi="Arial" w:cs="Arial"/>
        </w:rPr>
        <w:sectPr w:rsidR="00C43502" w:rsidRPr="004762E2" w:rsidSect="00C90AF5">
          <w:type w:val="continuous"/>
          <w:pgSz w:w="11906" w:h="16838"/>
          <w:pgMar w:top="568" w:right="707" w:bottom="567" w:left="709" w:header="708" w:footer="708" w:gutter="0"/>
          <w:cols w:num="2" w:space="708"/>
          <w:docGrid w:linePitch="360"/>
        </w:sectPr>
      </w:pP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</w:rPr>
      </w:pPr>
      <w:r>
        <w:rPr>
          <w:noProof/>
        </w:rPr>
        <w:pict>
          <v:shape id="_x0000_s1038" type="#_x0000_t202" style="position:absolute;margin-left:346.3pt;margin-top:11.75pt;width:201.75pt;height:85.5pt;z-index:251665920">
            <v:textbox>
              <w:txbxContent>
                <w:p w:rsidR="00C43502" w:rsidRPr="00581BD4" w:rsidRDefault="00C43502">
                  <w:pPr>
                    <w:rPr>
                      <w:b/>
                      <w:bCs/>
                      <w:i/>
                      <w:iCs/>
                    </w:rPr>
                  </w:pPr>
                  <w:r w:rsidRPr="00581BD4">
                    <w:rPr>
                      <w:b/>
                      <w:bCs/>
                      <w:i/>
                      <w:iCs/>
                    </w:rPr>
                    <w:t>F. Kemik çeşitlerini yazınız.(</w:t>
                  </w:r>
                  <w:r>
                    <w:rPr>
                      <w:b/>
                      <w:bCs/>
                      <w:i/>
                      <w:iCs/>
                    </w:rPr>
                    <w:t xml:space="preserve">6 </w:t>
                  </w:r>
                  <w:r w:rsidRPr="00581BD4">
                    <w:rPr>
                      <w:b/>
                      <w:bCs/>
                      <w:i/>
                      <w:iCs/>
                    </w:rPr>
                    <w:t>puan)</w:t>
                  </w:r>
                </w:p>
                <w:p w:rsidR="00C43502" w:rsidRDefault="00C43502" w:rsidP="00581BD4">
                  <w:pPr>
                    <w:spacing w:line="36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1-………………………………………</w:t>
                  </w:r>
                </w:p>
                <w:p w:rsidR="00C43502" w:rsidRDefault="00C43502" w:rsidP="00581BD4">
                  <w:pPr>
                    <w:spacing w:line="36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2-………………………………………</w:t>
                  </w:r>
                </w:p>
                <w:p w:rsidR="00C43502" w:rsidRPr="000E5D82" w:rsidRDefault="00C43502" w:rsidP="00581BD4">
                  <w:pPr>
                    <w:spacing w:line="36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3-………………………………………</w:t>
                  </w:r>
                </w:p>
              </w:txbxContent>
            </v:textbox>
          </v:shape>
        </w:pict>
      </w:r>
    </w:p>
    <w:p w:rsidR="00C43502" w:rsidRPr="004762E2" w:rsidRDefault="00C43502" w:rsidP="000E3EFF">
      <w:pPr>
        <w:rPr>
          <w:rFonts w:ascii="Arial" w:hAnsi="Arial" w:cs="Arial"/>
          <w:b/>
          <w:bCs/>
          <w:i/>
          <w:iCs/>
        </w:rPr>
      </w:pPr>
      <w:r w:rsidRPr="004762E2">
        <w:rPr>
          <w:rFonts w:ascii="Arial" w:hAnsi="Arial" w:cs="Arial"/>
          <w:b/>
          <w:bCs/>
          <w:i/>
          <w:iCs/>
        </w:rPr>
        <w:t xml:space="preserve">E.Aşağıdaki cümleleri karşısındaki kelimelerle eşleştiriniz.(6 Puan) </w:t>
      </w:r>
    </w:p>
    <w:p w:rsidR="00C43502" w:rsidRPr="004762E2" w:rsidRDefault="00C43502" w:rsidP="000E3EFF">
      <w:pPr>
        <w:rPr>
          <w:rFonts w:ascii="Arial" w:hAnsi="Arial" w:cs="Arial"/>
          <w:b/>
          <w:bCs/>
        </w:rPr>
      </w:pPr>
      <w:r>
        <w:rPr>
          <w:noProof/>
        </w:rPr>
        <w:pict>
          <v:shape id="_x0000_s1039" type="#_x0000_t202" style="position:absolute;margin-left:259.3pt;margin-top:1pt;width:1in;height:21.05pt;z-index:251660800">
            <v:textbox>
              <w:txbxContent>
                <w:p w:rsidR="00C43502" w:rsidRPr="000E3EFF" w:rsidRDefault="00C43502" w:rsidP="000E3EF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E3EFF">
                    <w:rPr>
                      <w:b/>
                      <w:bCs/>
                      <w:sz w:val="18"/>
                      <w:szCs w:val="18"/>
                    </w:rPr>
                    <w:t>KAS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.55pt;margin-top:6.9pt;width:165.75pt;height:20.4pt;z-index:251659776" o:allowincell="f">
            <v:textbox>
              <w:txbxContent>
                <w:p w:rsidR="00C43502" w:rsidRPr="000E3EFF" w:rsidRDefault="00C43502" w:rsidP="000E3EF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E3EFF">
                    <w:rPr>
                      <w:b/>
                      <w:bCs/>
                      <w:sz w:val="18"/>
                      <w:szCs w:val="18"/>
                    </w:rPr>
                    <w:t>Vücudumuzu dış darbelerden korur.</w:t>
                  </w:r>
                </w:p>
              </w:txbxContent>
            </v:textbox>
          </v:shape>
        </w:pict>
      </w:r>
    </w:p>
    <w:p w:rsidR="00C43502" w:rsidRPr="004762E2" w:rsidRDefault="00C43502" w:rsidP="000E3EFF">
      <w:pPr>
        <w:rPr>
          <w:rFonts w:ascii="Arial" w:hAnsi="Arial" w:cs="Arial"/>
        </w:rPr>
      </w:pPr>
    </w:p>
    <w:p w:rsidR="00C43502" w:rsidRPr="004762E2" w:rsidRDefault="00C43502" w:rsidP="000E3EFF">
      <w:pPr>
        <w:rPr>
          <w:rFonts w:ascii="Arial" w:hAnsi="Arial" w:cs="Arial"/>
        </w:rPr>
      </w:pPr>
      <w:r>
        <w:rPr>
          <w:noProof/>
        </w:rPr>
        <w:pict>
          <v:shape id="_x0000_s1041" type="#_x0000_t202" style="position:absolute;margin-left:259.3pt;margin-top:-.25pt;width:1in;height:20.2pt;z-index:251663872">
            <v:textbox>
              <w:txbxContent>
                <w:p w:rsidR="00C43502" w:rsidRPr="000E3EFF" w:rsidRDefault="00C43502" w:rsidP="000E3EFF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0E3EFF">
                    <w:rPr>
                      <w:b/>
                      <w:bCs/>
                      <w:sz w:val="18"/>
                      <w:szCs w:val="18"/>
                    </w:rPr>
                    <w:t xml:space="preserve">   KEMİK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.55pt;margin-top:2.3pt;width:165.75pt;height:20.2pt;z-index:251662848">
            <v:textbox>
              <w:txbxContent>
                <w:p w:rsidR="00C43502" w:rsidRPr="000E3EFF" w:rsidRDefault="00C43502" w:rsidP="000E3EF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E3EFF">
                    <w:rPr>
                      <w:b/>
                      <w:bCs/>
                      <w:sz w:val="18"/>
                      <w:szCs w:val="18"/>
                    </w:rPr>
                    <w:t>Kemiklerin hareketini kolaylaştırır.</w:t>
                  </w:r>
                </w:p>
              </w:txbxContent>
            </v:textbox>
          </v:shape>
        </w:pict>
      </w:r>
    </w:p>
    <w:p w:rsidR="00C43502" w:rsidRPr="004762E2" w:rsidRDefault="00C43502" w:rsidP="000E3EFF">
      <w:pPr>
        <w:rPr>
          <w:rFonts w:ascii="Arial" w:hAnsi="Arial" w:cs="Arial"/>
        </w:rPr>
      </w:pPr>
      <w:r>
        <w:rPr>
          <w:noProof/>
        </w:rPr>
        <w:pict>
          <v:shape id="_x0000_s1043" type="#_x0000_t202" style="position:absolute;margin-left:.55pt;margin-top:8.7pt;width:202.3pt;height:19.55pt;z-index:251661824">
            <v:textbox>
              <w:txbxContent>
                <w:p w:rsidR="00C43502" w:rsidRPr="000E3EFF" w:rsidRDefault="00C43502" w:rsidP="000E3EF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E3EFF">
                    <w:rPr>
                      <w:b/>
                      <w:bCs/>
                      <w:sz w:val="18"/>
                      <w:szCs w:val="18"/>
                    </w:rPr>
                    <w:t>İskeleti oluşturan her bir parçaya verilen addır.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259.3pt;margin-top:8.7pt;width:73.6pt;height:19.55pt;z-index:251664896">
            <v:textbox style="mso-next-textbox:#_x0000_s1044">
              <w:txbxContent>
                <w:p w:rsidR="00C43502" w:rsidRPr="000E3EFF" w:rsidRDefault="00C43502" w:rsidP="000E3EFF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EKLEM</w:t>
                  </w:r>
                </w:p>
              </w:txbxContent>
            </v:textbox>
          </v:shape>
        </w:pict>
      </w:r>
    </w:p>
    <w:p w:rsidR="00C43502" w:rsidRPr="004762E2" w:rsidRDefault="00C43502" w:rsidP="000E3EFF">
      <w:pPr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  <w:b/>
          <w:bCs/>
        </w:rPr>
        <w:sectPr w:rsidR="00C43502" w:rsidRPr="004762E2" w:rsidSect="00C90AF5">
          <w:type w:val="continuous"/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 xml:space="preserve">1. Kolumuzu büktüğümüzde iç ve dış kol kaslarında nasıl bir değişme olur? 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 xml:space="preserve">A) </w:t>
      </w:r>
      <w:r w:rsidRPr="004762E2">
        <w:rPr>
          <w:rFonts w:ascii="Arial" w:hAnsi="Arial" w:cs="Arial"/>
        </w:rPr>
        <w:t xml:space="preserve">Dıştaki gevşer, içtekiler kasılır.                    </w:t>
      </w: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>İçtekiler gevşer, dıştakiler kasılır.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 xml:space="preserve">İçtekiler ve dıştakiler gevşer                         </w:t>
      </w: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>İçtekiler ve dıştakiler kasılır.</w:t>
      </w: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2. Göğüs kafesi,aşağıda verilen organ çiftlerinden hangisini dış etkilere karşı korur?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 xml:space="preserve"> Karaciğer –Mide 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 xml:space="preserve"> Kalp- Böbrek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 xml:space="preserve"> Akciğer-Karaciğer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 xml:space="preserve"> Akciğer –Kalp</w:t>
      </w:r>
    </w:p>
    <w:p w:rsidR="00C43502" w:rsidRPr="004762E2" w:rsidRDefault="00C43502" w:rsidP="009C0B4B">
      <w:pPr>
        <w:rPr>
          <w:rFonts w:ascii="Arial" w:hAnsi="Arial" w:cs="Arial"/>
          <w:b/>
          <w:bCs/>
        </w:rPr>
      </w:pP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 xml:space="preserve">3. Egzersiz yapan bir kişi için aşağıdakilerden hangisi söylenemez?  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 xml:space="preserve">Nabız sayısı artar.          </w:t>
      </w: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 xml:space="preserve">Enerji ihtiyacı artar.      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>Oksijen ihtiyacı azalır</w:t>
      </w: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>Kalbi daha hızlı çalışır.</w:t>
      </w: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4.</w:t>
      </w:r>
      <w:r w:rsidRPr="004762E2">
        <w:rPr>
          <w:rFonts w:ascii="Arial" w:hAnsi="Arial" w:cs="Arial"/>
        </w:rPr>
        <w:t xml:space="preserve">“Yetişkin bir insanda nabız sayısı dakikada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70-80 arasındadır. Ancak bazı durumlarda bu sayıartabilir.”    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 xml:space="preserve">Aşağıdakilerden hangisinin böyle bir artışa neden </w:t>
      </w:r>
      <w:r w:rsidRPr="004762E2">
        <w:rPr>
          <w:rFonts w:ascii="Arial" w:hAnsi="Arial" w:cs="Arial"/>
          <w:b/>
          <w:bCs/>
          <w:u w:val="single"/>
        </w:rPr>
        <w:t>olmaması</w:t>
      </w:r>
      <w:r w:rsidRPr="004762E2">
        <w:rPr>
          <w:rFonts w:ascii="Arial" w:hAnsi="Arial" w:cs="Arial"/>
          <w:b/>
          <w:bCs/>
        </w:rPr>
        <w:t xml:space="preserve"> beklenir</w:t>
      </w:r>
      <w:r w:rsidRPr="004762E2">
        <w:rPr>
          <w:rFonts w:ascii="Arial" w:hAnsi="Arial" w:cs="Arial"/>
        </w:rPr>
        <w:t xml:space="preserve">?  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 xml:space="preserve">Öfkelenmek          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 xml:space="preserve">Uykuya dalmak           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 xml:space="preserve">Heyecanlanmak              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 xml:space="preserve">D) </w:t>
      </w:r>
      <w:r w:rsidRPr="004762E2">
        <w:rPr>
          <w:rFonts w:ascii="Arial" w:hAnsi="Arial" w:cs="Arial"/>
        </w:rPr>
        <w:t>Egzersiz yapmak</w:t>
      </w: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 xml:space="preserve">5. Aşağıdaki yöntemlerden hangisiyle nabzımızı sayamayız?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 xml:space="preserve">stetoskopla                                                        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>parmaklarımızla sol bileğimizi kavrayarak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 xml:space="preserve">Kalbimizi dinleyerek                                         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>Kulağımızı kolumuza koyarak</w:t>
      </w: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 xml:space="preserve">6.Aşağıdakilerden hangisi iskeletimizin görevlerinden biri </w:t>
      </w:r>
      <w:r w:rsidRPr="004762E2">
        <w:rPr>
          <w:rFonts w:ascii="Arial" w:hAnsi="Arial" w:cs="Arial"/>
          <w:b/>
          <w:bCs/>
          <w:u w:val="single"/>
        </w:rPr>
        <w:t xml:space="preserve">değildir?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 xml:space="preserve">Vücuda genel şeklini vermek                        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>Vücudun dik durmasını sağlamak.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 xml:space="preserve">İç organları dış etkilerden korumak            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>Kanın damarlarda ilerlemesini sağlamak.</w:t>
      </w: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581B93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7. Aşağıdaverilenlerden hangisi veya hangileri, iskelet için doğrudur.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</w:rPr>
        <w:t>I    Hareket etmemizi sağlar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</w:rPr>
        <w:t>II   Vücudumuza şekil verir.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</w:rPr>
        <w:t>III  İç organlarımızı dış etkenlerden korur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 xml:space="preserve"> Yalnız I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 xml:space="preserve"> II-III                             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 xml:space="preserve"> I-II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 xml:space="preserve"> I-II-III</w:t>
      </w: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8. Kasılıp gevşeme hareketleri yaparak kanı damarlara pompalayan organımız hangisidir?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 xml:space="preserve"> akciğer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 xml:space="preserve"> diyafram        </w:t>
      </w: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 xml:space="preserve"> kalp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 xml:space="preserve"> eklem</w:t>
      </w:r>
      <w:r w:rsidRPr="004762E2">
        <w:rPr>
          <w:rFonts w:ascii="Arial" w:hAnsi="Arial" w:cs="Arial"/>
        </w:rPr>
        <w:tab/>
      </w:r>
    </w:p>
    <w:p w:rsidR="00C43502" w:rsidRPr="004762E2" w:rsidRDefault="00C43502" w:rsidP="009C0B4B">
      <w:pPr>
        <w:rPr>
          <w:rFonts w:ascii="Arial" w:hAnsi="Arial" w:cs="Arial"/>
          <w:b/>
          <w:bCs/>
        </w:rPr>
      </w:pPr>
    </w:p>
    <w:p w:rsidR="00C43502" w:rsidRPr="004762E2" w:rsidRDefault="00C43502" w:rsidP="009C0B4B">
      <w:pPr>
        <w:rPr>
          <w:rFonts w:ascii="Arial" w:hAnsi="Arial" w:cs="Arial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-17.5pt;margin-top:-4.4pt;width:0;height:767.3pt;z-index:251666944" o:connectortype="straight"/>
        </w:pict>
      </w:r>
      <w:r w:rsidRPr="004762E2">
        <w:rPr>
          <w:rFonts w:ascii="Arial" w:hAnsi="Arial" w:cs="Arial"/>
          <w:b/>
          <w:bCs/>
        </w:rPr>
        <w:t>9.</w:t>
      </w:r>
      <w:r w:rsidRPr="004762E2">
        <w:rPr>
          <w:rFonts w:ascii="Arial" w:hAnsi="Arial" w:cs="Arial"/>
        </w:rPr>
        <w:tab/>
        <w:t>1-  Havadaki toz ve mikropları tutmak,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</w:rPr>
        <w:tab/>
        <w:t>2- Alınan havayı ısıtmak,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</w:rPr>
        <w:tab/>
        <w:t xml:space="preserve">3- Alınan havayı nemlendirmek. </w:t>
      </w: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Yukarıda görevleri açıklanan organ hangisidir?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 xml:space="preserve">A) </w:t>
      </w:r>
      <w:r w:rsidRPr="004762E2">
        <w:rPr>
          <w:rFonts w:ascii="Arial" w:hAnsi="Arial" w:cs="Arial"/>
        </w:rPr>
        <w:t xml:space="preserve">Burun           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 xml:space="preserve">Yutak                     </w:t>
      </w: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 xml:space="preserve">Gırtlak            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>Akciğer</w:t>
      </w: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8F35EE">
      <w:pPr>
        <w:tabs>
          <w:tab w:val="left" w:pos="540"/>
        </w:tabs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10. Aşağıdakilerden hangisi kanın görevlerinden biridir?</w:t>
      </w:r>
    </w:p>
    <w:p w:rsidR="00C43502" w:rsidRPr="004762E2" w:rsidRDefault="00C43502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>Soluk alıp vermeye yardımcı olmak</w:t>
      </w:r>
    </w:p>
    <w:p w:rsidR="00C43502" w:rsidRPr="004762E2" w:rsidRDefault="00C43502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 xml:space="preserve"> Organlara besin taşımak</w:t>
      </w:r>
    </w:p>
    <w:p w:rsidR="00C43502" w:rsidRPr="004762E2" w:rsidRDefault="00C43502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 xml:space="preserve"> Kasları güçlendirmek</w:t>
      </w:r>
    </w:p>
    <w:p w:rsidR="00C43502" w:rsidRPr="004762E2" w:rsidRDefault="00C43502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 xml:space="preserve"> Kemikleri birbirine bağlamak</w:t>
      </w:r>
    </w:p>
    <w:p w:rsidR="00C43502" w:rsidRPr="004762E2" w:rsidRDefault="00C43502" w:rsidP="009C0B4B">
      <w:pPr>
        <w:tabs>
          <w:tab w:val="left" w:pos="2520"/>
        </w:tabs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11. Egzersiz yapan bir insanın vücudunda nasıl bir değişiklik olur?</w:t>
      </w:r>
    </w:p>
    <w:p w:rsidR="00C43502" w:rsidRPr="004762E2" w:rsidRDefault="00C43502" w:rsidP="001231E5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>Şişman olur.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>Esneklik kazanır.</w:t>
      </w:r>
    </w:p>
    <w:p w:rsidR="00C43502" w:rsidRPr="004762E2" w:rsidRDefault="00C43502" w:rsidP="008F35EE">
      <w:pPr>
        <w:tabs>
          <w:tab w:val="num" w:pos="1213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>Uykucu olur.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>İştahı azalır.</w:t>
      </w:r>
    </w:p>
    <w:p w:rsidR="00C43502" w:rsidRPr="004762E2" w:rsidRDefault="00C43502" w:rsidP="009C0B4B">
      <w:pPr>
        <w:rPr>
          <w:rFonts w:ascii="Arial" w:hAnsi="Arial" w:cs="Arial"/>
        </w:rPr>
      </w:pP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12. Aşağıdakilerden hangisi kısa kemiklere örnektir?</w:t>
      </w:r>
    </w:p>
    <w:p w:rsidR="00C43502" w:rsidRPr="004762E2" w:rsidRDefault="00C43502" w:rsidP="009C0B4B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>Bacak kemikleri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>Kol kemikleri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>Omurgayı oluşturan kemikler</w:t>
      </w:r>
    </w:p>
    <w:p w:rsidR="00C43502" w:rsidRPr="004762E2" w:rsidRDefault="00C43502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>Kafatası kemikleri</w:t>
      </w:r>
    </w:p>
    <w:p w:rsidR="00C43502" w:rsidRPr="004762E2" w:rsidRDefault="00C43502" w:rsidP="008F35EE">
      <w:pPr>
        <w:rPr>
          <w:rFonts w:ascii="Arial" w:hAnsi="Arial" w:cs="Arial"/>
        </w:rPr>
      </w:pPr>
    </w:p>
    <w:p w:rsidR="00C43502" w:rsidRPr="004762E2" w:rsidRDefault="00C43502" w:rsidP="008F35EE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13. Bol oksijenli hava almak isteyen bir kişi hangi ortamda bulunmalıdır?</w:t>
      </w:r>
    </w:p>
    <w:p w:rsidR="00C43502" w:rsidRPr="004762E2" w:rsidRDefault="00C43502" w:rsidP="002646FF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>tozlu ortamlarda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>kirli ortamlarda</w:t>
      </w:r>
    </w:p>
    <w:p w:rsidR="00C43502" w:rsidRPr="004762E2" w:rsidRDefault="00C43502" w:rsidP="002646FF">
      <w:pPr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>fabrikaların içinde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>ormanlık alanda</w:t>
      </w:r>
    </w:p>
    <w:p w:rsidR="00C43502" w:rsidRPr="004762E2" w:rsidRDefault="00C43502" w:rsidP="002646FF">
      <w:pPr>
        <w:rPr>
          <w:rFonts w:ascii="Arial" w:hAnsi="Arial" w:cs="Arial"/>
        </w:rPr>
      </w:pPr>
    </w:p>
    <w:p w:rsidR="00C43502" w:rsidRPr="004762E2" w:rsidRDefault="00C43502" w:rsidP="000E5D82">
      <w:pPr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14. İskelet ve kas sağlığını korumak için hangisi</w:t>
      </w:r>
      <w:r w:rsidRPr="004762E2">
        <w:rPr>
          <w:rFonts w:ascii="Arial" w:hAnsi="Arial" w:cs="Arial"/>
          <w:b/>
          <w:bCs/>
          <w:u w:val="single"/>
        </w:rPr>
        <w:t>yapılmamalıdır?</w:t>
      </w:r>
    </w:p>
    <w:p w:rsidR="00C43502" w:rsidRPr="004762E2" w:rsidRDefault="00C43502" w:rsidP="000E5D82">
      <w:pPr>
        <w:rPr>
          <w:rFonts w:ascii="Arial" w:hAnsi="Arial" w:cs="Arial"/>
          <w:b/>
          <w:bCs/>
          <w:u w:val="single"/>
        </w:rPr>
      </w:pPr>
      <w:r w:rsidRPr="004762E2">
        <w:rPr>
          <w:rFonts w:ascii="Arial" w:hAnsi="Arial" w:cs="Arial"/>
          <w:b/>
          <w:bCs/>
        </w:rPr>
        <w:t xml:space="preserve">A) </w:t>
      </w:r>
      <w:r w:rsidRPr="004762E2">
        <w:rPr>
          <w:rFonts w:ascii="Arial" w:hAnsi="Arial" w:cs="Arial"/>
        </w:rPr>
        <w:t>Aşırı spor yapmak.</w:t>
      </w:r>
    </w:p>
    <w:p w:rsidR="00C43502" w:rsidRPr="004762E2" w:rsidRDefault="00C43502" w:rsidP="000E5D82">
      <w:pPr>
        <w:tabs>
          <w:tab w:val="left" w:pos="360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>Düzenli beslenmek.</w:t>
      </w:r>
    </w:p>
    <w:p w:rsidR="00C43502" w:rsidRPr="004762E2" w:rsidRDefault="00C43502" w:rsidP="000E5D82">
      <w:pPr>
        <w:tabs>
          <w:tab w:val="left" w:pos="360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>Düzenli egzersiz yapmak.</w:t>
      </w:r>
    </w:p>
    <w:p w:rsidR="00C43502" w:rsidRPr="004762E2" w:rsidRDefault="00C43502" w:rsidP="000E5D82">
      <w:pPr>
        <w:tabs>
          <w:tab w:val="left" w:pos="360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>Ağır yük kaldırmamak.</w:t>
      </w:r>
    </w:p>
    <w:p w:rsidR="00C43502" w:rsidRPr="004762E2" w:rsidRDefault="00C43502" w:rsidP="009C0B4B">
      <w:pPr>
        <w:tabs>
          <w:tab w:val="left" w:pos="2520"/>
        </w:tabs>
        <w:rPr>
          <w:rFonts w:ascii="Arial" w:hAnsi="Arial" w:cs="Arial"/>
        </w:rPr>
      </w:pPr>
    </w:p>
    <w:p w:rsidR="00C43502" w:rsidRPr="004762E2" w:rsidRDefault="00C43502" w:rsidP="000E5D82">
      <w:pPr>
        <w:tabs>
          <w:tab w:val="left" w:pos="540"/>
        </w:tabs>
        <w:rPr>
          <w:rFonts w:ascii="Arial" w:hAnsi="Arial" w:cs="Arial"/>
          <w:b/>
          <w:bCs/>
        </w:rPr>
      </w:pPr>
    </w:p>
    <w:p w:rsidR="00C43502" w:rsidRPr="004762E2" w:rsidRDefault="00C43502" w:rsidP="000E5D82">
      <w:pPr>
        <w:tabs>
          <w:tab w:val="left" w:pos="540"/>
        </w:tabs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15. Aşağıdaki ifadelerden hangisi yanlıştır?</w:t>
      </w:r>
    </w:p>
    <w:p w:rsidR="00C43502" w:rsidRPr="004762E2" w:rsidRDefault="00C43502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>Sigara içilen ortamlarda bulunmamalı</w:t>
      </w:r>
    </w:p>
    <w:p w:rsidR="00C43502" w:rsidRPr="004762E2" w:rsidRDefault="00C43502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 xml:space="preserve"> Oksijen akciğerlerde kana karışır</w:t>
      </w:r>
    </w:p>
    <w:p w:rsidR="00C43502" w:rsidRPr="004762E2" w:rsidRDefault="00C43502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 xml:space="preserve"> Egzersiz soluk almayı hızlandırır</w:t>
      </w:r>
    </w:p>
    <w:p w:rsidR="00C43502" w:rsidRPr="004762E2" w:rsidRDefault="00C43502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 xml:space="preserve"> Ağzımızdan nefes almalıyız</w:t>
      </w:r>
    </w:p>
    <w:p w:rsidR="00C43502" w:rsidRPr="004762E2" w:rsidRDefault="00C43502" w:rsidP="009C0B4B">
      <w:pPr>
        <w:tabs>
          <w:tab w:val="left" w:pos="2520"/>
        </w:tabs>
        <w:rPr>
          <w:rFonts w:ascii="Arial" w:hAnsi="Arial" w:cs="Arial"/>
        </w:rPr>
      </w:pPr>
    </w:p>
    <w:p w:rsidR="00C43502" w:rsidRPr="004762E2" w:rsidRDefault="00C43502" w:rsidP="009C0B4B">
      <w:pPr>
        <w:ind w:left="45"/>
        <w:rPr>
          <w:rFonts w:ascii="Arial" w:hAnsi="Arial" w:cs="Arial"/>
          <w:b/>
          <w:bCs/>
        </w:rPr>
      </w:pPr>
    </w:p>
    <w:p w:rsidR="00C43502" w:rsidRPr="004762E2" w:rsidRDefault="00C43502" w:rsidP="009C0B4B">
      <w:pPr>
        <w:ind w:left="45"/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16. Kanın vücut içerisinde dolaşmasını sağlayan yapı ve organlar hangileridir?</w:t>
      </w:r>
    </w:p>
    <w:p w:rsidR="00C43502" w:rsidRPr="004762E2" w:rsidRDefault="00C43502" w:rsidP="009C0B4B">
      <w:pPr>
        <w:ind w:left="45"/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A)</w:t>
      </w:r>
      <w:r w:rsidRPr="004762E2">
        <w:rPr>
          <w:rFonts w:ascii="Arial" w:hAnsi="Arial" w:cs="Arial"/>
        </w:rPr>
        <w:t>kalp ve akciğerler</w:t>
      </w:r>
    </w:p>
    <w:p w:rsidR="00C43502" w:rsidRPr="004762E2" w:rsidRDefault="00C43502" w:rsidP="009C0B4B">
      <w:pPr>
        <w:ind w:left="45"/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B)</w:t>
      </w:r>
      <w:r w:rsidRPr="004762E2">
        <w:rPr>
          <w:rFonts w:ascii="Arial" w:hAnsi="Arial" w:cs="Arial"/>
        </w:rPr>
        <w:t>soluk borusu, gırtlak, kalp</w:t>
      </w:r>
    </w:p>
    <w:p w:rsidR="00C43502" w:rsidRPr="004762E2" w:rsidRDefault="00C43502" w:rsidP="009C0B4B">
      <w:pPr>
        <w:ind w:left="45"/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C)</w:t>
      </w:r>
      <w:r w:rsidRPr="004762E2">
        <w:rPr>
          <w:rFonts w:ascii="Arial" w:hAnsi="Arial" w:cs="Arial"/>
        </w:rPr>
        <w:t>kalp ve damarlar</w:t>
      </w:r>
    </w:p>
    <w:p w:rsidR="00C43502" w:rsidRPr="004762E2" w:rsidRDefault="00C43502" w:rsidP="009C0B4B">
      <w:pPr>
        <w:ind w:left="45"/>
        <w:rPr>
          <w:rFonts w:ascii="Arial" w:hAnsi="Arial" w:cs="Arial"/>
        </w:rPr>
      </w:pPr>
      <w:r w:rsidRPr="004762E2">
        <w:rPr>
          <w:rFonts w:ascii="Arial" w:hAnsi="Arial" w:cs="Arial"/>
          <w:b/>
          <w:bCs/>
        </w:rPr>
        <w:t>D)</w:t>
      </w:r>
      <w:r w:rsidRPr="004762E2">
        <w:rPr>
          <w:rFonts w:ascii="Arial" w:hAnsi="Arial" w:cs="Arial"/>
        </w:rPr>
        <w:t>ağız ve kalp</w:t>
      </w:r>
    </w:p>
    <w:p w:rsidR="00C43502" w:rsidRPr="004762E2" w:rsidRDefault="00C43502" w:rsidP="009C0B4B">
      <w:pPr>
        <w:rPr>
          <w:rFonts w:ascii="Arial" w:hAnsi="Arial" w:cs="Arial"/>
        </w:rPr>
        <w:sectPr w:rsidR="00C43502" w:rsidRPr="004762E2" w:rsidSect="000E5D82">
          <w:type w:val="continuous"/>
          <w:pgSz w:w="11906" w:h="16838"/>
          <w:pgMar w:top="568" w:right="707" w:bottom="426" w:left="709" w:header="708" w:footer="708" w:gutter="0"/>
          <w:cols w:num="2" w:space="708"/>
          <w:docGrid w:linePitch="360"/>
        </w:sectPr>
      </w:pPr>
    </w:p>
    <w:p w:rsidR="00C43502" w:rsidRDefault="00C43502" w:rsidP="000E5D82">
      <w:pPr>
        <w:rPr>
          <w:rFonts w:ascii="Arial" w:hAnsi="Arial" w:cs="Arial"/>
        </w:rPr>
      </w:pPr>
    </w:p>
    <w:p w:rsidR="00C43502" w:rsidRPr="004762E2" w:rsidRDefault="00C43502" w:rsidP="000E5D82">
      <w:pPr>
        <w:rPr>
          <w:rFonts w:ascii="Arial" w:hAnsi="Arial" w:cs="Arial"/>
        </w:rPr>
      </w:pPr>
      <w:r>
        <w:rPr>
          <w:noProof/>
        </w:rPr>
        <w:pict>
          <v:shape id="_x0000_s1046" type="#_x0000_t202" style="position:absolute;margin-left:148.65pt;margin-top:8.1pt;width:219.45pt;height:20.1pt;z-index:251667968">
            <v:textbox>
              <w:txbxContent>
                <w:p w:rsidR="00C43502" w:rsidRDefault="00C43502">
                  <w:r>
                    <w:t>Test soruları 3’er puandır. 16x3=48 puan.</w:t>
                  </w:r>
                </w:p>
              </w:txbxContent>
            </v:textbox>
          </v:shape>
        </w:pict>
      </w:r>
      <w:r>
        <w:rPr>
          <w:rFonts w:ascii="Arial" w:hAnsi="Arial" w:cs="Arial"/>
        </w:rPr>
        <w:t>İsmail DOĞAN</w:t>
      </w:r>
    </w:p>
    <w:sectPr w:rsidR="00C43502" w:rsidRPr="004762E2" w:rsidSect="00C90AF5">
      <w:type w:val="continuous"/>
      <w:pgSz w:w="11906" w:h="16838"/>
      <w:pgMar w:top="568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40B14"/>
    <w:multiLevelType w:val="hybridMultilevel"/>
    <w:tmpl w:val="6D8AA14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8431E6F"/>
    <w:multiLevelType w:val="hybridMultilevel"/>
    <w:tmpl w:val="724079D6"/>
    <w:lvl w:ilvl="0" w:tplc="AC34D020">
      <w:start w:val="15"/>
      <w:numFmt w:val="decimal"/>
      <w:lvlText w:val="%1."/>
      <w:lvlJc w:val="left"/>
      <w:pPr>
        <w:tabs>
          <w:tab w:val="num" w:pos="2351"/>
        </w:tabs>
        <w:ind w:left="2351" w:hanging="598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143F28"/>
    <w:multiLevelType w:val="hybridMultilevel"/>
    <w:tmpl w:val="6A743C48"/>
    <w:lvl w:ilvl="0" w:tplc="041F0019">
      <w:start w:val="1"/>
      <w:numFmt w:val="lowerLetter"/>
      <w:lvlText w:val="%1."/>
      <w:lvlJc w:val="left"/>
      <w:pPr>
        <w:tabs>
          <w:tab w:val="num" w:pos="1213"/>
        </w:tabs>
        <w:ind w:left="1213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>
    <w:nsid w:val="320F1539"/>
    <w:multiLevelType w:val="hybridMultilevel"/>
    <w:tmpl w:val="C6A65B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A685659"/>
    <w:multiLevelType w:val="hybridMultilevel"/>
    <w:tmpl w:val="ECE6D712"/>
    <w:lvl w:ilvl="0" w:tplc="4CC0D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AE2259E"/>
    <w:multiLevelType w:val="hybridMultilevel"/>
    <w:tmpl w:val="5B5400A8"/>
    <w:lvl w:ilvl="0" w:tplc="BAD062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5D0EFA"/>
    <w:multiLevelType w:val="hybridMultilevel"/>
    <w:tmpl w:val="A140B2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E154838"/>
    <w:multiLevelType w:val="hybridMultilevel"/>
    <w:tmpl w:val="75A4B4D4"/>
    <w:lvl w:ilvl="0" w:tplc="0D0AAD58">
      <w:start w:val="1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E6A"/>
    <w:rsid w:val="00037002"/>
    <w:rsid w:val="000561D5"/>
    <w:rsid w:val="00056A01"/>
    <w:rsid w:val="000646F1"/>
    <w:rsid w:val="000A4451"/>
    <w:rsid w:val="000B7025"/>
    <w:rsid w:val="000C1834"/>
    <w:rsid w:val="000E3EFF"/>
    <w:rsid w:val="000E5D82"/>
    <w:rsid w:val="000F65CB"/>
    <w:rsid w:val="001229E3"/>
    <w:rsid w:val="001231E5"/>
    <w:rsid w:val="001528D6"/>
    <w:rsid w:val="00155D45"/>
    <w:rsid w:val="001641A0"/>
    <w:rsid w:val="001A33D0"/>
    <w:rsid w:val="001C7AF4"/>
    <w:rsid w:val="0022359A"/>
    <w:rsid w:val="002646FF"/>
    <w:rsid w:val="002D50BD"/>
    <w:rsid w:val="002F5C6D"/>
    <w:rsid w:val="003158CB"/>
    <w:rsid w:val="00324AB5"/>
    <w:rsid w:val="003C4E8A"/>
    <w:rsid w:val="003F0299"/>
    <w:rsid w:val="00403D1D"/>
    <w:rsid w:val="004762E2"/>
    <w:rsid w:val="004B3A95"/>
    <w:rsid w:val="00561522"/>
    <w:rsid w:val="00581B93"/>
    <w:rsid w:val="00581BD4"/>
    <w:rsid w:val="00594289"/>
    <w:rsid w:val="005953BD"/>
    <w:rsid w:val="00634E6A"/>
    <w:rsid w:val="006A1319"/>
    <w:rsid w:val="006A1CAD"/>
    <w:rsid w:val="006D7B04"/>
    <w:rsid w:val="0076224C"/>
    <w:rsid w:val="007D119A"/>
    <w:rsid w:val="007F64EA"/>
    <w:rsid w:val="0080011A"/>
    <w:rsid w:val="00847C0D"/>
    <w:rsid w:val="008E6FF2"/>
    <w:rsid w:val="008F35EE"/>
    <w:rsid w:val="00901145"/>
    <w:rsid w:val="00996BE3"/>
    <w:rsid w:val="009C0B4B"/>
    <w:rsid w:val="009E30A0"/>
    <w:rsid w:val="00A67687"/>
    <w:rsid w:val="00AF6728"/>
    <w:rsid w:val="00B92FC7"/>
    <w:rsid w:val="00BD6C3E"/>
    <w:rsid w:val="00C43502"/>
    <w:rsid w:val="00C60745"/>
    <w:rsid w:val="00C90AF5"/>
    <w:rsid w:val="00CD21FA"/>
    <w:rsid w:val="00CE6819"/>
    <w:rsid w:val="00D0014D"/>
    <w:rsid w:val="00D140EB"/>
    <w:rsid w:val="00DC1BF4"/>
    <w:rsid w:val="00E70C45"/>
    <w:rsid w:val="00EE27AF"/>
    <w:rsid w:val="00FB1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E6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34E6A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34E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4E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C0B4B"/>
    <w:pPr>
      <w:ind w:left="720"/>
    </w:pPr>
  </w:style>
  <w:style w:type="character" w:styleId="Hyperlink">
    <w:name w:val="Hyperlink"/>
    <w:basedOn w:val="DefaultParagraphFont"/>
    <w:uiPriority w:val="99"/>
    <w:rsid w:val="000B70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2</Pages>
  <Words>744</Words>
  <Characters>4245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35</cp:revision>
  <dcterms:created xsi:type="dcterms:W3CDTF">2010-10-29T21:31:00Z</dcterms:created>
  <dcterms:modified xsi:type="dcterms:W3CDTF">2013-09-06T14:44:00Z</dcterms:modified>
</cp:coreProperties>
</file>