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45" w:rsidRDefault="00543D45" w:rsidP="00B37683">
      <w:r>
        <w:t>Adı Soyadı:……………………………………..</w:t>
      </w:r>
      <w:r>
        <w:tab/>
      </w:r>
      <w:r>
        <w:tab/>
      </w:r>
      <w:r>
        <w:tab/>
        <w:t xml:space="preserve">                    Sınıf/No:……../……….</w:t>
      </w:r>
    </w:p>
    <w:p w:rsidR="00543D45" w:rsidRDefault="00543D45" w:rsidP="00511F73">
      <w:r w:rsidRPr="00B37683">
        <w:rPr>
          <w:b/>
          <w:bCs/>
        </w:rPr>
        <w:t xml:space="preserve">1. </w:t>
      </w:r>
      <w:r>
        <w:rPr>
          <w:b/>
          <w:bCs/>
        </w:rPr>
        <w:t xml:space="preserve"> </w:t>
      </w:r>
      <w:r>
        <w:t xml:space="preserve">Aşağıdaki sayıların </w:t>
      </w:r>
      <w:r w:rsidRPr="00B37683">
        <w:rPr>
          <w:b/>
          <w:bCs/>
        </w:rPr>
        <w:t>birler</w:t>
      </w:r>
      <w:r>
        <w:t xml:space="preserve"> ve </w:t>
      </w:r>
      <w:r w:rsidRPr="00B37683">
        <w:rPr>
          <w:b/>
          <w:bCs/>
        </w:rPr>
        <w:t>yüzler</w:t>
      </w:r>
      <w:r>
        <w:t xml:space="preserve"> basamağındaki rakamların yerlerini değiştiriniz. Yeni sayıları boş kutucuklara yazınız.</w:t>
      </w:r>
      <w:r w:rsidRPr="00511F73">
        <w:t xml:space="preserve">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43D45" w:rsidRDefault="00543D45" w:rsidP="00B37683"/>
    <w:p w:rsidR="00543D45" w:rsidRDefault="00543D45" w:rsidP="00B37683"/>
    <w:p w:rsidR="00543D45" w:rsidRPr="00B37683" w:rsidRDefault="00543D45" w:rsidP="00B37683">
      <w:pPr>
        <w:rPr>
          <w:b/>
          <w:bCs/>
        </w:rPr>
      </w:pPr>
      <w:r>
        <w:rPr>
          <w:noProof/>
        </w:rPr>
        <w:pict>
          <v:rect id="_x0000_s1026" style="position:absolute;margin-left:459.95pt;margin-top:26.75pt;width:60.75pt;height:15.75pt;z-index:251622912"/>
        </w:pict>
      </w:r>
      <w:r>
        <w:rPr>
          <w:noProof/>
        </w:rPr>
        <w:pict>
          <v:rect id="_x0000_s1027" style="position:absolute;margin-left:459.95pt;margin-top:-.25pt;width:60.75pt;height:15.75pt;z-index:251621888"/>
        </w:pict>
      </w:r>
      <w:r>
        <w:rPr>
          <w:noProof/>
        </w:rPr>
        <w:pict>
          <v:rect id="_x0000_s1028" style="position:absolute;margin-left:355.7pt;margin-top:26.75pt;width:60.75pt;height:15.75pt;z-index:251620864"/>
        </w:pict>
      </w:r>
      <w:r>
        <w:rPr>
          <w:noProof/>
        </w:rPr>
        <w:pict>
          <v:rect id="_x0000_s1029" style="position:absolute;margin-left:355.7pt;margin-top:-.25pt;width:60.75pt;height:15.75pt;z-index:251619840"/>
        </w:pict>
      </w:r>
      <w:r>
        <w:rPr>
          <w:noProof/>
        </w:rPr>
        <w:pict>
          <v:rect id="_x0000_s1030" style="position:absolute;margin-left:254.45pt;margin-top:26.75pt;width:60.75pt;height:15.75pt;z-index:251618816"/>
        </w:pict>
      </w:r>
      <w:r>
        <w:rPr>
          <w:noProof/>
        </w:rPr>
        <w:pict>
          <v:rect id="_x0000_s1031" style="position:absolute;margin-left:254.45pt;margin-top:-.25pt;width:60.75pt;height:15.75pt;z-index:251617792"/>
        </w:pict>
      </w:r>
      <w:r>
        <w:rPr>
          <w:noProof/>
        </w:rPr>
        <w:pict>
          <v:rect id="_x0000_s1032" style="position:absolute;margin-left:141.2pt;margin-top:26.75pt;width:60.75pt;height:15.75pt;z-index:251616768"/>
        </w:pict>
      </w:r>
      <w:r>
        <w:rPr>
          <w:noProof/>
        </w:rPr>
        <w:pict>
          <v:rect id="_x0000_s1033" style="position:absolute;margin-left:141.2pt;margin-top:-.25pt;width:60.75pt;height:15.75pt;z-index:251615744"/>
        </w:pict>
      </w:r>
      <w:r>
        <w:rPr>
          <w:noProof/>
        </w:rPr>
        <w:pict>
          <v:rect id="_x0000_s1034" style="position:absolute;margin-left:37.7pt;margin-top:26.75pt;width:60.75pt;height:15.75pt;z-index:251614720"/>
        </w:pict>
      </w:r>
      <w:r>
        <w:rPr>
          <w:noProof/>
        </w:rPr>
        <w:pict>
          <v:rect id="_x0000_s1035" style="position:absolute;margin-left:37.7pt;margin-top:-.25pt;width:60.75pt;height:15.75pt;z-index:251613696"/>
        </w:pict>
      </w:r>
      <w:r w:rsidRPr="00B37683">
        <w:rPr>
          <w:b/>
          <w:bCs/>
        </w:rPr>
        <w:t>72 062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  <w:t>5268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  <w:t>259 410</w:t>
      </w:r>
      <w:r w:rsidRPr="00B37683">
        <w:rPr>
          <w:b/>
          <w:bCs/>
        </w:rPr>
        <w:tab/>
      </w:r>
      <w:r w:rsidRPr="00B37683">
        <w:rPr>
          <w:b/>
          <w:bCs/>
        </w:rPr>
        <w:tab/>
        <w:t>20 587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  <w:t>74 582</w:t>
      </w:r>
    </w:p>
    <w:p w:rsidR="00543D45" w:rsidRPr="00B37683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  <w:r w:rsidRPr="00B37683">
        <w:rPr>
          <w:b/>
          <w:bCs/>
        </w:rPr>
        <w:t>6754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  <w:t>25 890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  <w:t>39 258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  <w:t>15 289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  <w:t>1589</w:t>
      </w:r>
      <w:r>
        <w:rPr>
          <w:b/>
          <w:bCs/>
        </w:rPr>
        <w:tab/>
      </w:r>
      <w:r>
        <w:rPr>
          <w:b/>
          <w:bCs/>
        </w:rPr>
        <w:tab/>
      </w:r>
    </w:p>
    <w:p w:rsidR="00543D45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</w:p>
    <w:p w:rsidR="00543D45" w:rsidRDefault="00543D45" w:rsidP="00B37683">
      <w:r>
        <w:rPr>
          <w:b/>
          <w:bCs/>
        </w:rPr>
        <w:t>2</w:t>
      </w:r>
      <w:r w:rsidRPr="00B37683">
        <w:rPr>
          <w:b/>
          <w:bCs/>
        </w:rPr>
        <w:t xml:space="preserve">. </w:t>
      </w:r>
      <w:r>
        <w:rPr>
          <w:b/>
          <w:bCs/>
        </w:rPr>
        <w:t xml:space="preserve"> </w:t>
      </w:r>
      <w:r>
        <w:t xml:space="preserve">Aşağıdaki sayıların </w:t>
      </w:r>
      <w:r w:rsidRPr="00B37683">
        <w:rPr>
          <w:b/>
          <w:bCs/>
        </w:rPr>
        <w:t>birler</w:t>
      </w:r>
      <w:r>
        <w:t xml:space="preserve"> ve </w:t>
      </w:r>
      <w:r w:rsidRPr="00B37683">
        <w:rPr>
          <w:b/>
          <w:bCs/>
        </w:rPr>
        <w:t>onlar</w:t>
      </w:r>
      <w:r>
        <w:t xml:space="preserve"> basamağındaki rakamların yerlerini değiştiriniz. Yeni sayıları boş kutucuklara yazınız.</w:t>
      </w:r>
    </w:p>
    <w:p w:rsidR="00543D45" w:rsidRDefault="00543D45" w:rsidP="00B37683"/>
    <w:p w:rsidR="00543D45" w:rsidRPr="00B37683" w:rsidRDefault="00543D45" w:rsidP="00B37683">
      <w:pPr>
        <w:rPr>
          <w:b/>
          <w:bCs/>
        </w:rPr>
      </w:pPr>
      <w:r>
        <w:rPr>
          <w:noProof/>
        </w:rPr>
        <w:pict>
          <v:rect id="_x0000_s1036" style="position:absolute;margin-left:459.95pt;margin-top:26.75pt;width:60.75pt;height:15.75pt;z-index:251633152"/>
        </w:pict>
      </w:r>
      <w:r>
        <w:rPr>
          <w:noProof/>
        </w:rPr>
        <w:pict>
          <v:rect id="_x0000_s1037" style="position:absolute;margin-left:459.95pt;margin-top:-.25pt;width:60.75pt;height:15.75pt;z-index:251632128"/>
        </w:pict>
      </w:r>
      <w:r>
        <w:rPr>
          <w:noProof/>
        </w:rPr>
        <w:pict>
          <v:rect id="_x0000_s1038" style="position:absolute;margin-left:355.7pt;margin-top:26.75pt;width:60.75pt;height:15.75pt;z-index:251631104"/>
        </w:pict>
      </w:r>
      <w:r>
        <w:rPr>
          <w:noProof/>
        </w:rPr>
        <w:pict>
          <v:rect id="_x0000_s1039" style="position:absolute;margin-left:355.7pt;margin-top:-.25pt;width:60.75pt;height:15.75pt;z-index:251630080"/>
        </w:pict>
      </w:r>
      <w:r>
        <w:rPr>
          <w:noProof/>
        </w:rPr>
        <w:pict>
          <v:rect id="_x0000_s1040" style="position:absolute;margin-left:254.45pt;margin-top:26.75pt;width:60.75pt;height:15.75pt;z-index:251629056"/>
        </w:pict>
      </w:r>
      <w:r>
        <w:rPr>
          <w:noProof/>
        </w:rPr>
        <w:pict>
          <v:rect id="_x0000_s1041" style="position:absolute;margin-left:254.45pt;margin-top:-.25pt;width:60.75pt;height:15.75pt;z-index:251628032"/>
        </w:pict>
      </w:r>
      <w:r>
        <w:rPr>
          <w:noProof/>
        </w:rPr>
        <w:pict>
          <v:rect id="_x0000_s1042" style="position:absolute;margin-left:141.2pt;margin-top:26.75pt;width:60.75pt;height:15.75pt;z-index:251627008"/>
        </w:pict>
      </w:r>
      <w:r>
        <w:rPr>
          <w:noProof/>
        </w:rPr>
        <w:pict>
          <v:rect id="_x0000_s1043" style="position:absolute;margin-left:141.2pt;margin-top:-.25pt;width:60.75pt;height:15.75pt;z-index:251625984"/>
        </w:pict>
      </w:r>
      <w:r>
        <w:rPr>
          <w:noProof/>
        </w:rPr>
        <w:pict>
          <v:rect id="_x0000_s1044" style="position:absolute;margin-left:37.7pt;margin-top:26.75pt;width:60.75pt;height:15.75pt;z-index:251624960"/>
        </w:pict>
      </w:r>
      <w:r>
        <w:rPr>
          <w:noProof/>
        </w:rPr>
        <w:pict>
          <v:rect id="_x0000_s1045" style="position:absolute;margin-left:37.7pt;margin-top:-.25pt;width:60.75pt;height:15.75pt;z-index:251623936"/>
        </w:pict>
      </w:r>
      <w:r>
        <w:rPr>
          <w:b/>
          <w:bCs/>
        </w:rPr>
        <w:t>15 263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14 598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324 589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10 008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36 584</w:t>
      </w:r>
    </w:p>
    <w:p w:rsidR="00543D45" w:rsidRPr="00B37683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  <w:r>
        <w:rPr>
          <w:b/>
          <w:bCs/>
        </w:rPr>
        <w:t>1103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11 025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10 258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58 970</w:t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 w:rsidRPr="00B37683">
        <w:rPr>
          <w:b/>
          <w:bCs/>
        </w:rPr>
        <w:tab/>
      </w:r>
      <w:r>
        <w:rPr>
          <w:b/>
          <w:bCs/>
        </w:rPr>
        <w:t>9860</w:t>
      </w:r>
      <w:r>
        <w:rPr>
          <w:b/>
          <w:bCs/>
        </w:rPr>
        <w:tab/>
      </w:r>
      <w:r>
        <w:rPr>
          <w:b/>
          <w:bCs/>
        </w:rPr>
        <w:tab/>
      </w:r>
    </w:p>
    <w:p w:rsidR="00543D45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</w:p>
    <w:p w:rsidR="00543D45" w:rsidRDefault="00543D45" w:rsidP="00992329">
      <w:r>
        <w:rPr>
          <w:b/>
          <w:bCs/>
        </w:rPr>
        <w:t>3</w:t>
      </w:r>
      <w:r w:rsidRPr="00B37683">
        <w:rPr>
          <w:b/>
          <w:bCs/>
        </w:rPr>
        <w:t xml:space="preserve">. </w:t>
      </w:r>
      <w:r>
        <w:rPr>
          <w:b/>
          <w:bCs/>
        </w:rPr>
        <w:t xml:space="preserve"> </w:t>
      </w:r>
      <w:r>
        <w:t xml:space="preserve">Aşağıdaki sayıların </w:t>
      </w:r>
      <w:r w:rsidRPr="00B37683">
        <w:rPr>
          <w:b/>
          <w:bCs/>
        </w:rPr>
        <w:t>birler</w:t>
      </w:r>
      <w:r>
        <w:t xml:space="preserve"> ve </w:t>
      </w:r>
      <w:r>
        <w:rPr>
          <w:b/>
          <w:bCs/>
        </w:rPr>
        <w:t>binler</w:t>
      </w:r>
      <w:r>
        <w:t xml:space="preserve"> bölüğündeki rakamların yerlerini değiştiriniz. Yeni sayıları boş kutucuklara yazınız.</w:t>
      </w:r>
    </w:p>
    <w:p w:rsidR="00543D45" w:rsidRDefault="00543D45" w:rsidP="00992329">
      <w:r>
        <w:rPr>
          <w:noProof/>
        </w:rPr>
        <w:pict>
          <v:rect id="_x0000_s1046" style="position:absolute;margin-left:450.95pt;margin-top:11.15pt;width:69.75pt;height:15.75pt;z-index:251640320"/>
        </w:pict>
      </w:r>
      <w:r>
        <w:rPr>
          <w:noProof/>
        </w:rPr>
        <w:pict>
          <v:rect id="_x0000_s1047" style="position:absolute;margin-left:327.2pt;margin-top:38pt;width:69.75pt;height:15.75pt;z-index:251639296"/>
        </w:pict>
      </w:r>
      <w:r>
        <w:rPr>
          <w:noProof/>
        </w:rPr>
        <w:pict>
          <v:rect id="_x0000_s1048" style="position:absolute;margin-left:327.2pt;margin-top:11.15pt;width:69.75pt;height:15.75pt;z-index:251638272"/>
        </w:pict>
      </w:r>
      <w:r>
        <w:rPr>
          <w:noProof/>
        </w:rPr>
        <w:pict>
          <v:rect id="_x0000_s1049" style="position:absolute;margin-left:184.7pt;margin-top:11.15pt;width:69.75pt;height:15.75pt;z-index:251637248"/>
        </w:pict>
      </w:r>
      <w:r>
        <w:rPr>
          <w:noProof/>
        </w:rPr>
        <w:pict>
          <v:rect id="_x0000_s1050" style="position:absolute;margin-left:184.7pt;margin-top:38pt;width:69.75pt;height:15.75pt;z-index:251636224"/>
        </w:pict>
      </w:r>
      <w:r>
        <w:rPr>
          <w:noProof/>
        </w:rPr>
        <w:pict>
          <v:rect id="_x0000_s1051" style="position:absolute;margin-left:49.7pt;margin-top:38pt;width:69.75pt;height:15.75pt;z-index:251635200"/>
        </w:pict>
      </w:r>
      <w:r>
        <w:rPr>
          <w:noProof/>
        </w:rPr>
        <w:pict>
          <v:rect id="_x0000_s1052" style="position:absolute;margin-left:49.7pt;margin-top:11.15pt;width:69.75pt;height:15.75pt;z-index:251634176"/>
        </w:pict>
      </w:r>
    </w:p>
    <w:p w:rsidR="00543D45" w:rsidRPr="00992329" w:rsidRDefault="00543D45" w:rsidP="00992329">
      <w:pPr>
        <w:rPr>
          <w:b/>
          <w:bCs/>
        </w:rPr>
      </w:pPr>
      <w:r w:rsidRPr="00992329">
        <w:rPr>
          <w:b/>
          <w:bCs/>
        </w:rPr>
        <w:t>125 689</w:t>
      </w:r>
      <w:r w:rsidRPr="00992329">
        <w:rPr>
          <w:b/>
          <w:bCs/>
        </w:rPr>
        <w:tab/>
      </w:r>
      <w:r w:rsidRPr="00992329">
        <w:rPr>
          <w:b/>
          <w:bCs/>
        </w:rPr>
        <w:tab/>
      </w:r>
      <w:r w:rsidRPr="00992329">
        <w:rPr>
          <w:b/>
          <w:bCs/>
        </w:rPr>
        <w:tab/>
        <w:t>201 587</w:t>
      </w:r>
      <w:r w:rsidRPr="00992329">
        <w:rPr>
          <w:b/>
          <w:bCs/>
        </w:rPr>
        <w:tab/>
      </w:r>
      <w:r w:rsidRPr="00992329">
        <w:rPr>
          <w:b/>
          <w:bCs/>
        </w:rPr>
        <w:tab/>
      </w:r>
      <w:r w:rsidRPr="00992329">
        <w:rPr>
          <w:b/>
          <w:bCs/>
        </w:rPr>
        <w:tab/>
      </w:r>
      <w:r>
        <w:rPr>
          <w:b/>
          <w:bCs/>
        </w:rPr>
        <w:t>630 587</w:t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 w:rsidRPr="00992329">
        <w:rPr>
          <w:b/>
          <w:bCs/>
        </w:rPr>
        <w:t xml:space="preserve">892 624 </w:t>
      </w:r>
    </w:p>
    <w:p w:rsidR="00543D45" w:rsidRDefault="00543D45" w:rsidP="00992329">
      <w:pPr>
        <w:rPr>
          <w:b/>
          <w:bCs/>
        </w:rPr>
      </w:pPr>
      <w:r>
        <w:rPr>
          <w:noProof/>
        </w:rPr>
        <w:pict>
          <v:rect id="_x0000_s1053" style="position:absolute;margin-left:450.95pt;margin-top:10.4pt;width:69.75pt;height:15.75pt;z-index:251641344"/>
        </w:pict>
      </w:r>
    </w:p>
    <w:p w:rsidR="00543D45" w:rsidRDefault="00543D45" w:rsidP="00992329">
      <w:pPr>
        <w:rPr>
          <w:b/>
          <w:bCs/>
        </w:rPr>
      </w:pPr>
      <w:r>
        <w:rPr>
          <w:b/>
          <w:bCs/>
        </w:rPr>
        <w:t>100 255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882 990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204 258</w:t>
      </w:r>
      <w:r>
        <w:rPr>
          <w:b/>
          <w:bCs/>
        </w:rPr>
        <w:tab/>
      </w:r>
      <w:r>
        <w:rPr>
          <w:b/>
          <w:bCs/>
        </w:rPr>
        <w:tab/>
        <w:t xml:space="preserve">     951 158</w:t>
      </w:r>
    </w:p>
    <w:p w:rsidR="00543D45" w:rsidRDefault="00543D45" w:rsidP="00B37683">
      <w:pPr>
        <w:rPr>
          <w:b/>
          <w:bCs/>
        </w:rPr>
      </w:pPr>
      <w:r w:rsidRPr="00B37683">
        <w:rPr>
          <w:b/>
          <w:bCs/>
        </w:rPr>
        <w:tab/>
      </w:r>
    </w:p>
    <w:p w:rsidR="00543D45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  <w:r>
        <w:rPr>
          <w:b/>
          <w:bCs/>
        </w:rPr>
        <w:t>4. Tabelalardaki rakamları kullanarak istenen doğal sayıları yazalım.</w:t>
      </w: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.95pt;margin-top:41.95pt;width:35.25pt;height:28.5pt;z-index:251644416">
            <v:textbox>
              <w:txbxContent>
                <w:p w:rsidR="00543D45" w:rsidRPr="009F0498" w:rsidRDefault="00543D45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6.95pt;margin-top:8.95pt;width:35.25pt;height:28.5pt;z-index:251643392">
            <v:textbox>
              <w:txbxContent>
                <w:p w:rsidR="00543D45" w:rsidRPr="009F0498" w:rsidRDefault="00543D45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9F0498">
                    <w:rPr>
                      <w:b/>
                      <w:bCs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97.45pt;margin-top:49.9pt;width:129.75pt;height:0;z-index:251649536" o:connectortype="straight">
            <v:stroke endarrow="block"/>
          </v:shape>
        </w:pict>
      </w:r>
      <w:r>
        <w:rPr>
          <w:noProof/>
        </w:rPr>
        <w:pict>
          <v:shape id="_x0000_s1057" type="#_x0000_t32" style="position:absolute;margin-left:197.45pt;margin-top:36.4pt;width:129.75pt;height:0;z-index:25164851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197.45pt;margin-top:23.65pt;width:129.75pt;height:0;z-index:251647488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197.45pt;margin-top:8.65pt;width:129.75pt;height:0;z-index:251646464" o:connectortype="straight">
            <v:stroke endarrow="block"/>
          </v:shape>
        </w:pict>
      </w:r>
      <w:r>
        <w:rPr>
          <w:noProof/>
        </w:rPr>
        <w:pict>
          <v:shape id="_x0000_s1060" type="#_x0000_t202" style="position:absolute;margin-left:6.95pt;margin-top:95.65pt;width:35.25pt;height:28.5pt;z-index:251645440">
            <v:textbox>
              <w:txbxContent>
                <w:p w:rsidR="00543D45" w:rsidRPr="009F0498" w:rsidRDefault="00543D45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6.95pt;margin-top:62.65pt;width:35.25pt;height:28.5pt;z-index:251642368">
            <v:textbox>
              <w:txbxContent>
                <w:p w:rsidR="00543D45" w:rsidRPr="009F0498" w:rsidRDefault="00543D45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  <w:r>
        <w:rPr>
          <w:b/>
          <w:bCs/>
        </w:rPr>
        <w:tab/>
      </w:r>
      <w:r>
        <w:rPr>
          <w:b/>
          <w:bCs/>
        </w:rPr>
        <w:tab/>
        <w:t>En büyük çift doğal sayı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En küçük çift doğal sayı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En büyük tek doğal sayı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En küçük tek doğal sayı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 id="_x0000_s1062" type="#_x0000_t32" style="position:absolute;margin-left:296.45pt;margin-top:49.45pt;width:30.75pt;height:0;z-index:251653632" o:connectortype="straight">
            <v:stroke endarrow="block"/>
          </v:shape>
        </w:pict>
      </w:r>
      <w:r>
        <w:rPr>
          <w:noProof/>
        </w:rPr>
        <w:pict>
          <v:shape id="_x0000_s1063" type="#_x0000_t32" style="position:absolute;margin-left:296.45pt;margin-top:35.95pt;width:30.75pt;height:0;z-index:251652608" o:connectortype="straight">
            <v:stroke endarrow="block"/>
          </v:shape>
        </w:pict>
      </w:r>
      <w:r>
        <w:rPr>
          <w:noProof/>
        </w:rPr>
        <w:pict>
          <v:shape id="_x0000_s1064" type="#_x0000_t32" style="position:absolute;margin-left:296.45pt;margin-top:21.7pt;width:30.75pt;height:0;z-index:251651584" o:connectortype="straight">
            <v:stroke endarrow="block"/>
          </v:shape>
        </w:pict>
      </w:r>
      <w:r>
        <w:rPr>
          <w:noProof/>
        </w:rPr>
        <w:pict>
          <v:shape id="_x0000_s1065" type="#_x0000_t32" style="position:absolute;margin-left:296.45pt;margin-top:7.45pt;width:30.75pt;height:0;z-index:251650560" o:connectortype="straight">
            <v:stroke endarrow="block"/>
          </v:shape>
        </w:pict>
      </w:r>
      <w:r>
        <w:rPr>
          <w:b/>
          <w:bCs/>
        </w:rPr>
        <w:tab/>
      </w:r>
      <w:r>
        <w:rPr>
          <w:b/>
          <w:bCs/>
        </w:rPr>
        <w:tab/>
        <w:t>Yüzler basamağı 7 olan en küçük doğal sayı</w:t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Birler basamağı 2 olan en büyük doğal sayı</w:t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Onlar basamağı 8 olan en küçük doğal sayı</w:t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Binler basamağı 5 olan en büyük doğal sayı</w:t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 id="_x0000_s1066" type="#_x0000_t32" style="position:absolute;margin-left:254.45pt;margin-top:10pt;width:72.75pt;height:.05pt;z-index:251654656" o:connectortype="straight">
            <v:stroke endarrow="block"/>
          </v:shape>
        </w:pict>
      </w:r>
      <w:r>
        <w:rPr>
          <w:b/>
          <w:bCs/>
        </w:rPr>
        <w:tab/>
      </w:r>
      <w:r>
        <w:rPr>
          <w:b/>
          <w:bCs/>
        </w:rPr>
        <w:tab/>
        <w:t>Binler bölüğü 8 olan en küçük sayı</w:t>
      </w:r>
      <w:r>
        <w:rPr>
          <w:b/>
          <w:bCs/>
        </w:rPr>
        <w:tab/>
      </w:r>
      <w:r>
        <w:rPr>
          <w:b/>
          <w:bCs/>
        </w:rPr>
        <w:tab/>
        <w:t xml:space="preserve">    …………</w:t>
      </w:r>
    </w:p>
    <w:p w:rsidR="00543D45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  <w:r>
        <w:rPr>
          <w:b/>
          <w:bCs/>
        </w:rPr>
        <w:t>5. Aşağıdaki sayıların birler bölüğündeki rakamların sayı değerleri toplamı kaçtır?</w:t>
      </w: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 id="_x0000_s1067" type="#_x0000_t202" style="position:absolute;margin-left:450.95pt;margin-top:85.3pt;width:36.75pt;height:28.5pt;z-index:251679232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450.95pt;margin-top:44.8pt;width:36.75pt;height:28.5pt;z-index:251678208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450.95pt;margin-top:5.75pt;width:36.75pt;height:28.5pt;z-index:251674112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340.7pt;margin-top:44.8pt;width:65.25pt;height:28.5pt;z-index:251676160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12 587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340.7pt;margin-top:5.75pt;width:65.25pt;height:28.5pt;z-index:251675136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8520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263.45pt;margin-top:85.3pt;width:36.75pt;height:28.5pt;z-index:251671040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263.45pt;margin-top:44.8pt;width:36.75pt;height:28.5pt;z-index:251670016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263.45pt;margin-top:5.75pt;width:36.75pt;height:28.5pt;z-index:251667968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64.45pt;margin-top:85.3pt;width:65.25pt;height:28.5pt;z-index:251666944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34 872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64.45pt;margin-top:44.8pt;width:65.25pt;height:28.5pt;z-index:251665920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2569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164.45pt;margin-top:5.75pt;width:65.25pt;height:28.5pt;z-index:251664896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15 357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margin-left:98.45pt;margin-top:5.75pt;width:36.75pt;height:28.5pt;z-index:251656704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79" type="#_x0000_t202" style="position:absolute;margin-left:2.45pt;margin-top:5.75pt;width:65.25pt;height:28.5pt;z-index:251655680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8523</w:t>
                  </w:r>
                </w:p>
              </w:txbxContent>
            </v:textbox>
          </v:shape>
        </w:pict>
      </w: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 id="_x0000_s1080" type="#_x0000_t32" style="position:absolute;margin-left:425.45pt;margin-top:86.5pt;width:18pt;height:0;z-index:251682304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margin-left:416.45pt;margin-top:46pt;width:18pt;height:0;z-index:251681280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margin-left:416.45pt;margin-top:5.5pt;width:18pt;height:0;z-index:251680256" o:connectortype="straight">
            <v:stroke endarrow="block"/>
          </v:shape>
        </w:pict>
      </w:r>
      <w:r>
        <w:rPr>
          <w:noProof/>
        </w:rPr>
        <w:pict>
          <v:shape id="_x0000_s1083" type="#_x0000_t202" style="position:absolute;margin-left:340.7pt;margin-top:71.5pt;width:75.75pt;height:28.5pt;z-index:251677184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123 581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32" style="position:absolute;margin-left:236.45pt;margin-top:86.5pt;width:18pt;height:0;z-index:251673088" o:connectortype="straight">
            <v:stroke endarrow="block"/>
          </v:shape>
        </w:pict>
      </w:r>
      <w:r>
        <w:rPr>
          <w:noProof/>
        </w:rPr>
        <w:pict>
          <v:shape id="_x0000_s1085" type="#_x0000_t32" style="position:absolute;margin-left:236.45pt;margin-top:46pt;width:18pt;height:0;z-index:251672064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236.45pt;margin-top:5.5pt;width:18pt;height:0;z-index:251668992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73.7pt;margin-top:86.5pt;width:18pt;height:0;z-index:251663872" o:connectortype="straight">
            <v:stroke endarrow="block"/>
          </v:shape>
        </w:pict>
      </w:r>
      <w:r>
        <w:rPr>
          <w:noProof/>
        </w:rPr>
        <w:pict>
          <v:shape id="_x0000_s1088" type="#_x0000_t202" style="position:absolute;margin-left:98.45pt;margin-top:71.5pt;width:36.75pt;height:28.5pt;z-index:251662848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2.45pt;margin-top:71.5pt;width:65.25pt;height:28.5pt;z-index:251661824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50 251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98.45pt;margin-top:31pt;width:36.75pt;height:28.5pt;z-index:251658752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</w:rPr>
        <w:pict>
          <v:shape id="_x0000_s1091" type="#_x0000_t32" style="position:absolute;margin-left:73.7pt;margin-top:46pt;width:18pt;height:0;z-index:251660800" o:connectortype="straight">
            <v:stroke endarrow="block"/>
          </v:shape>
        </w:pict>
      </w:r>
      <w:r>
        <w:rPr>
          <w:noProof/>
        </w:rPr>
        <w:pict>
          <v:shape id="_x0000_s1092" type="#_x0000_t32" style="position:absolute;margin-left:73.7pt;margin-top:5.5pt;width:18pt;height:0;z-index:251659776" o:connectortype="straight">
            <v:stroke endarrow="block"/>
          </v:shape>
        </w:pict>
      </w:r>
      <w:r>
        <w:rPr>
          <w:noProof/>
        </w:rPr>
        <w:pict>
          <v:shape id="_x0000_s1093" type="#_x0000_t202" style="position:absolute;margin-left:2.45pt;margin-top:31pt;width:65.25pt;height:28.5pt;z-index:251657728">
            <v:textbox>
              <w:txbxContent>
                <w:p w:rsidR="00543D45" w:rsidRPr="009F0498" w:rsidRDefault="00543D45" w:rsidP="001F62E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12 368</w:t>
                  </w:r>
                </w:p>
              </w:txbxContent>
            </v:textbox>
          </v:shape>
        </w:pic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3D45" w:rsidRDefault="00543D45" w:rsidP="00B37683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 id="_x0000_s1094" type="#_x0000_t202" style="position:absolute;margin-left:328.7pt;margin-top:-.2pt;width:171.75pt;height:90pt;z-index:251692544">
            <v:textbox>
              <w:txbxContent>
                <w:p w:rsidR="00543D45" w:rsidRPr="00FF07C1" w:rsidRDefault="00543D45" w:rsidP="00FF07C1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7. </w:t>
                  </w:r>
                  <w:r w:rsidRPr="00FF0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“</w:t>
                  </w:r>
                  <w:r w:rsidRPr="00FF07C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Yedi yüz bin on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”</w:t>
                  </w:r>
                  <w:r w:rsidRPr="00FF0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sayısını rakamlarla yazan Aslı, kaç sıfır kullanmalıdır?</w:t>
                  </w:r>
                </w:p>
                <w:p w:rsidR="00543D45" w:rsidRPr="00FF07C1" w:rsidRDefault="00543D45" w:rsidP="00FF07C1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43D45" w:rsidRDefault="00543D45" w:rsidP="00FF07C1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A. </w:t>
                  </w:r>
                  <w:r w:rsidRPr="00FF0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B. </w:t>
                  </w:r>
                  <w:r w:rsidRPr="00FF0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                </w:t>
                  </w:r>
                </w:p>
                <w:p w:rsidR="00543D45" w:rsidRPr="00FF07C1" w:rsidRDefault="00543D45" w:rsidP="00FF07C1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C. </w:t>
                  </w:r>
                  <w:r w:rsidRPr="00FF0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D. </w:t>
                  </w:r>
                  <w:r w:rsidRPr="00FF0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:rsidR="00543D45" w:rsidRPr="00FF07C1" w:rsidRDefault="00543D45" w:rsidP="001F62E6"/>
              </w:txbxContent>
            </v:textbox>
          </v:shape>
        </w:pict>
      </w:r>
      <w:r>
        <w:rPr>
          <w:noProof/>
        </w:rPr>
        <w:pict>
          <v:rect id="_x0000_s1095" style="position:absolute;margin-left:12.2pt;margin-top:-.2pt;width:37.5pt;height:13.5pt;z-index:-251633152"/>
        </w:pict>
      </w:r>
      <w:r>
        <w:rPr>
          <w:b/>
          <w:bCs/>
        </w:rPr>
        <w:t>6.  27 938  sayısı için aşağıdaki bilgilerden hangisi doğrudur?</w:t>
      </w:r>
    </w:p>
    <w:p w:rsidR="00543D45" w:rsidRDefault="00543D45" w:rsidP="00B37683">
      <w:pPr>
        <w:rPr>
          <w:b/>
          <w:bCs/>
        </w:rPr>
      </w:pPr>
    </w:p>
    <w:p w:rsidR="00543D45" w:rsidRPr="00FF07C1" w:rsidRDefault="00543D45" w:rsidP="00B37683">
      <w:r w:rsidRPr="00FF07C1">
        <w:t>…..  Basamak değeri en büyük rakam 9’dur.</w:t>
      </w:r>
    </w:p>
    <w:p w:rsidR="00543D45" w:rsidRPr="00FF07C1" w:rsidRDefault="00543D45" w:rsidP="00B37683">
      <w:r w:rsidRPr="00FF07C1">
        <w:t>…..  Sayı değeri en büyük rakam 9’dur.</w:t>
      </w:r>
    </w:p>
    <w:p w:rsidR="00543D45" w:rsidRPr="00FF07C1" w:rsidRDefault="00543D45" w:rsidP="00B37683">
      <w:r w:rsidRPr="00FF07C1">
        <w:t>…..  Basamak değeri en küçük rakam 2’dir.</w:t>
      </w:r>
    </w:p>
    <w:p w:rsidR="00543D45" w:rsidRDefault="00543D45" w:rsidP="00B37683">
      <w:r w:rsidRPr="00FF07C1">
        <w:t>…..  Sayı değeri en küçük rakamı 8’dir.</w:t>
      </w:r>
    </w:p>
    <w:p w:rsidR="00543D45" w:rsidRDefault="00543D45" w:rsidP="00B37683"/>
    <w:p w:rsidR="00543D45" w:rsidRPr="00FF07C1" w:rsidRDefault="00543D45" w:rsidP="00FF07C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F07C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07C1">
        <w:rPr>
          <w:rFonts w:ascii="Times New Roman" w:hAnsi="Times New Roman" w:cs="Times New Roman"/>
          <w:b/>
          <w:bCs/>
          <w:sz w:val="24"/>
          <w:szCs w:val="24"/>
        </w:rPr>
        <w:t>Aşağıda okunuşu verilen sayıları rakam olarak karşısına yazınız.</w:t>
      </w:r>
    </w:p>
    <w:p w:rsidR="00543D45" w:rsidRPr="00FF07C1" w:rsidRDefault="00543D45" w:rsidP="00FF07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96" type="#_x0000_t202" style="position:absolute;margin-left:361.7pt;margin-top:72.65pt;width:61.5pt;height:17.25pt;z-index:251691520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202" style="position:absolute;margin-left:361.7pt;margin-top:50.9pt;width:61.5pt;height:17.25pt;z-index:251690496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202" style="position:absolute;margin-left:361.7pt;margin-top:29.9pt;width:61.5pt;height:17.25pt;z-index:251689472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202" style="position:absolute;margin-left:361.7pt;margin-top:8.15pt;width:61.5pt;height:17.25pt;z-index:251688448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202" style="position:absolute;margin-left:147.2pt;margin-top:72.65pt;width:61.5pt;height:17.25pt;z-index:251687424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147.2pt;margin-top:50.9pt;width:61.5pt;height:17.25pt;z-index:251686400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  <w:lang w:eastAsia="tr-TR"/>
        </w:rPr>
        <w:pict>
          <v:shape id="_x0000_s1102" type="#_x0000_t202" style="position:absolute;margin-left:147.2pt;margin-top:29.9pt;width:61.5pt;height:17.25pt;z-index:251685376">
            <v:textbox>
              <w:txbxContent>
                <w:p w:rsidR="00543D45" w:rsidRPr="001F62E6" w:rsidRDefault="00543D45" w:rsidP="001F62E6"/>
              </w:txbxContent>
            </v:textbox>
          </v:shape>
        </w:pict>
      </w:r>
      <w:r>
        <w:rPr>
          <w:noProof/>
          <w:lang w:eastAsia="tr-TR"/>
        </w:rPr>
        <w:pict>
          <v:shape id="_x0000_s1103" type="#_x0000_t202" style="position:absolute;margin-left:147.2pt;margin-top:8.15pt;width:61.5pt;height:17.25pt;z-index:251684352">
            <v:textbox>
              <w:txbxContent>
                <w:p w:rsidR="00543D45" w:rsidRPr="001F62E6" w:rsidRDefault="00543D45" w:rsidP="001F62E6"/>
              </w:txbxContent>
            </v:textbox>
          </v:shape>
        </w:pict>
      </w:r>
    </w:p>
    <w:p w:rsidR="00543D45" w:rsidRDefault="00543D45" w:rsidP="00FF07C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Altı yüz altmış bin altı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On beş bin dokuz</w:t>
      </w:r>
    </w:p>
    <w:p w:rsidR="00543D45" w:rsidRPr="00FF07C1" w:rsidRDefault="00543D45" w:rsidP="00FF07C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07C1">
        <w:rPr>
          <w:rFonts w:ascii="Times New Roman" w:hAnsi="Times New Roman" w:cs="Times New Roman"/>
          <w:sz w:val="24"/>
          <w:szCs w:val="24"/>
        </w:rPr>
        <w:t xml:space="preserve">On iki bin üç yüz </w:t>
      </w:r>
      <w:r>
        <w:rPr>
          <w:rFonts w:ascii="Times New Roman" w:hAnsi="Times New Roman" w:cs="Times New Roman"/>
          <w:sz w:val="24"/>
          <w:szCs w:val="24"/>
        </w:rPr>
        <w:t>kırk beş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Bin sekiz yüz on altı</w:t>
      </w:r>
    </w:p>
    <w:p w:rsidR="00543D45" w:rsidRPr="00FF07C1" w:rsidRDefault="00543D45" w:rsidP="00FF07C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07C1">
        <w:rPr>
          <w:rFonts w:ascii="Times New Roman" w:hAnsi="Times New Roman" w:cs="Times New Roman"/>
          <w:sz w:val="24"/>
          <w:szCs w:val="24"/>
        </w:rPr>
        <w:t>Yüz altı bin iki yüz kırk sekiz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Yüz bin on üç</w:t>
      </w:r>
    </w:p>
    <w:p w:rsidR="00543D45" w:rsidRPr="00FF07C1" w:rsidRDefault="00543D45" w:rsidP="00FF07C1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Bin iki yüz seksen dört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Doksan bin dokuz</w:t>
      </w:r>
    </w:p>
    <w:p w:rsidR="00543D45" w:rsidRDefault="00543D45" w:rsidP="00B37683">
      <w:r>
        <w:rPr>
          <w:noProof/>
        </w:rPr>
        <w:pict>
          <v:rect id="_x0000_s1104" style="position:absolute;margin-left:9.2pt;margin-top:12.8pt;width:56.25pt;height:15pt;z-index:-251622912"/>
        </w:pict>
      </w:r>
    </w:p>
    <w:p w:rsidR="00543D45" w:rsidRDefault="00543D45" w:rsidP="00B37683">
      <w:pPr>
        <w:rPr>
          <w:b/>
          <w:bCs/>
        </w:rPr>
      </w:pPr>
      <w:r w:rsidRPr="004B0794">
        <w:rPr>
          <w:b/>
          <w:bCs/>
        </w:rPr>
        <w:t>9.</w:t>
      </w:r>
      <w:r>
        <w:t xml:space="preserve">  7, 6, 5, 0     </w:t>
      </w:r>
      <w:r w:rsidRPr="004B0794">
        <w:rPr>
          <w:b/>
          <w:bCs/>
        </w:rPr>
        <w:t>rakamlarını kullanarak dört basamaklı çift doğal sayı yazılıyor. Bu sayı aşağıdakilerden hangisi olamaz?</w:t>
      </w:r>
    </w:p>
    <w:p w:rsidR="00543D45" w:rsidRDefault="00543D45" w:rsidP="00B37683">
      <w:pPr>
        <w:rPr>
          <w:b/>
          <w:bCs/>
        </w:rPr>
      </w:pPr>
      <w:r>
        <w:rPr>
          <w:noProof/>
        </w:rPr>
        <w:pict>
          <v:shape id="_x0000_s1105" type="#_x0000_t202" style="position:absolute;margin-left:429.95pt;margin-top:9.65pt;width:51pt;height:26.25pt;z-index:251701760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6056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6" type="#_x0000_t202" style="position:absolute;margin-left:372.2pt;margin-top:9.65pt;width:51pt;height:26.25pt;z-index:251700736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6570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314.45pt;margin-top:9.65pt;width:51pt;height:26.25pt;z-index:251699712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6750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254.45pt;margin-top:9.65pt;width:51pt;height:26.25pt;z-index:251698688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7506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202" style="position:absolute;margin-left:193.7pt;margin-top:9.65pt;width:51pt;height:26.25pt;z-index:251697664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5067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202" style="position:absolute;margin-left:132.95pt;margin-top:9.65pt;width:51pt;height:26.25pt;z-index:251696640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5076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71.45pt;margin-top:9.65pt;width:51pt;height:26.25pt;z-index:251695616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4B0794">
                    <w:rPr>
                      <w:b/>
                      <w:bCs/>
                      <w:sz w:val="32"/>
                      <w:szCs w:val="32"/>
                    </w:rPr>
                    <w:t>7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560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2" type="#_x0000_t202" style="position:absolute;margin-left:3.95pt;margin-top:9.65pt;width:51pt;height:26.25pt;z-index:251694592">
            <v:textbox>
              <w:txbxContent>
                <w:p w:rsidR="00543D45" w:rsidRPr="004B0794" w:rsidRDefault="00543D45" w:rsidP="001F62E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4B0794">
                    <w:rPr>
                      <w:b/>
                      <w:bCs/>
                      <w:sz w:val="32"/>
                      <w:szCs w:val="32"/>
                    </w:rPr>
                    <w:t>7650</w:t>
                  </w:r>
                </w:p>
              </w:txbxContent>
            </v:textbox>
          </v:shape>
        </w:pic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3D45" w:rsidRDefault="00543D45" w:rsidP="00B37683">
      <w:pPr>
        <w:rPr>
          <w:b/>
          <w:bCs/>
        </w:rPr>
      </w:pPr>
      <w:r>
        <w:rPr>
          <w:b/>
          <w:bCs/>
        </w:rPr>
        <w:t>10. Aşağıdaki sayıların okunuşlarını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8537"/>
      </w:tblGrid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256354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201586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32547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20360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259001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100257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2589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325781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606060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60258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314782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20065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358952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274100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698501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28520</w:t>
            </w:r>
          </w:p>
        </w:tc>
        <w:tc>
          <w:tcPr>
            <w:tcW w:w="8537" w:type="dxa"/>
          </w:tcPr>
          <w:p w:rsidR="00543D45" w:rsidRPr="005223D8" w:rsidRDefault="00543D45" w:rsidP="00B3768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543D45" w:rsidRDefault="00543D45" w:rsidP="00E35E24">
      <w:pPr>
        <w:rPr>
          <w:b/>
          <w:bCs/>
        </w:rPr>
      </w:pPr>
    </w:p>
    <w:p w:rsidR="00543D45" w:rsidRDefault="00543D45" w:rsidP="00E35E24">
      <w:pPr>
        <w:rPr>
          <w:b/>
          <w:bCs/>
        </w:rPr>
      </w:pPr>
      <w:r>
        <w:rPr>
          <w:b/>
          <w:bCs/>
        </w:rPr>
        <w:t>10. Aşağıda okunuşları verilen sayıları yazınız.yazınız.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8537"/>
      </w:tblGrid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Yüz elli iki bin üç yüz kırk sekiz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Elli bin dört yüz yetmiş dokuz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Üç bin beş yüz kırk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On üç bin yüz elli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Dokuz yüz doksan dokuz bin sekiz yüz elli beş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Otuz altı bin sekiz yüz seksen altı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Elli altı bin dört yüz kırk yedi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Bin dokuz yüz on dokuz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Doksan sekiz bin altı yüz seksen altı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On dokuz bin dokuz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Elli dokuz bin beş yüz seksen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Seksen bin sekiz yüz sekiz</w:t>
            </w:r>
          </w:p>
        </w:tc>
      </w:tr>
      <w:tr w:rsidR="00543D45">
        <w:tc>
          <w:tcPr>
            <w:tcW w:w="1809" w:type="dxa"/>
          </w:tcPr>
          <w:p w:rsidR="00543D45" w:rsidRPr="005223D8" w:rsidRDefault="00543D45" w:rsidP="005223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37" w:type="dxa"/>
          </w:tcPr>
          <w:p w:rsidR="00543D45" w:rsidRPr="005223D8" w:rsidRDefault="00543D45" w:rsidP="00B326F7">
            <w:pPr>
              <w:rPr>
                <w:b/>
                <w:bCs/>
                <w:sz w:val="28"/>
                <w:szCs w:val="28"/>
              </w:rPr>
            </w:pPr>
            <w:r w:rsidRPr="005223D8">
              <w:rPr>
                <w:b/>
                <w:bCs/>
                <w:sz w:val="28"/>
                <w:szCs w:val="28"/>
              </w:rPr>
              <w:t>İki yüz bin on iki</w:t>
            </w:r>
          </w:p>
        </w:tc>
      </w:tr>
    </w:tbl>
    <w:p w:rsidR="00543D45" w:rsidRDefault="00543D45" w:rsidP="00E35E24">
      <w:pPr>
        <w:rPr>
          <w:b/>
          <w:bCs/>
        </w:rPr>
      </w:pPr>
    </w:p>
    <w:p w:rsidR="00543D45" w:rsidRDefault="00543D45" w:rsidP="00B37683">
      <w:pPr>
        <w:rPr>
          <w:b/>
          <w:bCs/>
        </w:rPr>
      </w:pPr>
    </w:p>
    <w:sectPr w:rsidR="00543D45" w:rsidSect="00B37683">
      <w:pgSz w:w="11906" w:h="16838"/>
      <w:pgMar w:top="851" w:right="849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52B"/>
    <w:rsid w:val="001F62E6"/>
    <w:rsid w:val="00403D1D"/>
    <w:rsid w:val="004B0794"/>
    <w:rsid w:val="00511F73"/>
    <w:rsid w:val="005223D8"/>
    <w:rsid w:val="00543D45"/>
    <w:rsid w:val="00547F16"/>
    <w:rsid w:val="00592665"/>
    <w:rsid w:val="006A1319"/>
    <w:rsid w:val="0092152B"/>
    <w:rsid w:val="00992329"/>
    <w:rsid w:val="009A28D4"/>
    <w:rsid w:val="009F0498"/>
    <w:rsid w:val="00A830F2"/>
    <w:rsid w:val="00B326F7"/>
    <w:rsid w:val="00B37683"/>
    <w:rsid w:val="00B714CD"/>
    <w:rsid w:val="00BB3A0F"/>
    <w:rsid w:val="00CB3BF7"/>
    <w:rsid w:val="00CC496A"/>
    <w:rsid w:val="00D450B8"/>
    <w:rsid w:val="00DC06C3"/>
    <w:rsid w:val="00E35E24"/>
    <w:rsid w:val="00FA7C57"/>
    <w:rsid w:val="00FB747B"/>
    <w:rsid w:val="00FF0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52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15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37683"/>
    <w:pPr>
      <w:ind w:left="720"/>
    </w:pPr>
  </w:style>
  <w:style w:type="paragraph" w:styleId="NoSpacing">
    <w:name w:val="No Spacing"/>
    <w:uiPriority w:val="99"/>
    <w:qFormat/>
    <w:rsid w:val="00FF07C1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511F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41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427</Words>
  <Characters>2437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2</cp:revision>
  <dcterms:created xsi:type="dcterms:W3CDTF">2010-10-16T07:53:00Z</dcterms:created>
  <dcterms:modified xsi:type="dcterms:W3CDTF">2013-08-13T09:48:00Z</dcterms:modified>
  <cp:category>www.sorubak.com</cp:category>
</cp:coreProperties>
</file>