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83" w:rsidRPr="00076B56" w:rsidRDefault="00E54783">
      <w:pPr>
        <w:rPr>
          <w:rFonts w:ascii="Arial" w:hAnsi="Arial" w:cs="Arial"/>
        </w:rPr>
      </w:pPr>
      <w:r w:rsidRPr="00076B56">
        <w:rPr>
          <w:rFonts w:ascii="Arial" w:hAnsi="Arial" w:cs="Arial"/>
        </w:rPr>
        <w:t>Adı Soyadı:………………………………..</w:t>
      </w:r>
    </w:p>
    <w:p w:rsidR="00E54783" w:rsidRPr="00076B56" w:rsidRDefault="00E54783" w:rsidP="0042514C">
      <w:pPr>
        <w:jc w:val="center"/>
        <w:rPr>
          <w:rFonts w:ascii="Arial" w:hAnsi="Arial" w:cs="Arial"/>
        </w:rPr>
      </w:pPr>
      <w:r w:rsidRPr="00076B56">
        <w:rPr>
          <w:rFonts w:ascii="Arial" w:hAnsi="Arial" w:cs="Arial"/>
        </w:rPr>
        <w:t>CİHANGİR İLKÖĞRETİM OKULU</w:t>
      </w:r>
    </w:p>
    <w:p w:rsidR="00E54783" w:rsidRPr="00076B56" w:rsidRDefault="00E54783" w:rsidP="0042514C">
      <w:pPr>
        <w:jc w:val="center"/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>DİN KÜLTÜRÜ VE AHLAK BİLGİSİ</w:t>
      </w:r>
    </w:p>
    <w:p w:rsidR="00E54783" w:rsidRPr="00076B56" w:rsidRDefault="00E54783" w:rsidP="0042514C">
      <w:pPr>
        <w:jc w:val="center"/>
        <w:rPr>
          <w:rFonts w:ascii="Arial" w:hAnsi="Arial" w:cs="Arial"/>
        </w:rPr>
      </w:pPr>
      <w:r w:rsidRPr="00076B56">
        <w:rPr>
          <w:rFonts w:ascii="Arial" w:hAnsi="Arial" w:cs="Arial"/>
        </w:rPr>
        <w:t>4. SINIF 1.DÖNEM 1.YAZILI SORULARI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A. Aşağıdaki cümlelerin doğru olanına (D), yanlış olanına (Y) ile işaretleyiniz.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(10 puan)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İnsanlara teşekkür etmeyen Allah’a da teşekkür etmez.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Zor durumda kalanlara yardım etmek sevaptır.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Güzel davranışta bulunmak hepimizin görevi değildir.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Selamlaşmak insanları birbirine yakınlaştırır ve kaynaştırır.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Besmele çekmekle, Allah’a olan inancımızı ifade ederiz.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 xml:space="preserve">Çalmak, hile yapmak, içki içmek, kötü söz söylemek helaldir. 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Haram, Allah’ın yapılmasını kesin olarak yasakladığı iş ve davranışlardır.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Çevremizde bulunan; cami, minare, mescit, kilise ve havralar, dini sembollerdir.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Güzel ahlak, güzel söz ve davranışlarda bulunmamaktır.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İnsanlarla konuşurken yersiz tartışmalara girmemeliyiz.</w:t>
      </w: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F31E72">
      <w:pPr>
        <w:rPr>
          <w:rFonts w:ascii="Arial" w:hAnsi="Arial" w:cs="Arial"/>
        </w:rPr>
      </w:pPr>
      <w:r w:rsidRPr="00076B56">
        <w:rPr>
          <w:rFonts w:ascii="Arial" w:hAnsi="Arial" w:cs="Arial"/>
        </w:rPr>
        <w:t>B. Aşağıda boş bırakılan yerleri üstündeki kutuda yer alan uygun sözcüklerle doldurunuz. (10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6"/>
        <w:gridCol w:w="1976"/>
        <w:gridCol w:w="1976"/>
        <w:gridCol w:w="1976"/>
        <w:gridCol w:w="1976"/>
      </w:tblGrid>
      <w:tr w:rsidR="00E54783" w:rsidRPr="00076B56">
        <w:trPr>
          <w:trHeight w:val="379"/>
        </w:trPr>
        <w:tc>
          <w:tcPr>
            <w:tcW w:w="1976" w:type="dxa"/>
          </w:tcPr>
          <w:p w:rsidR="00E54783" w:rsidRPr="001D4B34" w:rsidRDefault="00E54783" w:rsidP="001D4B34">
            <w:pPr>
              <w:jc w:val="center"/>
              <w:rPr>
                <w:rFonts w:ascii="Arial" w:hAnsi="Arial" w:cs="Arial"/>
              </w:rPr>
            </w:pPr>
            <w:r w:rsidRPr="001D4B34">
              <w:rPr>
                <w:rFonts w:ascii="Arial" w:hAnsi="Arial" w:cs="Arial"/>
              </w:rPr>
              <w:t>haram</w:t>
            </w:r>
          </w:p>
        </w:tc>
        <w:tc>
          <w:tcPr>
            <w:tcW w:w="1976" w:type="dxa"/>
          </w:tcPr>
          <w:p w:rsidR="00E54783" w:rsidRPr="001D4B34" w:rsidRDefault="00E54783" w:rsidP="001D4B34">
            <w:pPr>
              <w:jc w:val="center"/>
              <w:rPr>
                <w:rFonts w:ascii="Arial" w:hAnsi="Arial" w:cs="Arial"/>
              </w:rPr>
            </w:pPr>
            <w:r w:rsidRPr="001D4B34">
              <w:rPr>
                <w:rFonts w:ascii="Arial" w:hAnsi="Arial" w:cs="Arial"/>
              </w:rPr>
              <w:t>sevap</w:t>
            </w:r>
          </w:p>
        </w:tc>
        <w:tc>
          <w:tcPr>
            <w:tcW w:w="1976" w:type="dxa"/>
          </w:tcPr>
          <w:p w:rsidR="00E54783" w:rsidRPr="001D4B34" w:rsidRDefault="00E54783" w:rsidP="001D4B34">
            <w:pPr>
              <w:jc w:val="center"/>
              <w:rPr>
                <w:rFonts w:ascii="Arial" w:hAnsi="Arial" w:cs="Arial"/>
              </w:rPr>
            </w:pPr>
            <w:r w:rsidRPr="001D4B34">
              <w:rPr>
                <w:rFonts w:ascii="Arial" w:hAnsi="Arial" w:cs="Arial"/>
              </w:rPr>
              <w:t>teşekkür</w:t>
            </w:r>
          </w:p>
        </w:tc>
        <w:tc>
          <w:tcPr>
            <w:tcW w:w="1976" w:type="dxa"/>
          </w:tcPr>
          <w:p w:rsidR="00E54783" w:rsidRPr="001D4B34" w:rsidRDefault="00E54783" w:rsidP="001D4B34">
            <w:pPr>
              <w:jc w:val="center"/>
              <w:rPr>
                <w:rFonts w:ascii="Arial" w:hAnsi="Arial" w:cs="Arial"/>
              </w:rPr>
            </w:pPr>
            <w:r w:rsidRPr="001D4B34">
              <w:rPr>
                <w:rFonts w:ascii="Arial" w:hAnsi="Arial" w:cs="Arial"/>
              </w:rPr>
              <w:t>selam</w:t>
            </w:r>
          </w:p>
        </w:tc>
        <w:tc>
          <w:tcPr>
            <w:tcW w:w="1976" w:type="dxa"/>
          </w:tcPr>
          <w:p w:rsidR="00E54783" w:rsidRPr="001D4B34" w:rsidRDefault="00E54783" w:rsidP="001D4B34">
            <w:pPr>
              <w:jc w:val="center"/>
              <w:rPr>
                <w:rFonts w:ascii="Arial" w:hAnsi="Arial" w:cs="Arial"/>
              </w:rPr>
            </w:pPr>
            <w:r w:rsidRPr="001D4B34">
              <w:rPr>
                <w:rFonts w:ascii="Arial" w:hAnsi="Arial" w:cs="Arial"/>
              </w:rPr>
              <w:t>güzel</w:t>
            </w:r>
          </w:p>
        </w:tc>
      </w:tr>
      <w:tr w:rsidR="00E54783" w:rsidRPr="00076B56">
        <w:trPr>
          <w:trHeight w:val="379"/>
        </w:trPr>
        <w:tc>
          <w:tcPr>
            <w:tcW w:w="1976" w:type="dxa"/>
          </w:tcPr>
          <w:p w:rsidR="00E54783" w:rsidRPr="001D4B34" w:rsidRDefault="00E54783" w:rsidP="001D4B34">
            <w:pPr>
              <w:jc w:val="center"/>
              <w:rPr>
                <w:rFonts w:ascii="Arial" w:hAnsi="Arial" w:cs="Arial"/>
              </w:rPr>
            </w:pPr>
            <w:r w:rsidRPr="001D4B34">
              <w:rPr>
                <w:rFonts w:ascii="Arial" w:hAnsi="Arial" w:cs="Arial"/>
              </w:rPr>
              <w:t>sembol</w:t>
            </w:r>
          </w:p>
        </w:tc>
        <w:tc>
          <w:tcPr>
            <w:tcW w:w="1976" w:type="dxa"/>
          </w:tcPr>
          <w:p w:rsidR="00E54783" w:rsidRPr="001D4B34" w:rsidRDefault="00E54783" w:rsidP="001D4B34">
            <w:pPr>
              <w:jc w:val="center"/>
              <w:rPr>
                <w:rFonts w:ascii="Arial" w:hAnsi="Arial" w:cs="Arial"/>
              </w:rPr>
            </w:pPr>
            <w:r w:rsidRPr="001D4B34">
              <w:rPr>
                <w:rFonts w:ascii="Arial" w:hAnsi="Arial" w:cs="Arial"/>
              </w:rPr>
              <w:t>yol</w:t>
            </w:r>
          </w:p>
        </w:tc>
        <w:tc>
          <w:tcPr>
            <w:tcW w:w="1976" w:type="dxa"/>
          </w:tcPr>
          <w:p w:rsidR="00E54783" w:rsidRPr="001D4B34" w:rsidRDefault="00E54783" w:rsidP="001D4B34">
            <w:pPr>
              <w:jc w:val="center"/>
              <w:rPr>
                <w:rFonts w:ascii="Arial" w:hAnsi="Arial" w:cs="Arial"/>
              </w:rPr>
            </w:pPr>
            <w:r w:rsidRPr="001D4B34">
              <w:rPr>
                <w:rFonts w:ascii="Arial" w:hAnsi="Arial" w:cs="Arial"/>
              </w:rPr>
              <w:t>besmele</w:t>
            </w:r>
          </w:p>
        </w:tc>
        <w:tc>
          <w:tcPr>
            <w:tcW w:w="1976" w:type="dxa"/>
          </w:tcPr>
          <w:p w:rsidR="00E54783" w:rsidRPr="001D4B34" w:rsidRDefault="00E54783" w:rsidP="001D4B34">
            <w:pPr>
              <w:jc w:val="center"/>
              <w:rPr>
                <w:rFonts w:ascii="Arial" w:hAnsi="Arial" w:cs="Arial"/>
              </w:rPr>
            </w:pPr>
            <w:r w:rsidRPr="001D4B34">
              <w:rPr>
                <w:rFonts w:ascii="Arial" w:hAnsi="Arial" w:cs="Arial"/>
              </w:rPr>
              <w:t>dua</w:t>
            </w:r>
          </w:p>
        </w:tc>
        <w:tc>
          <w:tcPr>
            <w:tcW w:w="1976" w:type="dxa"/>
          </w:tcPr>
          <w:p w:rsidR="00E54783" w:rsidRPr="001D4B34" w:rsidRDefault="00E54783" w:rsidP="001D4B34">
            <w:pPr>
              <w:jc w:val="center"/>
              <w:rPr>
                <w:rFonts w:ascii="Arial" w:hAnsi="Arial" w:cs="Arial"/>
              </w:rPr>
            </w:pPr>
            <w:r w:rsidRPr="001D4B34">
              <w:rPr>
                <w:rFonts w:ascii="Arial" w:hAnsi="Arial" w:cs="Arial"/>
              </w:rPr>
              <w:t>günah</w:t>
            </w:r>
          </w:p>
        </w:tc>
      </w:tr>
    </w:tbl>
    <w:p w:rsidR="00E54783" w:rsidRPr="00076B56" w:rsidRDefault="00E54783" w:rsidP="00F31E72">
      <w:pPr>
        <w:rPr>
          <w:rFonts w:ascii="Arial" w:hAnsi="Arial" w:cs="Arial"/>
        </w:rPr>
      </w:pPr>
    </w:p>
    <w:p w:rsidR="00E54783" w:rsidRPr="00076B56" w:rsidRDefault="00E54783" w:rsidP="00F31E72">
      <w:pPr>
        <w:rPr>
          <w:rFonts w:ascii="Arial" w:hAnsi="Arial" w:cs="Arial"/>
        </w:rPr>
      </w:pPr>
      <w:r w:rsidRPr="00076B56">
        <w:rPr>
          <w:rFonts w:ascii="Arial" w:hAnsi="Arial" w:cs="Arial"/>
        </w:rPr>
        <w:t>1. Kur’an okurken, bir araca binerken, yemeğe ya da bir işe başlarken ………….çekeriz.</w:t>
      </w:r>
    </w:p>
    <w:p w:rsidR="00E54783" w:rsidRPr="00076B56" w:rsidRDefault="00E54783" w:rsidP="00485DFE">
      <w:pPr>
        <w:rPr>
          <w:rFonts w:ascii="Arial" w:hAnsi="Arial" w:cs="Arial"/>
        </w:rPr>
      </w:pPr>
      <w:r w:rsidRPr="00076B56">
        <w:rPr>
          <w:rFonts w:ascii="Arial" w:hAnsi="Arial" w:cs="Arial"/>
        </w:rPr>
        <w:t>2. Dinimizin yapılmasını yasakladığı iş ve davranışları yapmak ………….tır.</w:t>
      </w:r>
    </w:p>
    <w:p w:rsidR="00E54783" w:rsidRPr="00076B56" w:rsidRDefault="00E54783" w:rsidP="00485DFE">
      <w:pPr>
        <w:rPr>
          <w:rFonts w:ascii="Arial" w:hAnsi="Arial" w:cs="Arial"/>
        </w:rPr>
      </w:pPr>
      <w:r w:rsidRPr="00076B56">
        <w:rPr>
          <w:rFonts w:ascii="Arial" w:hAnsi="Arial" w:cs="Arial"/>
        </w:rPr>
        <w:t>3. Allah’ın insanların iyi söz ve davranışlarına verdiği karşılığa …………..denir.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4. Helal olan işleri yapmalı, ………olan iş, söz ve davranışlardan uzak durmalıyız.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5. ..........etmek bizi Allah’a yaklaştırır.</w:t>
      </w:r>
    </w:p>
    <w:p w:rsidR="00E54783" w:rsidRPr="00076B56" w:rsidRDefault="00E54783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6. Birisi bize ………….verdiği zaman biz de ondan daha güzeli ile karşılık vermeliyiz.</w:t>
      </w:r>
    </w:p>
    <w:p w:rsidR="00E54783" w:rsidRPr="00076B56" w:rsidRDefault="00E54783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7. ………, duyularla ifade edilemeyen bir şeyi belirten somut nesne veya işaretlerdir.</w:t>
      </w:r>
    </w:p>
    <w:p w:rsidR="00E54783" w:rsidRPr="00076B56" w:rsidRDefault="00E54783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8. Din, ailemiz ve diğer insanlarla olan ilişkilerimizde bize ………..gösterir.</w:t>
      </w:r>
    </w:p>
    <w:p w:rsidR="00E54783" w:rsidRPr="00076B56" w:rsidRDefault="00E54783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9. Hz. Muhammed: “Sizin en hayırlınız ahlakı en …………. olanınızdır.” buyurmuştur.</w:t>
      </w:r>
    </w:p>
    <w:p w:rsidR="00E54783" w:rsidRPr="00076B56" w:rsidRDefault="00E54783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10. Bize yardımcı olan herkese mutlaka ……..……etmeliyiz.</w:t>
      </w: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9217EA">
      <w:pPr>
        <w:rPr>
          <w:rFonts w:ascii="Arial" w:hAnsi="Arial" w:cs="Arial"/>
        </w:rPr>
      </w:pPr>
      <w:r w:rsidRPr="00076B56">
        <w:rPr>
          <w:rFonts w:ascii="Arial" w:hAnsi="Arial" w:cs="Arial"/>
        </w:rPr>
        <w:t>C. Aşağıdaki etkinlikte sol sütunda verilen seçenekleri, sağ sütunda yer alan uygun cümlelerle eşleştiriniz.  (10 puan)</w:t>
      </w:r>
    </w:p>
    <w:p w:rsidR="00E54783" w:rsidRPr="00076B56" w:rsidRDefault="00E54783" w:rsidP="009217EA">
      <w:pPr>
        <w:rPr>
          <w:rFonts w:ascii="Arial" w:hAnsi="Arial" w:cs="Arial"/>
        </w:rPr>
      </w:pPr>
    </w:p>
    <w:p w:rsidR="00E54783" w:rsidRPr="00076B56" w:rsidRDefault="00E54783" w:rsidP="009217EA">
      <w:pPr>
        <w:rPr>
          <w:rFonts w:ascii="Arial" w:hAnsi="Arial" w:cs="Arial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1.8pt;margin-top:.15pt;width:224.25pt;height:32.25pt;z-index:25165568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E54783" w:rsidRPr="00DE1295" w:rsidRDefault="00E54783" w:rsidP="009217EA">
                  <w:pPr>
                    <w:jc w:val="center"/>
                    <w:rPr>
                      <w:rFonts w:ascii="Alfabe Hv Bt" w:hAnsi="Alfabe Hv Bt" w:cs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 w:cs="Alfabe Hv Bt Tur"/>
                      <w:sz w:val="28"/>
                      <w:szCs w:val="28"/>
                    </w:rPr>
                    <w:t>Allah şifalar versin,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.2pt;margin-top:.15pt;width:224.25pt;height:32.25pt;z-index:251650560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E54783" w:rsidRPr="00DE1295" w:rsidRDefault="00E54783" w:rsidP="009217EA">
                  <w:pPr>
                    <w:jc w:val="center"/>
                    <w:rPr>
                      <w:rFonts w:ascii="Alfabe Hv Bt" w:hAnsi="Alfabe Hv Bt" w:cs="Alfabe Hv Bt"/>
                      <w:sz w:val="28"/>
                      <w:szCs w:val="28"/>
                    </w:rPr>
                  </w:pPr>
                  <w:r w:rsidRPr="00DE1295">
                    <w:rPr>
                      <w:rFonts w:ascii="Alfabe Hv Bt Tur" w:hAnsi="Alfabe Hv Bt Tur" w:cs="Alfabe Hv Bt Tur"/>
                      <w:sz w:val="28"/>
                      <w:szCs w:val="28"/>
                    </w:rPr>
                    <w:t>Evden çıkarken</w:t>
                  </w:r>
                </w:p>
              </w:txbxContent>
            </v:textbox>
          </v:shape>
        </w:pict>
      </w:r>
    </w:p>
    <w:p w:rsidR="00E54783" w:rsidRPr="00076B56" w:rsidRDefault="00E54783" w:rsidP="009217EA">
      <w:pPr>
        <w:rPr>
          <w:rFonts w:ascii="Arial" w:hAnsi="Arial" w:cs="Arial"/>
        </w:rPr>
      </w:pPr>
      <w:r>
        <w:rPr>
          <w:noProof/>
        </w:rPr>
        <w:pict>
          <v:shape id="_x0000_s1028" type="#_x0000_t202" style="position:absolute;margin-left:281.8pt;margin-top:143.1pt;width:224.25pt;height:32.25pt;z-index:25165977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E54783" w:rsidRPr="00DE1295" w:rsidRDefault="00E54783" w:rsidP="009217EA">
                  <w:pPr>
                    <w:jc w:val="center"/>
                    <w:rPr>
                      <w:rFonts w:ascii="Alfabe Hv Bt" w:hAnsi="Alfabe Hv Bt" w:cs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 w:cs="Alfabe Hv Bt"/>
                      <w:sz w:val="28"/>
                      <w:szCs w:val="28"/>
                    </w:rPr>
                    <w:t>Bismillah,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81.8pt;margin-top:101.85pt;width:224.25pt;height:32.25pt;z-index:25165875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E54783" w:rsidRPr="00DE1295" w:rsidRDefault="00E54783" w:rsidP="009217EA">
                  <w:pPr>
                    <w:jc w:val="center"/>
                    <w:rPr>
                      <w:rFonts w:ascii="Alfabe Hv Bt" w:hAnsi="Alfabe Hv Bt" w:cs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 w:cs="Alfabe Hv Bt"/>
                      <w:sz w:val="28"/>
                      <w:szCs w:val="28"/>
                    </w:rPr>
                    <w:t>Allah rahmet eylesin,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81.8pt;margin-top:62.85pt;width:224.25pt;height:32.25pt;z-index:25165772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E54783" w:rsidRPr="00DE1295" w:rsidRDefault="00E54783" w:rsidP="009217EA">
                  <w:pPr>
                    <w:jc w:val="center"/>
                    <w:rPr>
                      <w:rFonts w:ascii="Alfabe Hv Bt" w:hAnsi="Alfabe Hv Bt" w:cs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 w:cs="Alfabe Hv Bt Tur"/>
                      <w:sz w:val="28"/>
                      <w:szCs w:val="28"/>
                    </w:rPr>
                    <w:t>Allah’a ısmarladık,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81.8pt;margin-top:25.35pt;width:224.25pt;height:32.25pt;z-index:25165670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E54783" w:rsidRPr="00DE1295" w:rsidRDefault="00E54783" w:rsidP="009217EA">
                  <w:pPr>
                    <w:jc w:val="center"/>
                    <w:rPr>
                      <w:rFonts w:ascii="Alfabe Hv Bt" w:hAnsi="Alfabe Hv Bt" w:cs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 w:cs="Alfabe Hv Bt Tur"/>
                      <w:sz w:val="28"/>
                      <w:szCs w:val="28"/>
                    </w:rPr>
                    <w:t>Allah yardımcı olsun,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.2pt;margin-top:143.1pt;width:224.25pt;height:32.25pt;z-index:251654656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E54783" w:rsidRPr="00DE1295" w:rsidRDefault="00E54783" w:rsidP="009217EA">
                  <w:pPr>
                    <w:jc w:val="center"/>
                    <w:rPr>
                      <w:rFonts w:ascii="Alfabe Hv Bt" w:hAnsi="Alfabe Hv Bt" w:cs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 w:cs="Alfabe Hv Bt"/>
                      <w:sz w:val="28"/>
                      <w:szCs w:val="28"/>
                    </w:rPr>
                    <w:t>Cenazede taziyede bulunurken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.2pt;margin-top:101.85pt;width:224.25pt;height:32.25pt;z-index:251653632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E54783" w:rsidRPr="00DE1295" w:rsidRDefault="00E54783" w:rsidP="009217EA">
                  <w:pPr>
                    <w:jc w:val="center"/>
                    <w:rPr>
                      <w:rFonts w:ascii="Alfabe Hv Bt" w:hAnsi="Alfabe Hv Bt" w:cs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 w:cs="Alfabe Hv Bt Tur"/>
                      <w:sz w:val="28"/>
                      <w:szCs w:val="28"/>
                    </w:rPr>
                    <w:t>İmtihana girene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.2pt;margin-top:62.85pt;width:224.25pt;height:32.25pt;z-index:251652608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E54783" w:rsidRPr="00DE1295" w:rsidRDefault="00E54783" w:rsidP="009217EA">
                  <w:pPr>
                    <w:jc w:val="center"/>
                    <w:rPr>
                      <w:rFonts w:ascii="Alfabe Hv Bt" w:hAnsi="Alfabe Hv Bt" w:cs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 w:cs="Alfabe Hv Bt"/>
                      <w:sz w:val="28"/>
                      <w:szCs w:val="28"/>
                    </w:rPr>
                    <w:t>Hasta ziyaretinde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.2pt;margin-top:25.35pt;width:224.25pt;height:32.25pt;z-index:251651584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E54783" w:rsidRPr="00DE1295" w:rsidRDefault="00E54783" w:rsidP="009217EA">
                  <w:pPr>
                    <w:jc w:val="center"/>
                    <w:rPr>
                      <w:rFonts w:ascii="Alfabe Hv Bt" w:hAnsi="Alfabe Hv Bt" w:cs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 w:cs="Alfabe Hv Bt Tur"/>
                      <w:sz w:val="28"/>
                      <w:szCs w:val="28"/>
                    </w:rPr>
                    <w:t>Yemeğe başlarken</w:t>
                  </w:r>
                </w:p>
              </w:txbxContent>
            </v:textbox>
          </v:shape>
        </w:pict>
      </w: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AF2B36">
      <w:pPr>
        <w:rPr>
          <w:rFonts w:ascii="Arial" w:hAnsi="Arial" w:cs="Arial"/>
        </w:rPr>
      </w:pPr>
      <w:r w:rsidRPr="00076B56">
        <w:rPr>
          <w:rFonts w:ascii="Arial" w:hAnsi="Arial" w:cs="Arial"/>
        </w:rPr>
        <w:t>Ç. Aşağıdaki çoktan seçmeli soruların doğru cevabının olduğu seçeneği işaretleyiniz.</w:t>
      </w:r>
    </w:p>
    <w:p w:rsidR="00E54783" w:rsidRPr="00076B56" w:rsidRDefault="00E54783" w:rsidP="00AF2B36">
      <w:pPr>
        <w:rPr>
          <w:rFonts w:ascii="Arial" w:hAnsi="Arial" w:cs="Arial"/>
          <w:b/>
          <w:bCs/>
        </w:rPr>
        <w:sectPr w:rsidR="00E54783" w:rsidRPr="00076B56" w:rsidSect="0042514C"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E54783" w:rsidRPr="00076B56" w:rsidRDefault="00E54783" w:rsidP="00AF2B36">
      <w:pPr>
        <w:rPr>
          <w:rFonts w:ascii="Arial" w:hAnsi="Arial" w:cs="Arial"/>
          <w:b/>
          <w:bCs/>
        </w:rPr>
      </w:pPr>
      <w:r>
        <w:rPr>
          <w:noProof/>
        </w:rPr>
        <w:pict>
          <v:rect id="_x0000_s1036" style="position:absolute;margin-left:-5.7pt;margin-top:12.35pt;width:541.45pt;height:492.5pt;z-index:-251655680"/>
        </w:pict>
      </w:r>
      <w:r w:rsidRPr="00076B56">
        <w:rPr>
          <w:rFonts w:ascii="Arial" w:hAnsi="Arial" w:cs="Arial"/>
          <w:b/>
          <w:bCs/>
        </w:rPr>
        <w:t>( Test soruları 10 x 3 = 30 puandır.)</w:t>
      </w:r>
    </w:p>
    <w:p w:rsidR="00E54783" w:rsidRPr="00076B56" w:rsidRDefault="00E54783" w:rsidP="00AF2B36">
      <w:pPr>
        <w:rPr>
          <w:rFonts w:ascii="Arial" w:hAnsi="Arial" w:cs="Arial"/>
          <w:b/>
          <w:b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59.25pt;margin-top:7.25pt;width:0;height:468.5pt;z-index:251661824" o:connectortype="straight"/>
        </w:pict>
      </w:r>
      <w:r w:rsidRPr="00076B56">
        <w:rPr>
          <w:rFonts w:ascii="Arial" w:hAnsi="Arial" w:cs="Arial"/>
          <w:b/>
          <w:bCs/>
        </w:rPr>
        <w:t>1. Aşağıdaki durumların hangisinde besmele çekilmez?</w:t>
      </w:r>
    </w:p>
    <w:p w:rsidR="00E54783" w:rsidRPr="00076B56" w:rsidRDefault="00E54783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A)</w:t>
      </w:r>
      <w:r w:rsidRPr="00076B56">
        <w:rPr>
          <w:rFonts w:ascii="Arial" w:hAnsi="Arial" w:cs="Arial"/>
        </w:rPr>
        <w:t>Birinin kalbini kırarken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E54783" w:rsidRPr="00076B56" w:rsidRDefault="00E54783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B)</w:t>
      </w:r>
      <w:r w:rsidRPr="00076B56">
        <w:rPr>
          <w:rFonts w:ascii="Arial" w:hAnsi="Arial" w:cs="Arial"/>
        </w:rPr>
        <w:t>Yemek yerken</w:t>
      </w:r>
    </w:p>
    <w:p w:rsidR="00E54783" w:rsidRPr="00076B56" w:rsidRDefault="00E54783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C)</w:t>
      </w:r>
      <w:r w:rsidRPr="00076B56">
        <w:rPr>
          <w:rFonts w:ascii="Arial" w:hAnsi="Arial" w:cs="Arial"/>
        </w:rPr>
        <w:t>Arabaya binerken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E54783" w:rsidRPr="00076B56" w:rsidRDefault="00E54783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D)</w:t>
      </w:r>
      <w:r w:rsidRPr="00076B56">
        <w:rPr>
          <w:rFonts w:ascii="Arial" w:hAnsi="Arial" w:cs="Arial"/>
        </w:rPr>
        <w:t>Bir işe başlarken</w:t>
      </w:r>
    </w:p>
    <w:p w:rsidR="00E54783" w:rsidRPr="00076B56" w:rsidRDefault="00E54783" w:rsidP="00AF2B36">
      <w:pPr>
        <w:rPr>
          <w:rFonts w:ascii="Arial" w:hAnsi="Arial" w:cs="Arial"/>
        </w:rPr>
      </w:pPr>
    </w:p>
    <w:p w:rsidR="00E54783" w:rsidRPr="00076B56" w:rsidRDefault="00E54783" w:rsidP="00AF2B36">
      <w:pPr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 xml:space="preserve">2. Günlük yaşamımızda “Allah’ a şükür.” sözünü aşağıdaki durumların hangisinde söylemeyiz? </w:t>
      </w:r>
    </w:p>
    <w:p w:rsidR="00E54783" w:rsidRPr="00076B56" w:rsidRDefault="00E54783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A)</w:t>
      </w:r>
      <w:r w:rsidRPr="00076B56">
        <w:rPr>
          <w:rFonts w:ascii="Arial" w:hAnsi="Arial" w:cs="Arial"/>
        </w:rPr>
        <w:t>Bir yakınımıza kavuştuğumuzda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E54783" w:rsidRPr="00076B56" w:rsidRDefault="00E54783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B)</w:t>
      </w:r>
      <w:r w:rsidRPr="00076B56">
        <w:rPr>
          <w:rFonts w:ascii="Arial" w:hAnsi="Arial" w:cs="Arial"/>
        </w:rPr>
        <w:t>Yolculuktan döndüğümüzde</w:t>
      </w:r>
      <w:r w:rsidRPr="00076B56">
        <w:rPr>
          <w:rFonts w:ascii="Arial" w:hAnsi="Arial" w:cs="Arial"/>
        </w:rPr>
        <w:tab/>
      </w:r>
    </w:p>
    <w:p w:rsidR="00E54783" w:rsidRPr="00076B56" w:rsidRDefault="00E54783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C)</w:t>
      </w:r>
      <w:r w:rsidRPr="00076B56">
        <w:rPr>
          <w:rFonts w:ascii="Arial" w:hAnsi="Arial" w:cs="Arial"/>
        </w:rPr>
        <w:t>Bir başarı kazandığımızda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E54783" w:rsidRPr="00076B56" w:rsidRDefault="00E54783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D)</w:t>
      </w:r>
      <w:r w:rsidRPr="00076B56">
        <w:rPr>
          <w:rFonts w:ascii="Arial" w:hAnsi="Arial" w:cs="Arial"/>
        </w:rPr>
        <w:t>Eşyamızı kaybettiğimizde</w:t>
      </w:r>
    </w:p>
    <w:p w:rsidR="00E54783" w:rsidRPr="00076B56" w:rsidRDefault="00E54783" w:rsidP="00AF2B36">
      <w:pPr>
        <w:rPr>
          <w:rFonts w:ascii="Arial" w:hAnsi="Arial" w:cs="Arial"/>
        </w:rPr>
      </w:pPr>
    </w:p>
    <w:p w:rsidR="00E54783" w:rsidRPr="00076B56" w:rsidRDefault="00E54783" w:rsidP="00AF2B36">
      <w:pPr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>3. Aşağıdakilerden hangisi helal değildir?</w:t>
      </w:r>
    </w:p>
    <w:p w:rsidR="00E54783" w:rsidRPr="00076B56" w:rsidRDefault="00E54783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A)</w:t>
      </w:r>
      <w:r w:rsidRPr="00076B56">
        <w:rPr>
          <w:rFonts w:ascii="Arial" w:hAnsi="Arial" w:cs="Arial"/>
        </w:rPr>
        <w:t>Çalışarak geçimini sağlamak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E54783" w:rsidRPr="00076B56" w:rsidRDefault="00E54783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B)</w:t>
      </w:r>
      <w:r w:rsidRPr="00076B56">
        <w:rPr>
          <w:rFonts w:ascii="Arial" w:hAnsi="Arial" w:cs="Arial"/>
        </w:rPr>
        <w:t>İsrafa kaçmadan alışveriş yapmak</w:t>
      </w:r>
    </w:p>
    <w:p w:rsidR="00E54783" w:rsidRPr="00076B56" w:rsidRDefault="00E54783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C)</w:t>
      </w:r>
      <w:r w:rsidRPr="00076B56">
        <w:rPr>
          <w:rFonts w:ascii="Arial" w:hAnsi="Arial" w:cs="Arial"/>
        </w:rPr>
        <w:t>Doğruluktan ayrılmak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E54783" w:rsidRPr="00076B56" w:rsidRDefault="00E54783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D)</w:t>
      </w:r>
      <w:r w:rsidRPr="00076B56">
        <w:rPr>
          <w:rFonts w:ascii="Arial" w:hAnsi="Arial" w:cs="Arial"/>
        </w:rPr>
        <w:t>İnsanlara yardımcı olmak</w:t>
      </w:r>
    </w:p>
    <w:p w:rsidR="00E54783" w:rsidRPr="00076B56" w:rsidRDefault="00E54783" w:rsidP="00AF2B36">
      <w:pPr>
        <w:rPr>
          <w:rFonts w:ascii="Arial" w:hAnsi="Arial" w:cs="Arial"/>
        </w:rPr>
      </w:pPr>
    </w:p>
    <w:p w:rsidR="00E54783" w:rsidRPr="00076B56" w:rsidRDefault="00E54783" w:rsidP="00AF2B36">
      <w:pPr>
        <w:rPr>
          <w:rFonts w:ascii="Arial" w:hAnsi="Arial" w:cs="Arial"/>
        </w:rPr>
      </w:pPr>
    </w:p>
    <w:p w:rsidR="00E54783" w:rsidRPr="00076B56" w:rsidRDefault="00E54783" w:rsidP="00AF2B36">
      <w:pPr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>4. Aşağıdakilerden hangisi selamlaşmayı belirtmez?</w:t>
      </w:r>
    </w:p>
    <w:p w:rsidR="00E54783" w:rsidRPr="00076B56" w:rsidRDefault="00E54783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A)</w:t>
      </w:r>
      <w:r w:rsidRPr="00076B56">
        <w:rPr>
          <w:rFonts w:ascii="Arial" w:hAnsi="Arial" w:cs="Arial"/>
        </w:rPr>
        <w:t>İyi günler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  <w:bCs/>
        </w:rPr>
        <w:t>B)</w:t>
      </w:r>
      <w:r w:rsidRPr="00076B56">
        <w:rPr>
          <w:rFonts w:ascii="Arial" w:hAnsi="Arial" w:cs="Arial"/>
        </w:rPr>
        <w:t>Geçmiş olsun</w:t>
      </w:r>
      <w:r w:rsidRPr="00076B56">
        <w:rPr>
          <w:rFonts w:ascii="Arial" w:hAnsi="Arial" w:cs="Arial"/>
        </w:rPr>
        <w:tab/>
      </w:r>
    </w:p>
    <w:p w:rsidR="00E54783" w:rsidRPr="00076B56" w:rsidRDefault="00E54783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C)</w:t>
      </w:r>
      <w:r w:rsidRPr="00076B56">
        <w:rPr>
          <w:rFonts w:ascii="Arial" w:hAnsi="Arial" w:cs="Arial"/>
        </w:rPr>
        <w:t>Merhaba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  <w:bCs/>
        </w:rPr>
        <w:t>D)</w:t>
      </w:r>
      <w:r w:rsidRPr="00076B56">
        <w:rPr>
          <w:rFonts w:ascii="Arial" w:hAnsi="Arial" w:cs="Arial"/>
        </w:rPr>
        <w:t>Selamünaleyküm</w:t>
      </w:r>
    </w:p>
    <w:p w:rsidR="00E54783" w:rsidRPr="00076B56" w:rsidRDefault="00E54783" w:rsidP="008B0964">
      <w:pPr>
        <w:rPr>
          <w:rFonts w:ascii="Arial" w:hAnsi="Arial" w:cs="Arial"/>
        </w:rPr>
      </w:pPr>
    </w:p>
    <w:p w:rsidR="00E54783" w:rsidRPr="00076B56" w:rsidRDefault="00E54783" w:rsidP="008B0964">
      <w:pPr>
        <w:rPr>
          <w:rFonts w:ascii="Arial" w:hAnsi="Arial" w:cs="Arial"/>
        </w:rPr>
      </w:pPr>
    </w:p>
    <w:p w:rsidR="00E54783" w:rsidRPr="00076B56" w:rsidRDefault="00E54783" w:rsidP="008B0964">
      <w:pPr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>5. Aşağıdaki davranışlardan hangisi bize sevap kazandırmaz?</w:t>
      </w:r>
    </w:p>
    <w:p w:rsidR="00E54783" w:rsidRPr="00076B56" w:rsidRDefault="00E54783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A)</w:t>
      </w:r>
      <w:r w:rsidRPr="00076B56">
        <w:rPr>
          <w:rFonts w:ascii="Arial" w:hAnsi="Arial" w:cs="Arial"/>
        </w:rPr>
        <w:t xml:space="preserve"> Yerlere tükürmek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E54783" w:rsidRPr="00076B56" w:rsidRDefault="00E54783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B)</w:t>
      </w:r>
      <w:r w:rsidRPr="00076B56">
        <w:rPr>
          <w:rFonts w:ascii="Arial" w:hAnsi="Arial" w:cs="Arial"/>
        </w:rPr>
        <w:t xml:space="preserve"> İbadet 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E54783" w:rsidRPr="00076B56" w:rsidRDefault="00E54783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C)</w:t>
      </w:r>
      <w:r w:rsidRPr="00076B56">
        <w:rPr>
          <w:rFonts w:ascii="Arial" w:hAnsi="Arial" w:cs="Arial"/>
        </w:rPr>
        <w:t xml:space="preserve"> Yoksula yardım 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E54783" w:rsidRPr="00076B56" w:rsidRDefault="00E54783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D)</w:t>
      </w:r>
      <w:r w:rsidRPr="00076B56">
        <w:rPr>
          <w:rFonts w:ascii="Arial" w:hAnsi="Arial" w:cs="Arial"/>
        </w:rPr>
        <w:t xml:space="preserve"> İnsanlara saygı göstermek</w:t>
      </w: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  <w:r>
        <w:rPr>
          <w:noProof/>
        </w:rPr>
        <w:pict>
          <v:shape id="_x0000_s1038" type="#_x0000_t202" style="position:absolute;margin-left:240.55pt;margin-top:4.55pt;width:295.2pt;height:63.75pt;z-index:251663872">
            <v:textbox>
              <w:txbxContent>
                <w:p w:rsidR="00E54783" w:rsidRDefault="00E54783">
                  <w:pPr>
                    <w:rPr>
                      <w:rFonts w:ascii="Arial Narrow" w:hAnsi="Arial Narrow" w:cs="Arial Narrow"/>
                    </w:rPr>
                  </w:pPr>
                  <w:r>
                    <w:rPr>
                      <w:rFonts w:ascii="Hand writing Mutlu" w:hAnsi="Hand writing Mutlu" w:cs="Hand writing Mutlu"/>
                    </w:rPr>
                    <w:t>E. Kelimeitevhit cümlesini tamamla.</w:t>
                  </w:r>
                  <w:r w:rsidRPr="009217EA">
                    <w:rPr>
                      <w:rFonts w:ascii="Arial Narrow" w:hAnsi="Arial Narrow" w:cs="Arial Narrow"/>
                    </w:rPr>
                    <w:t>(</w:t>
                  </w:r>
                  <w:r>
                    <w:rPr>
                      <w:rFonts w:ascii="Arial Narrow" w:hAnsi="Arial Narrow" w:cs="Arial Narrow"/>
                    </w:rPr>
                    <w:t>1</w:t>
                  </w:r>
                  <w:r w:rsidRPr="009217EA">
                    <w:rPr>
                      <w:rFonts w:ascii="Arial Narrow" w:hAnsi="Arial Narrow" w:cs="Arial Narrow"/>
                    </w:rPr>
                    <w:t>0 puan)</w:t>
                  </w:r>
                </w:p>
                <w:p w:rsidR="00E54783" w:rsidRPr="001D4B34" w:rsidRDefault="00E54783" w:rsidP="00221FBC">
                  <w:pPr>
                    <w:pStyle w:val="NormalWeb"/>
                    <w:spacing w:line="285" w:lineRule="atLeast"/>
                    <w:rPr>
                      <w:rFonts w:ascii="Cambria" w:hAnsi="Cambria" w:cs="Cambria"/>
                      <w:color w:val="333333"/>
                      <w:sz w:val="16"/>
                      <w:szCs w:val="16"/>
                    </w:rPr>
                  </w:pPr>
                  <w:r>
                    <w:rPr>
                      <w:rFonts w:ascii="Alfabe Hv Bt" w:hAnsi="Alfabe Hv Bt" w:cs="Alfabe Hv Bt"/>
                      <w:color w:val="333333"/>
                    </w:rPr>
                    <w:t xml:space="preserve">Lâ </w:t>
                  </w:r>
                  <w:r w:rsidRPr="001D4B34">
                    <w:rPr>
                      <w:rFonts w:ascii="Cambria" w:hAnsi="Cambria" w:cs="Cambria"/>
                      <w:color w:val="333333"/>
                      <w:sz w:val="16"/>
                      <w:szCs w:val="16"/>
                    </w:rPr>
                    <w:t>……………………....</w:t>
                  </w:r>
                  <w:r>
                    <w:rPr>
                      <w:rFonts w:ascii="Alfabe Hv Bt" w:hAnsi="Alfabe Hv Bt" w:cs="Alfabe Hv Bt"/>
                      <w:color w:val="333333"/>
                    </w:rPr>
                    <w:t>illallah, Muhammed</w:t>
                  </w:r>
                  <w:r w:rsidRPr="00221FBC">
                    <w:rPr>
                      <w:rFonts w:ascii="Alfabe Hv Bt" w:hAnsi="Alfabe Hv Bt" w:cs="Alfabe Hv Bt"/>
                      <w:color w:val="333333"/>
                    </w:rPr>
                    <w:t>ün</w:t>
                  </w:r>
                  <w:r w:rsidRPr="001D4B34">
                    <w:rPr>
                      <w:rFonts w:ascii="Cambria" w:hAnsi="Cambria" w:cs="Cambria"/>
                      <w:color w:val="333333"/>
                      <w:sz w:val="16"/>
                      <w:szCs w:val="16"/>
                    </w:rPr>
                    <w:t>………………………….……...</w:t>
                  </w:r>
                </w:p>
                <w:p w:rsidR="00E54783" w:rsidRDefault="00E54783">
                  <w:pPr>
                    <w:rPr>
                      <w:rFonts w:ascii="Arial Narrow" w:hAnsi="Arial Narrow" w:cs="Arial Narrow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5.7pt;margin-top:4.55pt;width:241.75pt;height:150pt;z-index:251662848">
            <v:textbox>
              <w:txbxContent>
                <w:p w:rsidR="00E54783" w:rsidRDefault="00E54783">
                  <w:pPr>
                    <w:rPr>
                      <w:rFonts w:ascii="Hand writing Mutlu" w:hAnsi="Hand writing Mutlu" w:cs="Hand writing Mutlu"/>
                    </w:rPr>
                  </w:pPr>
                  <w:bookmarkStart w:id="0" w:name="_GoBack"/>
                  <w:r>
                    <w:rPr>
                      <w:rFonts w:ascii="Hand writing Mutlu" w:hAnsi="Hand writing Mutlu" w:cs="Hand writing Mutlu"/>
                    </w:rPr>
                    <w:t>D. Sübhaneke Duasında eksik bırakılan yerleri tamamlayın.</w:t>
                  </w:r>
                  <w:r w:rsidRPr="009217EA">
                    <w:rPr>
                      <w:rFonts w:ascii="Arial Narrow" w:hAnsi="Arial Narrow" w:cs="Arial Narrow"/>
                    </w:rPr>
                    <w:t>(</w:t>
                  </w:r>
                  <w:r>
                    <w:rPr>
                      <w:rFonts w:ascii="Arial Narrow" w:hAnsi="Arial Narrow" w:cs="Arial Narrow"/>
                    </w:rPr>
                    <w:t>2</w:t>
                  </w:r>
                  <w:r w:rsidRPr="009217EA">
                    <w:rPr>
                      <w:rFonts w:ascii="Arial Narrow" w:hAnsi="Arial Narrow" w:cs="Arial Narrow"/>
                    </w:rPr>
                    <w:t>0 puan)</w:t>
                  </w:r>
                </w:p>
                <w:p w:rsidR="00E54783" w:rsidRDefault="00E54783">
                  <w:pPr>
                    <w:rPr>
                      <w:rFonts w:ascii="Alfabe Hv Bt" w:hAnsi="Alfabe Hv Bt" w:cs="Alfabe Hv Bt"/>
                      <w:color w:val="000000"/>
                    </w:rPr>
                  </w:pPr>
                  <w:r w:rsidRPr="001F5DBB">
                    <w:rPr>
                      <w:rFonts w:ascii="Alfabe Hv Bt" w:hAnsi="Alfabe Hv Bt" w:cs="Alfabe Hv Bt"/>
                      <w:color w:val="000000"/>
                    </w:rPr>
                    <w:t>Sübhânekellâhümme</w:t>
                  </w:r>
                </w:p>
                <w:p w:rsidR="00E54783" w:rsidRDefault="00E54783">
                  <w:pPr>
                    <w:rPr>
                      <w:rFonts w:ascii="Alfabe Hv Bt" w:hAnsi="Alfabe Hv Bt" w:cs="Alfabe Hv Bt"/>
                      <w:color w:val="000000"/>
                    </w:rPr>
                  </w:pPr>
                  <w:r w:rsidRPr="001F5DBB">
                    <w:rPr>
                      <w:rFonts w:ascii="Alfabe Hv Bt" w:hAnsi="Alfabe Hv Bt" w:cs="Alfabe Hv Bt"/>
                      <w:color w:val="000000"/>
                    </w:rPr>
                    <w:t>ve bi</w:t>
                  </w:r>
                  <w:r w:rsidRPr="001D4B34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………………..…….</w:t>
                  </w:r>
                </w:p>
                <w:p w:rsidR="00E54783" w:rsidRDefault="00E54783">
                  <w:pPr>
                    <w:rPr>
                      <w:rFonts w:ascii="Alfabe Hv Bt" w:hAnsi="Alfabe Hv Bt" w:cs="Alfabe Hv Bt"/>
                      <w:color w:val="000000"/>
                    </w:rPr>
                  </w:pPr>
                  <w:r w:rsidRPr="001D4B34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…………</w:t>
                  </w:r>
                  <w:r w:rsidRPr="001F5DBB">
                    <w:rPr>
                      <w:rFonts w:ascii="Alfabe Hv Bt" w:hAnsi="Alfabe Hv Bt" w:cs="Alfabe Hv Bt"/>
                      <w:color w:val="000000"/>
                    </w:rPr>
                    <w:t>tebârakesmük</w:t>
                  </w:r>
                </w:p>
                <w:p w:rsidR="00E54783" w:rsidRDefault="00E54783">
                  <w:pPr>
                    <w:rPr>
                      <w:rFonts w:ascii="Alfabe Hv Bt" w:hAnsi="Alfabe Hv Bt" w:cs="Alfabe Hv Bt"/>
                      <w:color w:val="000000"/>
                    </w:rPr>
                  </w:pPr>
                  <w:r w:rsidRPr="001F5DBB">
                    <w:rPr>
                      <w:rFonts w:ascii="Alfabe Hv Bt" w:hAnsi="Alfabe Hv Bt" w:cs="Alfabe Hv Bt"/>
                      <w:color w:val="000000"/>
                    </w:rPr>
                    <w:t xml:space="preserve">ve </w:t>
                  </w:r>
                  <w:r w:rsidRPr="001D4B34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………………….</w:t>
                  </w:r>
                  <w:r w:rsidRPr="001F5DBB">
                    <w:rPr>
                      <w:rFonts w:ascii="Alfabe Hv Bt" w:hAnsi="Alfabe Hv Bt" w:cs="Alfabe Hv Bt"/>
                      <w:color w:val="000000"/>
                    </w:rPr>
                    <w:t>ceddük</w:t>
                  </w:r>
                </w:p>
                <w:p w:rsidR="00E54783" w:rsidRDefault="00E54783">
                  <w:pPr>
                    <w:rPr>
                      <w:rFonts w:ascii="Alfabe Hv Bt" w:hAnsi="Alfabe Hv Bt" w:cs="Alfabe Hv Bt"/>
                      <w:color w:val="000000"/>
                    </w:rPr>
                  </w:pPr>
                  <w:r w:rsidRPr="001F5DBB">
                    <w:rPr>
                      <w:rFonts w:ascii="Alfabe Hv Bt" w:hAnsi="Alfabe Hv Bt" w:cs="Alfabe Hv Bt"/>
                      <w:color w:val="000000"/>
                    </w:rPr>
                    <w:t xml:space="preserve">(ve </w:t>
                  </w:r>
                  <w:r w:rsidRPr="001D4B34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…………….….</w:t>
                  </w:r>
                  <w:r w:rsidRPr="001F5DBB">
                    <w:rPr>
                      <w:rFonts w:ascii="Alfabe Hv Bt" w:hAnsi="Alfabe Hv Bt" w:cs="Alfabe Hv Bt"/>
                      <w:color w:val="000000"/>
                    </w:rPr>
                    <w:t xml:space="preserve">senâük) </w:t>
                  </w:r>
                </w:p>
                <w:p w:rsidR="00E54783" w:rsidRPr="001F5DBB" w:rsidRDefault="00E54783">
                  <w:pPr>
                    <w:rPr>
                      <w:rFonts w:ascii="Alfabe Hv Bt" w:hAnsi="Alfabe Hv Bt" w:cs="Alfabe Hv Bt"/>
                    </w:rPr>
                  </w:pPr>
                  <w:r w:rsidRPr="001F5DBB">
                    <w:rPr>
                      <w:rFonts w:ascii="Alfabe Hv Bt" w:hAnsi="Alfabe Hv Bt" w:cs="Alfabe Hv Bt"/>
                      <w:color w:val="000000"/>
                    </w:rPr>
                    <w:t xml:space="preserve">ve </w:t>
                  </w:r>
                  <w:r w:rsidRPr="00D41DCD">
                    <w:rPr>
                      <w:rFonts w:ascii="Alfabe Hv Bt" w:hAnsi="Alfabe Hv Bt" w:cs="Alfabe Hv Bt"/>
                      <w:color w:val="000000"/>
                    </w:rPr>
                    <w:t>lâ</w:t>
                  </w:r>
                  <w:r w:rsidRPr="001D4B34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…………….…..</w:t>
                  </w:r>
                  <w:r w:rsidRPr="001F5DBB">
                    <w:rPr>
                      <w:rFonts w:ascii="Alfabe Hv Bt" w:hAnsi="Alfabe Hv Bt" w:cs="Alfabe Hv Bt"/>
                      <w:color w:val="000000"/>
                    </w:rPr>
                    <w:t>gayrük.</w:t>
                  </w:r>
                  <w:bookmarkEnd w:id="0"/>
                </w:p>
              </w:txbxContent>
            </v:textbox>
          </v:shape>
        </w:pict>
      </w: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  <w:r>
        <w:rPr>
          <w:noProof/>
        </w:rPr>
        <w:pict>
          <v:shape id="_x0000_s1040" type="#_x0000_t202" style="position:absolute;margin-left:240.55pt;margin-top:7.55pt;width:295.2pt;height:78pt;z-index:251664896">
            <v:textbox>
              <w:txbxContent>
                <w:p w:rsidR="00E54783" w:rsidRDefault="00E54783">
                  <w:pPr>
                    <w:rPr>
                      <w:rFonts w:ascii="Arial Narrow" w:hAnsi="Arial Narrow" w:cs="Arial Narrow"/>
                    </w:rPr>
                  </w:pPr>
                  <w:r>
                    <w:rPr>
                      <w:rFonts w:ascii="Hand writing Mutlu" w:hAnsi="Hand writing Mutlu" w:cs="Hand writing Mutlu"/>
                    </w:rPr>
                    <w:t>F. Kelimeişehadet cümlesini tamamla.</w:t>
                  </w:r>
                  <w:r w:rsidRPr="009217EA">
                    <w:rPr>
                      <w:rFonts w:ascii="Arial Narrow" w:hAnsi="Arial Narrow" w:cs="Arial Narrow"/>
                    </w:rPr>
                    <w:t>(</w:t>
                  </w:r>
                  <w:r>
                    <w:rPr>
                      <w:rFonts w:ascii="Arial Narrow" w:hAnsi="Arial Narrow" w:cs="Arial Narrow"/>
                    </w:rPr>
                    <w:t>1</w:t>
                  </w:r>
                  <w:r w:rsidRPr="009217EA">
                    <w:rPr>
                      <w:rFonts w:ascii="Arial Narrow" w:hAnsi="Arial Narrow" w:cs="Arial Narrow"/>
                    </w:rPr>
                    <w:t>0 puan)</w:t>
                  </w:r>
                </w:p>
                <w:p w:rsidR="00E54783" w:rsidRPr="001D4B34" w:rsidRDefault="00E54783" w:rsidP="00221FBC">
                  <w:pPr>
                    <w:pStyle w:val="NormalWeb"/>
                    <w:spacing w:line="285" w:lineRule="atLeast"/>
                    <w:rPr>
                      <w:rFonts w:ascii="Calibri" w:hAnsi="Calibri" w:cs="Calibri"/>
                      <w:color w:val="333333"/>
                      <w:sz w:val="16"/>
                      <w:szCs w:val="16"/>
                    </w:rPr>
                  </w:pPr>
                  <w:r w:rsidRPr="00221FBC">
                    <w:rPr>
                      <w:rFonts w:ascii="Alfabe Hv Bt Tur" w:hAnsi="Alfabe Hv Bt Tur" w:cs="Alfabe Hv Bt Tur"/>
                      <w:color w:val="333333"/>
                    </w:rPr>
                    <w:t>Eşhedü</w:t>
                  </w:r>
                  <w:r w:rsidRPr="001D4B34">
                    <w:rPr>
                      <w:rFonts w:ascii="Cambria" w:hAnsi="Cambria" w:cs="Cambria"/>
                      <w:color w:val="333333"/>
                      <w:sz w:val="16"/>
                      <w:szCs w:val="16"/>
                    </w:rPr>
                    <w:t>……………</w:t>
                  </w:r>
                  <w:r w:rsidRPr="00221FBC">
                    <w:rPr>
                      <w:rFonts w:ascii="Alfabe Hv Bt" w:hAnsi="Alfabe Hv Bt" w:cs="Alfabe Hv Bt"/>
                      <w:color w:val="333333"/>
                    </w:rPr>
                    <w:t xml:space="preserve"> ilâhe </w:t>
                  </w:r>
                  <w:r w:rsidRPr="001D4B34">
                    <w:rPr>
                      <w:rFonts w:ascii="Cambria" w:hAnsi="Cambria" w:cs="Cambria"/>
                      <w:color w:val="333333"/>
                      <w:sz w:val="16"/>
                      <w:szCs w:val="16"/>
                    </w:rPr>
                    <w:t>………………….</w:t>
                  </w:r>
                  <w:r w:rsidRPr="00221FBC">
                    <w:rPr>
                      <w:rFonts w:ascii="Alfabe Hv Bt" w:hAnsi="Alfabe Hv Bt" w:cs="Alfabe Hv Bt"/>
                      <w:color w:val="333333"/>
                    </w:rPr>
                    <w:t xml:space="preserve"> ve e</w:t>
                  </w:r>
                  <w:r>
                    <w:rPr>
                      <w:rFonts w:ascii="Alfabe Hv Bt Tur" w:hAnsi="Alfabe Hv Bt Tur" w:cs="Alfabe Hv Bt Tur"/>
                      <w:color w:val="333333"/>
                    </w:rPr>
                    <w:t>ş</w:t>
                  </w:r>
                  <w:r w:rsidRPr="00221FBC">
                    <w:rPr>
                      <w:rFonts w:ascii="Alfabe Hv Bt" w:hAnsi="Alfabe Hv Bt" w:cs="Alfabe Hv Bt"/>
                      <w:color w:val="333333"/>
                    </w:rPr>
                    <w:t>hedü</w:t>
                  </w:r>
                  <w:r w:rsidRPr="001D4B34">
                    <w:rPr>
                      <w:rFonts w:ascii="Calibri" w:hAnsi="Calibri" w:cs="Calibri"/>
                      <w:color w:val="333333"/>
                      <w:sz w:val="16"/>
                      <w:szCs w:val="16"/>
                    </w:rPr>
                    <w:t>…………………..…….…………………………………………</w:t>
                  </w:r>
                  <w:r>
                    <w:rPr>
                      <w:rFonts w:ascii="Alfabe Hv Bt" w:hAnsi="Alfabe Hv Bt" w:cs="Alfabe Hv Bt"/>
                      <w:color w:val="333333"/>
                    </w:rPr>
                    <w:t xml:space="preserve">abduhû ve </w:t>
                  </w:r>
                  <w:r w:rsidRPr="001D4B34">
                    <w:rPr>
                      <w:rFonts w:ascii="Calibri" w:hAnsi="Calibri" w:cs="Calibri"/>
                      <w:color w:val="333333"/>
                      <w:sz w:val="16"/>
                      <w:szCs w:val="16"/>
                    </w:rPr>
                    <w:t>………………………………….…….</w:t>
                  </w:r>
                </w:p>
                <w:p w:rsidR="00E54783" w:rsidRDefault="00E54783">
                  <w:pPr>
                    <w:rPr>
                      <w:rFonts w:ascii="Arial Narrow" w:hAnsi="Arial Narrow" w:cs="Arial Narrow"/>
                    </w:rPr>
                  </w:pPr>
                </w:p>
              </w:txbxContent>
            </v:textbox>
          </v:shape>
        </w:pict>
      </w: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>Sınav soruları bitti,</w:t>
      </w: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>Cevaplarınızı kontrol edin.</w:t>
      </w: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>BAŞARILAR…</w:t>
      </w: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  <w:hyperlink r:id="rId5" w:history="1">
        <w:r w:rsidRPr="00E62A7F">
          <w:rPr>
            <w:rStyle w:val="Hyperlink"/>
            <w:rFonts w:ascii="Arial" w:hAnsi="Arial" w:cs="Arial"/>
            <w:b/>
            <w:bCs/>
          </w:rPr>
          <w:t>www.sorubak.com</w:t>
        </w:r>
      </w:hyperlink>
      <w:r>
        <w:rPr>
          <w:rFonts w:ascii="Arial" w:hAnsi="Arial" w:cs="Arial"/>
          <w:b/>
          <w:bCs/>
        </w:rPr>
        <w:t xml:space="preserve"> </w:t>
      </w: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  <w:u w:val="single"/>
        </w:rPr>
      </w:pPr>
      <w:r w:rsidRPr="00076B56">
        <w:rPr>
          <w:rFonts w:ascii="Arial" w:hAnsi="Arial" w:cs="Arial"/>
          <w:b/>
          <w:bCs/>
        </w:rPr>
        <w:t xml:space="preserve">6. Aşağıdaki bilgilerden hangisi </w:t>
      </w:r>
      <w:r w:rsidRPr="00076B56">
        <w:rPr>
          <w:rFonts w:ascii="Arial" w:hAnsi="Arial" w:cs="Arial"/>
          <w:b/>
          <w:bCs/>
          <w:u w:val="single"/>
        </w:rPr>
        <w:t>yanlıştır?</w:t>
      </w: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  <w:u w:val="single"/>
        </w:rPr>
      </w:pPr>
      <w:r w:rsidRPr="00076B56">
        <w:rPr>
          <w:rFonts w:ascii="Arial" w:hAnsi="Arial" w:cs="Arial"/>
          <w:b/>
          <w:bCs/>
        </w:rPr>
        <w:t>A)</w:t>
      </w:r>
      <w:r w:rsidRPr="00076B56">
        <w:rPr>
          <w:rFonts w:ascii="Arial" w:hAnsi="Arial" w:cs="Arial"/>
        </w:rPr>
        <w:t xml:space="preserve"> Din, Allah tarafından gönderilmiştir.</w:t>
      </w: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B)</w:t>
      </w:r>
      <w:r w:rsidRPr="00076B56">
        <w:rPr>
          <w:rFonts w:ascii="Arial" w:hAnsi="Arial" w:cs="Arial"/>
        </w:rPr>
        <w:t xml:space="preserve"> Din, Allah’a inanmamızı ve yalnızca ona ibadet etmemizi emreder.</w:t>
      </w: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C)</w:t>
      </w:r>
      <w:r w:rsidRPr="00076B56">
        <w:rPr>
          <w:rFonts w:ascii="Arial" w:hAnsi="Arial" w:cs="Arial"/>
        </w:rPr>
        <w:t xml:space="preserve"> Dinimizde zorlama vardır.</w:t>
      </w: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D)</w:t>
      </w:r>
      <w:r w:rsidRPr="00076B56">
        <w:rPr>
          <w:rFonts w:ascii="Arial" w:hAnsi="Arial" w:cs="Arial"/>
        </w:rPr>
        <w:t xml:space="preserve"> Dinin amacı, insanları güzel ahlak sahibi yapmaktır.</w:t>
      </w: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>7.Aşağıdakilerden hangisi güzel bir davranıştır?</w:t>
      </w: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A)</w:t>
      </w:r>
      <w:r w:rsidRPr="00076B56">
        <w:rPr>
          <w:rFonts w:ascii="Arial" w:hAnsi="Arial" w:cs="Arial"/>
        </w:rPr>
        <w:t xml:space="preserve"> Dürüst olmak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B)</w:t>
      </w:r>
      <w:r w:rsidRPr="00076B56">
        <w:rPr>
          <w:rFonts w:ascii="Arial" w:hAnsi="Arial" w:cs="Arial"/>
        </w:rPr>
        <w:t xml:space="preserve"> Kurnazlık yapmak</w:t>
      </w: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C)</w:t>
      </w:r>
      <w:r w:rsidRPr="00076B56">
        <w:rPr>
          <w:rFonts w:ascii="Arial" w:hAnsi="Arial" w:cs="Arial"/>
        </w:rPr>
        <w:t xml:space="preserve"> Çevreyi kirletmek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E54783" w:rsidRPr="00076B56" w:rsidRDefault="00E54783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D)</w:t>
      </w:r>
      <w:r w:rsidRPr="00076B56">
        <w:rPr>
          <w:rFonts w:ascii="Arial" w:hAnsi="Arial" w:cs="Arial"/>
        </w:rPr>
        <w:t xml:space="preserve"> Yalan söylemek</w:t>
      </w: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E43183">
      <w:pPr>
        <w:rPr>
          <w:rFonts w:ascii="Arial" w:hAnsi="Arial" w:cs="Arial"/>
          <w:b/>
          <w:bCs/>
          <w:color w:val="000000"/>
        </w:rPr>
      </w:pPr>
      <w:r w:rsidRPr="00076B56">
        <w:rPr>
          <w:rFonts w:ascii="Arial" w:hAnsi="Arial" w:cs="Arial"/>
          <w:b/>
          <w:bCs/>
          <w:color w:val="000000"/>
        </w:rPr>
        <w:t>8. Camilerin bitişiğinde, ezan okumak için yapılan, kule şeklindeki yüksek yapıya ne denir?</w:t>
      </w:r>
    </w:p>
    <w:p w:rsidR="00E54783" w:rsidRPr="00076B56" w:rsidRDefault="00E54783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bCs/>
          <w:color w:val="000000"/>
        </w:rPr>
        <w:t>A)</w:t>
      </w:r>
      <w:r w:rsidRPr="00076B56">
        <w:rPr>
          <w:rFonts w:ascii="Arial" w:hAnsi="Arial" w:cs="Arial"/>
          <w:color w:val="000000"/>
        </w:rPr>
        <w:t>Şadırvan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bCs/>
          <w:color w:val="000000"/>
        </w:rPr>
        <w:t>B)</w:t>
      </w:r>
      <w:r w:rsidRPr="00076B56">
        <w:rPr>
          <w:rFonts w:ascii="Arial" w:hAnsi="Arial" w:cs="Arial"/>
          <w:color w:val="000000"/>
        </w:rPr>
        <w:t xml:space="preserve"> Kubbe</w:t>
      </w:r>
    </w:p>
    <w:p w:rsidR="00E54783" w:rsidRPr="00076B56" w:rsidRDefault="00E54783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bCs/>
          <w:color w:val="000000"/>
        </w:rPr>
        <w:t>C)</w:t>
      </w:r>
      <w:r w:rsidRPr="00076B56">
        <w:rPr>
          <w:rFonts w:ascii="Arial" w:hAnsi="Arial" w:cs="Arial"/>
          <w:color w:val="000000"/>
        </w:rPr>
        <w:t xml:space="preserve"> Minare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bCs/>
          <w:color w:val="000000"/>
        </w:rPr>
        <w:t>D)</w:t>
      </w:r>
      <w:r w:rsidRPr="00076B56">
        <w:rPr>
          <w:rFonts w:ascii="Arial" w:hAnsi="Arial" w:cs="Arial"/>
          <w:color w:val="000000"/>
        </w:rPr>
        <w:t xml:space="preserve"> Kilise</w:t>
      </w:r>
    </w:p>
    <w:p w:rsidR="00E54783" w:rsidRPr="00076B56" w:rsidRDefault="00E54783" w:rsidP="008B0964">
      <w:pPr>
        <w:spacing w:line="360" w:lineRule="auto"/>
        <w:jc w:val="both"/>
        <w:rPr>
          <w:rFonts w:ascii="Arial" w:hAnsi="Arial" w:cs="Arial"/>
          <w:color w:val="000000"/>
        </w:rPr>
      </w:pPr>
    </w:p>
    <w:p w:rsidR="00E54783" w:rsidRPr="00076B56" w:rsidRDefault="00E54783" w:rsidP="000279F6">
      <w:pPr>
        <w:jc w:val="both"/>
        <w:rPr>
          <w:rFonts w:ascii="Arial" w:hAnsi="Arial" w:cs="Arial"/>
          <w:b/>
          <w:bCs/>
          <w:color w:val="000000"/>
        </w:rPr>
      </w:pPr>
    </w:p>
    <w:p w:rsidR="00E54783" w:rsidRPr="00076B56" w:rsidRDefault="00E54783" w:rsidP="00E43183">
      <w:pPr>
        <w:rPr>
          <w:rFonts w:ascii="Arial" w:hAnsi="Arial" w:cs="Arial"/>
          <w:b/>
          <w:bCs/>
          <w:color w:val="000000"/>
        </w:rPr>
      </w:pPr>
      <w:r w:rsidRPr="00076B56">
        <w:rPr>
          <w:rFonts w:ascii="Arial" w:hAnsi="Arial" w:cs="Arial"/>
          <w:b/>
          <w:bCs/>
          <w:color w:val="000000"/>
        </w:rPr>
        <w:t>9. Müslümanların ibadet yerlerine de ad verilir?</w:t>
      </w:r>
    </w:p>
    <w:p w:rsidR="00E54783" w:rsidRPr="00076B56" w:rsidRDefault="00E54783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bCs/>
          <w:color w:val="000000"/>
        </w:rPr>
        <w:t>A)</w:t>
      </w:r>
      <w:r w:rsidRPr="00076B56">
        <w:rPr>
          <w:rFonts w:ascii="Arial" w:hAnsi="Arial" w:cs="Arial"/>
          <w:color w:val="000000"/>
        </w:rPr>
        <w:t xml:space="preserve"> Cami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bCs/>
          <w:color w:val="000000"/>
        </w:rPr>
        <w:t>B)</w:t>
      </w:r>
      <w:r w:rsidRPr="00076B56">
        <w:rPr>
          <w:rFonts w:ascii="Arial" w:hAnsi="Arial" w:cs="Arial"/>
          <w:color w:val="000000"/>
        </w:rPr>
        <w:t xml:space="preserve"> Kilise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</w:p>
    <w:p w:rsidR="00E54783" w:rsidRPr="00076B56" w:rsidRDefault="00E54783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bCs/>
          <w:color w:val="000000"/>
        </w:rPr>
        <w:t>C)</w:t>
      </w:r>
      <w:r w:rsidRPr="00076B56">
        <w:rPr>
          <w:rFonts w:ascii="Arial" w:hAnsi="Arial" w:cs="Arial"/>
          <w:color w:val="000000"/>
        </w:rPr>
        <w:t xml:space="preserve"> Havra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bCs/>
          <w:color w:val="000000"/>
        </w:rPr>
        <w:t>D)</w:t>
      </w:r>
      <w:r w:rsidRPr="00076B56">
        <w:rPr>
          <w:rFonts w:ascii="Arial" w:hAnsi="Arial" w:cs="Arial"/>
          <w:color w:val="000000"/>
        </w:rPr>
        <w:t xml:space="preserve"> Tapınak</w:t>
      </w: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42514C">
      <w:pPr>
        <w:rPr>
          <w:rFonts w:ascii="Arial" w:hAnsi="Arial" w:cs="Arial"/>
        </w:rPr>
      </w:pPr>
    </w:p>
    <w:p w:rsidR="00E54783" w:rsidRPr="00076B56" w:rsidRDefault="00E54783" w:rsidP="008B0964">
      <w:pPr>
        <w:tabs>
          <w:tab w:val="left" w:pos="180"/>
        </w:tabs>
        <w:ind w:left="-180"/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>10. Aşağıdakilerden hangisi ahlaklı kişilerin özelliklerinden değildir?</w:t>
      </w:r>
    </w:p>
    <w:p w:rsidR="00E54783" w:rsidRPr="00076B56" w:rsidRDefault="00E54783" w:rsidP="008B0964">
      <w:pPr>
        <w:rPr>
          <w:rFonts w:ascii="Arial" w:hAnsi="Arial" w:cs="Arial"/>
        </w:rPr>
      </w:pPr>
    </w:p>
    <w:p w:rsidR="00E54783" w:rsidRPr="00076B56" w:rsidRDefault="00E54783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A)</w:t>
      </w:r>
      <w:r w:rsidRPr="00076B56">
        <w:rPr>
          <w:rFonts w:ascii="Arial" w:hAnsi="Arial" w:cs="Arial"/>
        </w:rPr>
        <w:t xml:space="preserve"> terbiyeli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  <w:bCs/>
        </w:rPr>
        <w:t>B)</w:t>
      </w:r>
      <w:r w:rsidRPr="00076B56">
        <w:rPr>
          <w:rFonts w:ascii="Arial" w:hAnsi="Arial" w:cs="Arial"/>
        </w:rPr>
        <w:t xml:space="preserve"> efendi</w:t>
      </w:r>
      <w:r w:rsidRPr="00076B56">
        <w:rPr>
          <w:rFonts w:ascii="Arial" w:hAnsi="Arial" w:cs="Arial"/>
        </w:rPr>
        <w:tab/>
      </w:r>
    </w:p>
    <w:p w:rsidR="00E54783" w:rsidRPr="00076B56" w:rsidRDefault="00E54783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  <w:bCs/>
        </w:rPr>
        <w:t>C)</w:t>
      </w:r>
      <w:r w:rsidRPr="00076B56">
        <w:rPr>
          <w:rFonts w:ascii="Arial" w:hAnsi="Arial" w:cs="Arial"/>
        </w:rPr>
        <w:t xml:space="preserve"> küfürbaz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  <w:bCs/>
        </w:rPr>
        <w:t>D)</w:t>
      </w:r>
      <w:r w:rsidRPr="00076B56">
        <w:rPr>
          <w:rFonts w:ascii="Arial" w:hAnsi="Arial" w:cs="Arial"/>
        </w:rPr>
        <w:t xml:space="preserve"> güvenilir</w:t>
      </w:r>
    </w:p>
    <w:sectPr w:rsidR="00E54783" w:rsidRPr="00076B56" w:rsidSect="000279F6">
      <w:type w:val="continuous"/>
      <w:pgSz w:w="11906" w:h="16838"/>
      <w:pgMar w:top="568" w:right="707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 Hv Bt Tur">
    <w:altName w:val="Impact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377"/>
    <w:multiLevelType w:val="hybridMultilevel"/>
    <w:tmpl w:val="089A49EC"/>
    <w:lvl w:ilvl="0" w:tplc="8DF6A504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B87172"/>
    <w:multiLevelType w:val="hybridMultilevel"/>
    <w:tmpl w:val="C696228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23F22B97"/>
    <w:multiLevelType w:val="hybridMultilevel"/>
    <w:tmpl w:val="C5D878A8"/>
    <w:lvl w:ilvl="0" w:tplc="50E49E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F267C"/>
    <w:multiLevelType w:val="hybridMultilevel"/>
    <w:tmpl w:val="1DF81242"/>
    <w:lvl w:ilvl="0" w:tplc="3168EF9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45EC23C3"/>
    <w:multiLevelType w:val="hybridMultilevel"/>
    <w:tmpl w:val="44108B84"/>
    <w:lvl w:ilvl="0" w:tplc="B81A550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FF008C"/>
    <w:multiLevelType w:val="hybridMultilevel"/>
    <w:tmpl w:val="03A8C404"/>
    <w:lvl w:ilvl="0" w:tplc="133C4922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A1488D"/>
    <w:multiLevelType w:val="hybridMultilevel"/>
    <w:tmpl w:val="3CD298C6"/>
    <w:lvl w:ilvl="0" w:tplc="074E7F6E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A0592E"/>
    <w:multiLevelType w:val="hybridMultilevel"/>
    <w:tmpl w:val="D120787C"/>
    <w:lvl w:ilvl="0" w:tplc="F0241CD0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14C"/>
    <w:rsid w:val="000279F6"/>
    <w:rsid w:val="00055A5F"/>
    <w:rsid w:val="00056A01"/>
    <w:rsid w:val="00076B56"/>
    <w:rsid w:val="000B7025"/>
    <w:rsid w:val="001D4B34"/>
    <w:rsid w:val="001F5DBB"/>
    <w:rsid w:val="00221FBC"/>
    <w:rsid w:val="002457E1"/>
    <w:rsid w:val="00403D1D"/>
    <w:rsid w:val="0042514C"/>
    <w:rsid w:val="00485DFE"/>
    <w:rsid w:val="005953BD"/>
    <w:rsid w:val="005B13B7"/>
    <w:rsid w:val="005E3A48"/>
    <w:rsid w:val="00636AF6"/>
    <w:rsid w:val="006A1319"/>
    <w:rsid w:val="006C0359"/>
    <w:rsid w:val="008B0964"/>
    <w:rsid w:val="009217EA"/>
    <w:rsid w:val="00974285"/>
    <w:rsid w:val="009A65DE"/>
    <w:rsid w:val="00AF2B36"/>
    <w:rsid w:val="00C00EBA"/>
    <w:rsid w:val="00D41DCD"/>
    <w:rsid w:val="00DD5F89"/>
    <w:rsid w:val="00DE1295"/>
    <w:rsid w:val="00E43183"/>
    <w:rsid w:val="00E54783"/>
    <w:rsid w:val="00E62A7F"/>
    <w:rsid w:val="00E77C32"/>
    <w:rsid w:val="00E85B09"/>
    <w:rsid w:val="00F31E72"/>
    <w:rsid w:val="00FF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F5116"/>
    <w:pPr>
      <w:ind w:left="720"/>
    </w:pPr>
  </w:style>
  <w:style w:type="table" w:styleId="TableGrid">
    <w:name w:val="Table Grid"/>
    <w:basedOn w:val="TableNormal"/>
    <w:uiPriority w:val="99"/>
    <w:rsid w:val="00FF511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221FBC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0B70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2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2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2</Pages>
  <Words>553</Words>
  <Characters>3153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11</cp:revision>
  <dcterms:created xsi:type="dcterms:W3CDTF">2010-11-13T18:12:00Z</dcterms:created>
  <dcterms:modified xsi:type="dcterms:W3CDTF">2013-09-06T14:43:00Z</dcterms:modified>
</cp:coreProperties>
</file>