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411" w:rsidRPr="00A10EED" w:rsidRDefault="004E2411" w:rsidP="00A10EED">
      <w:pPr>
        <w:ind w:left="708" w:firstLine="708"/>
        <w:rPr>
          <w:rFonts w:ascii="Comic Sans MS" w:hAnsi="Comic Sans MS" w:cs="Comic Sans MS"/>
          <w:i/>
          <w:iCs/>
          <w:u w:val="single"/>
        </w:rPr>
      </w:pPr>
      <w:r w:rsidRPr="00A10EED">
        <w:rPr>
          <w:rFonts w:ascii="Comic Sans MS" w:hAnsi="Comic Sans MS" w:cs="Comic Sans MS"/>
          <w:i/>
          <w:iCs/>
          <w:u w:val="single"/>
        </w:rPr>
        <w:t>4-C SINIFI FEN VE TEKNOLOJİ DERSİ 1. YAZILI SORULARI</w:t>
      </w:r>
    </w:p>
    <w:p w:rsidR="004E2411" w:rsidRPr="00A10EED" w:rsidRDefault="004E2411">
      <w:p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ADI-SOYADI:</w:t>
      </w:r>
      <w:r w:rsidRPr="00A10EED">
        <w:rPr>
          <w:rFonts w:ascii="Comic Sans MS" w:hAnsi="Comic Sans MS" w:cs="Comic Sans MS"/>
          <w:i/>
          <w:iCs/>
        </w:rPr>
        <w:tab/>
      </w:r>
      <w:r w:rsidRPr="00A10EED">
        <w:rPr>
          <w:rFonts w:ascii="Comic Sans MS" w:hAnsi="Comic Sans MS" w:cs="Comic Sans MS"/>
          <w:i/>
          <w:iCs/>
        </w:rPr>
        <w:tab/>
      </w:r>
      <w:r w:rsidRPr="00A10EED">
        <w:rPr>
          <w:rFonts w:ascii="Comic Sans MS" w:hAnsi="Comic Sans MS" w:cs="Comic Sans MS"/>
          <w:i/>
          <w:iCs/>
        </w:rPr>
        <w:tab/>
      </w:r>
      <w:r w:rsidRPr="00A10EED">
        <w:rPr>
          <w:rFonts w:ascii="Comic Sans MS" w:hAnsi="Comic Sans MS" w:cs="Comic Sans MS"/>
          <w:i/>
          <w:iCs/>
        </w:rPr>
        <w:tab/>
      </w:r>
      <w:r w:rsidRPr="00A10EED">
        <w:rPr>
          <w:rFonts w:ascii="Comic Sans MS" w:hAnsi="Comic Sans MS" w:cs="Comic Sans MS"/>
          <w:i/>
          <w:iCs/>
        </w:rPr>
        <w:tab/>
      </w:r>
      <w:r w:rsidRPr="00A10EED">
        <w:rPr>
          <w:rFonts w:ascii="Comic Sans MS" w:hAnsi="Comic Sans MS" w:cs="Comic Sans MS"/>
          <w:i/>
          <w:iCs/>
        </w:rPr>
        <w:tab/>
      </w:r>
      <w:r w:rsidRPr="00A10EED">
        <w:rPr>
          <w:rFonts w:ascii="Comic Sans MS" w:hAnsi="Comic Sans MS" w:cs="Comic Sans MS"/>
          <w:i/>
          <w:iCs/>
        </w:rPr>
        <w:tab/>
      </w:r>
      <w:r w:rsidRPr="00A10EED">
        <w:rPr>
          <w:rFonts w:ascii="Comic Sans MS" w:hAnsi="Comic Sans MS" w:cs="Comic Sans MS"/>
          <w:i/>
          <w:iCs/>
        </w:rPr>
        <w:tab/>
      </w:r>
      <w:r w:rsidRPr="00A10EED">
        <w:rPr>
          <w:rFonts w:ascii="Comic Sans MS" w:hAnsi="Comic Sans MS" w:cs="Comic Sans MS"/>
          <w:i/>
          <w:iCs/>
        </w:rPr>
        <w:tab/>
        <w:t>ALDIĞI NOT:</w:t>
      </w:r>
    </w:p>
    <w:p w:rsidR="004E2411" w:rsidRPr="00A10EED" w:rsidRDefault="004E2411" w:rsidP="00865A63">
      <w:pPr>
        <w:pStyle w:val="ListParagraph"/>
        <w:numPr>
          <w:ilvl w:val="0"/>
          <w:numId w:val="1"/>
        </w:num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İskeletin görevlerinden 4 tanesini aşağıya yazınız.</w:t>
      </w:r>
    </w:p>
    <w:p w:rsidR="004E2411" w:rsidRPr="00A10EED" w:rsidRDefault="004E2411" w:rsidP="00865A63">
      <w:pPr>
        <w:pStyle w:val="ListParagraph"/>
        <w:rPr>
          <w:rFonts w:ascii="Comic Sans MS" w:hAnsi="Comic Sans MS" w:cs="Comic Sans MS"/>
          <w:i/>
          <w:iCs/>
        </w:rPr>
      </w:pPr>
      <w:hyperlink r:id="rId5" w:history="1">
        <w:r w:rsidRPr="004A360C">
          <w:rPr>
            <w:rStyle w:val="Hyperlink"/>
            <w:rFonts w:ascii="Comic Sans MS" w:hAnsi="Comic Sans MS" w:cs="Comic Sans MS"/>
            <w:i/>
            <w:iCs/>
          </w:rPr>
          <w:t>www.sorubak.com</w:t>
        </w:r>
      </w:hyperlink>
      <w:r>
        <w:rPr>
          <w:rFonts w:ascii="Comic Sans MS" w:hAnsi="Comic Sans MS" w:cs="Comic Sans MS"/>
          <w:i/>
          <w:iCs/>
        </w:rPr>
        <w:t xml:space="preserve"> </w:t>
      </w:r>
    </w:p>
    <w:p w:rsidR="004E2411" w:rsidRPr="00A10EED" w:rsidRDefault="004E2411" w:rsidP="00865A63">
      <w:pPr>
        <w:pStyle w:val="ListParagraph"/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a)</w:t>
      </w:r>
    </w:p>
    <w:p w:rsidR="004E2411" w:rsidRPr="00A10EED" w:rsidRDefault="004E2411" w:rsidP="00865A63">
      <w:pPr>
        <w:pStyle w:val="ListParagraph"/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b)</w:t>
      </w:r>
    </w:p>
    <w:p w:rsidR="004E2411" w:rsidRPr="00A10EED" w:rsidRDefault="004E2411" w:rsidP="00865A63">
      <w:pPr>
        <w:pStyle w:val="ListParagraph"/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c)</w:t>
      </w:r>
    </w:p>
    <w:p w:rsidR="004E2411" w:rsidRPr="00A10EED" w:rsidRDefault="004E2411" w:rsidP="00865A63">
      <w:pPr>
        <w:pStyle w:val="ListParagraph"/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d)</w:t>
      </w:r>
    </w:p>
    <w:p w:rsidR="004E2411" w:rsidRPr="00A10EED" w:rsidRDefault="004E2411" w:rsidP="00865A63">
      <w:pPr>
        <w:pStyle w:val="ListParagraph"/>
        <w:rPr>
          <w:rFonts w:ascii="Comic Sans MS" w:hAnsi="Comic Sans MS" w:cs="Comic Sans MS"/>
          <w:i/>
          <w:iCs/>
        </w:rPr>
      </w:pPr>
    </w:p>
    <w:p w:rsidR="004E2411" w:rsidRPr="00A10EED" w:rsidRDefault="004E2411" w:rsidP="00865A63">
      <w:pPr>
        <w:pStyle w:val="ListParagraph"/>
        <w:numPr>
          <w:ilvl w:val="0"/>
          <w:numId w:val="1"/>
        </w:num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 xml:space="preserve">Aşağıda verilen kemik çeşitlerine 2’şer tane örnek yazınız. </w:t>
      </w:r>
    </w:p>
    <w:p w:rsidR="004E2411" w:rsidRPr="00A10EED" w:rsidRDefault="004E2411" w:rsidP="00865A63">
      <w:pPr>
        <w:pStyle w:val="ListParagraph"/>
        <w:rPr>
          <w:rFonts w:ascii="Comic Sans MS" w:hAnsi="Comic Sans MS" w:cs="Comic Sans MS"/>
          <w:i/>
          <w:iCs/>
        </w:rPr>
      </w:pPr>
    </w:p>
    <w:p w:rsidR="004E2411" w:rsidRPr="00A10EED" w:rsidRDefault="004E2411" w:rsidP="00865A63">
      <w:pPr>
        <w:pStyle w:val="ListParagraph"/>
        <w:numPr>
          <w:ilvl w:val="0"/>
          <w:numId w:val="2"/>
        </w:numPr>
        <w:rPr>
          <w:rFonts w:ascii="Comic Sans MS" w:hAnsi="Comic Sans MS" w:cs="Comic Sans MS"/>
          <w:i/>
          <w:iCs/>
          <w:u w:val="single"/>
        </w:rPr>
      </w:pPr>
      <w:r w:rsidRPr="00A10EED">
        <w:rPr>
          <w:rFonts w:ascii="Comic Sans MS" w:hAnsi="Comic Sans MS" w:cs="Comic Sans MS"/>
          <w:i/>
          <w:iCs/>
          <w:u w:val="single"/>
        </w:rPr>
        <w:t>Uzun kemikler:</w:t>
      </w:r>
    </w:p>
    <w:p w:rsidR="004E2411" w:rsidRPr="00A10EED" w:rsidRDefault="004E2411" w:rsidP="00865A63">
      <w:pPr>
        <w:pStyle w:val="ListParagraph"/>
        <w:numPr>
          <w:ilvl w:val="0"/>
          <w:numId w:val="2"/>
        </w:numPr>
        <w:rPr>
          <w:rFonts w:ascii="Comic Sans MS" w:hAnsi="Comic Sans MS" w:cs="Comic Sans MS"/>
          <w:i/>
          <w:iCs/>
          <w:u w:val="single"/>
        </w:rPr>
      </w:pPr>
      <w:r w:rsidRPr="00A10EED">
        <w:rPr>
          <w:rFonts w:ascii="Comic Sans MS" w:hAnsi="Comic Sans MS" w:cs="Comic Sans MS"/>
          <w:i/>
          <w:iCs/>
          <w:u w:val="single"/>
        </w:rPr>
        <w:t>Kısa kemikler:</w:t>
      </w:r>
    </w:p>
    <w:p w:rsidR="004E2411" w:rsidRPr="00A10EED" w:rsidRDefault="004E2411" w:rsidP="00865A63">
      <w:pPr>
        <w:pStyle w:val="ListParagraph"/>
        <w:numPr>
          <w:ilvl w:val="0"/>
          <w:numId w:val="2"/>
        </w:numPr>
        <w:rPr>
          <w:rFonts w:ascii="Comic Sans MS" w:hAnsi="Comic Sans MS" w:cs="Comic Sans MS"/>
          <w:i/>
          <w:iCs/>
          <w:u w:val="single"/>
        </w:rPr>
      </w:pPr>
      <w:r w:rsidRPr="00A10EED">
        <w:rPr>
          <w:rFonts w:ascii="Comic Sans MS" w:hAnsi="Comic Sans MS" w:cs="Comic Sans MS"/>
          <w:i/>
          <w:iCs/>
          <w:u w:val="single"/>
        </w:rPr>
        <w:t>Yassı kemikler:</w:t>
      </w:r>
    </w:p>
    <w:p w:rsidR="004E2411" w:rsidRPr="00A10EED" w:rsidRDefault="004E2411" w:rsidP="00865A63">
      <w:pPr>
        <w:pStyle w:val="ListParagraph"/>
        <w:ind w:left="1080"/>
        <w:rPr>
          <w:rFonts w:ascii="Comic Sans MS" w:hAnsi="Comic Sans MS" w:cs="Comic Sans MS"/>
          <w:i/>
          <w:iCs/>
        </w:rPr>
      </w:pPr>
    </w:p>
    <w:p w:rsidR="004E2411" w:rsidRPr="00A10EED" w:rsidRDefault="004E2411" w:rsidP="00865A63">
      <w:pPr>
        <w:pStyle w:val="ListParagraph"/>
        <w:ind w:left="1080"/>
        <w:rPr>
          <w:rFonts w:ascii="Comic Sans MS" w:hAnsi="Comic Sans MS" w:cs="Comic Sans MS"/>
          <w:i/>
          <w:iCs/>
        </w:rPr>
      </w:pPr>
    </w:p>
    <w:p w:rsidR="004E2411" w:rsidRPr="00A10EED" w:rsidRDefault="004E2411" w:rsidP="005A7880">
      <w:pPr>
        <w:pStyle w:val="ListParagraph"/>
        <w:numPr>
          <w:ilvl w:val="0"/>
          <w:numId w:val="1"/>
        </w:num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Aşağıdaki okların karşılarına iskeletin kısımlarını yazınız.</w:t>
      </w:r>
    </w:p>
    <w:p w:rsidR="004E2411" w:rsidRPr="00A10EED" w:rsidRDefault="004E2411" w:rsidP="005A7880">
      <w:pPr>
        <w:rPr>
          <w:rFonts w:ascii="Comic Sans MS" w:hAnsi="Comic Sans MS" w:cs="Comic Sans MS"/>
          <w:i/>
          <w:iCs/>
        </w:rPr>
      </w:pPr>
    </w:p>
    <w:p w:rsidR="004E2411" w:rsidRPr="00A10EED" w:rsidRDefault="004E2411" w:rsidP="00865A63">
      <w:pPr>
        <w:pStyle w:val="ListParagraph"/>
        <w:ind w:left="2880"/>
        <w:rPr>
          <w:rFonts w:ascii="Comic Sans MS" w:hAnsi="Comic Sans MS" w:cs="Comic Sans MS"/>
          <w:i/>
          <w:iCs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62.15pt;margin-top:20.75pt;width:79.2pt;height:36pt;flip:y;z-index:2516567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left:0;text-align:left;margin-left:137.35pt;margin-top:41.15pt;width:114.6pt;height:30pt;flip:x;z-index:2516556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left:0;text-align:left;margin-left:284.95pt;margin-top:83.15pt;width:85.8pt;height:22.2pt;flip:y;z-index:25165465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left:0;text-align:left;margin-left:284.95pt;margin-top:56.75pt;width:85.8pt;height:20.4pt;z-index:2516536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left:0;text-align:left;margin-left:164.35pt;margin-top:8.75pt;width:87.6pt;height:0;flip:x;z-index:251652608" o:connectortype="straight">
            <v:stroke endarrow="block"/>
          </v:shape>
        </w:pict>
      </w:r>
      <w:r w:rsidRPr="0012524C">
        <w:rPr>
          <w:rFonts w:ascii="Comic Sans MS" w:hAnsi="Comic Sans MS" w:cs="Comic Sans MS"/>
          <w:i/>
          <w:iCs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i1025" type="#_x0000_t75" alt="http://www.gaia3d.co.uk/wp-content/uploads/2010/11/skeleton-579.jpg" style="width:231.75pt;height:2in;visibility:visible">
            <v:imagedata r:id="rId6" o:title=""/>
          </v:shape>
        </w:pict>
      </w:r>
    </w:p>
    <w:p w:rsidR="004E2411" w:rsidRPr="00A10EED" w:rsidRDefault="004E2411" w:rsidP="00865A63">
      <w:pPr>
        <w:pStyle w:val="ListParagraph"/>
        <w:ind w:left="2880"/>
        <w:rPr>
          <w:rFonts w:ascii="Comic Sans MS" w:hAnsi="Comic Sans MS" w:cs="Comic Sans MS"/>
          <w:i/>
          <w:iCs/>
        </w:rPr>
      </w:pPr>
    </w:p>
    <w:p w:rsidR="004E2411" w:rsidRPr="00A10EED" w:rsidRDefault="004E2411" w:rsidP="005A7880">
      <w:pPr>
        <w:pStyle w:val="ListParagraph"/>
        <w:numPr>
          <w:ilvl w:val="0"/>
          <w:numId w:val="1"/>
        </w:num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a) Vücudumuzdaki eklemlerin görevi nedir? --------------------------------------------------------------------------------------------------------------------------------------------------------------------</w:t>
      </w:r>
    </w:p>
    <w:p w:rsidR="004E2411" w:rsidRPr="00A10EED" w:rsidRDefault="004E2411" w:rsidP="005A7880">
      <w:pPr>
        <w:pStyle w:val="ListParagraph"/>
        <w:rPr>
          <w:rFonts w:ascii="Comic Sans MS" w:hAnsi="Comic Sans MS" w:cs="Comic Sans MS"/>
          <w:i/>
          <w:iCs/>
        </w:rPr>
      </w:pPr>
    </w:p>
    <w:p w:rsidR="004E2411" w:rsidRPr="00A10EED" w:rsidRDefault="004E2411" w:rsidP="005A7880">
      <w:pPr>
        <w:pStyle w:val="ListParagraph"/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b) Aşağıdaki eklem çeşitlerine birer örnek yazınız.</w:t>
      </w:r>
    </w:p>
    <w:p w:rsidR="004E2411" w:rsidRPr="00A10EED" w:rsidRDefault="004E2411" w:rsidP="005A7880">
      <w:pPr>
        <w:pStyle w:val="ListParagraph"/>
        <w:rPr>
          <w:rFonts w:ascii="Comic Sans MS" w:hAnsi="Comic Sans MS" w:cs="Comic Sans MS"/>
          <w:i/>
          <w:iCs/>
        </w:rPr>
      </w:pPr>
    </w:p>
    <w:p w:rsidR="004E2411" w:rsidRPr="00A10EED" w:rsidRDefault="004E2411" w:rsidP="005A7880">
      <w:pPr>
        <w:pStyle w:val="ListParagraph"/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  <w:u w:val="single"/>
        </w:rPr>
        <w:t>Oynar eklemler</w:t>
      </w:r>
      <w:r w:rsidRPr="00A10EED">
        <w:rPr>
          <w:rFonts w:ascii="Comic Sans MS" w:hAnsi="Comic Sans MS" w:cs="Comic Sans MS"/>
          <w:i/>
          <w:iCs/>
        </w:rPr>
        <w:tab/>
      </w:r>
      <w:r w:rsidRPr="00A10EED">
        <w:rPr>
          <w:rFonts w:ascii="Comic Sans MS" w:hAnsi="Comic Sans MS" w:cs="Comic Sans MS"/>
          <w:i/>
          <w:iCs/>
        </w:rPr>
        <w:tab/>
      </w:r>
      <w:r w:rsidRPr="00A10EED">
        <w:rPr>
          <w:rFonts w:ascii="Comic Sans MS" w:hAnsi="Comic Sans MS" w:cs="Comic Sans MS"/>
          <w:i/>
          <w:iCs/>
        </w:rPr>
        <w:tab/>
      </w:r>
      <w:r w:rsidRPr="00A10EED">
        <w:rPr>
          <w:rFonts w:ascii="Comic Sans MS" w:hAnsi="Comic Sans MS" w:cs="Comic Sans MS"/>
          <w:i/>
          <w:iCs/>
          <w:u w:val="single"/>
        </w:rPr>
        <w:t>Yarı oynar eklemler</w:t>
      </w:r>
      <w:r w:rsidRPr="00A10EED">
        <w:rPr>
          <w:rFonts w:ascii="Comic Sans MS" w:hAnsi="Comic Sans MS" w:cs="Comic Sans MS"/>
          <w:i/>
          <w:iCs/>
        </w:rPr>
        <w:tab/>
      </w:r>
      <w:r w:rsidRPr="00A10EED">
        <w:rPr>
          <w:rFonts w:ascii="Comic Sans MS" w:hAnsi="Comic Sans MS" w:cs="Comic Sans MS"/>
          <w:i/>
          <w:iCs/>
        </w:rPr>
        <w:tab/>
      </w:r>
      <w:r w:rsidRPr="00A10EED">
        <w:rPr>
          <w:rFonts w:ascii="Comic Sans MS" w:hAnsi="Comic Sans MS" w:cs="Comic Sans MS"/>
          <w:i/>
          <w:iCs/>
          <w:u w:val="single"/>
        </w:rPr>
        <w:t>Oynamaz eklemler</w:t>
      </w:r>
      <w:r w:rsidRPr="00A10EED">
        <w:rPr>
          <w:rFonts w:ascii="Comic Sans MS" w:hAnsi="Comic Sans MS" w:cs="Comic Sans MS"/>
          <w:i/>
          <w:iCs/>
        </w:rPr>
        <w:t xml:space="preserve"> </w:t>
      </w:r>
    </w:p>
    <w:p w:rsidR="004E2411" w:rsidRDefault="004E2411" w:rsidP="00532008">
      <w:pPr>
        <w:rPr>
          <w:rFonts w:ascii="Comic Sans MS" w:hAnsi="Comic Sans MS" w:cs="Comic Sans MS"/>
          <w:i/>
          <w:iCs/>
        </w:rPr>
      </w:pPr>
    </w:p>
    <w:p w:rsidR="004E2411" w:rsidRDefault="004E2411" w:rsidP="00532008">
      <w:pPr>
        <w:rPr>
          <w:rFonts w:ascii="Comic Sans MS" w:hAnsi="Comic Sans MS" w:cs="Comic Sans MS"/>
          <w:i/>
          <w:iCs/>
        </w:rPr>
      </w:pPr>
    </w:p>
    <w:p w:rsidR="004E2411" w:rsidRPr="00A10EED" w:rsidRDefault="004E2411" w:rsidP="00532008">
      <w:pPr>
        <w:rPr>
          <w:rFonts w:ascii="Comic Sans MS" w:hAnsi="Comic Sans MS" w:cs="Comic Sans MS"/>
          <w:i/>
          <w:iCs/>
        </w:rPr>
      </w:pPr>
    </w:p>
    <w:p w:rsidR="004E2411" w:rsidRPr="00A10EED" w:rsidRDefault="004E2411" w:rsidP="00532008">
      <w:pPr>
        <w:pStyle w:val="ListParagraph"/>
        <w:numPr>
          <w:ilvl w:val="0"/>
          <w:numId w:val="1"/>
        </w:num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 xml:space="preserve">Aşağıda vücudumuzdaki kaslarla ilgili verilen bilgilerden doğru olanların başına (D), yanlış olanların başına ise (Y) koyunuz. </w:t>
      </w:r>
    </w:p>
    <w:p w:rsidR="004E2411" w:rsidRPr="00A10EED" w:rsidRDefault="004E2411" w:rsidP="00532008">
      <w:p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(    ) Kaslar iç organlarımızın çalışmasını sağlarlar.</w:t>
      </w:r>
    </w:p>
    <w:p w:rsidR="004E2411" w:rsidRPr="00A10EED" w:rsidRDefault="004E2411" w:rsidP="00532008">
      <w:p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(    ) Vücudun hareket etmesinde eklem ve iskeletle birlikte çalışırlar.</w:t>
      </w:r>
    </w:p>
    <w:p w:rsidR="004E2411" w:rsidRPr="00A10EED" w:rsidRDefault="004E2411" w:rsidP="00532008">
      <w:p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(    ) Vücudun var olan şeklini bozarlar.</w:t>
      </w:r>
    </w:p>
    <w:p w:rsidR="004E2411" w:rsidRPr="00A10EED" w:rsidRDefault="004E2411" w:rsidP="00532008">
      <w:p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(    ) Kaslar 4 çeşittir.</w:t>
      </w:r>
    </w:p>
    <w:p w:rsidR="004E2411" w:rsidRPr="00A10EED" w:rsidRDefault="004E2411" w:rsidP="00532008">
      <w:p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(    ) Kaslarımız kasılıp gevşeme hareketleriyle çalışırlar.</w:t>
      </w:r>
    </w:p>
    <w:p w:rsidR="004E2411" w:rsidRPr="00A10EED" w:rsidRDefault="004E2411" w:rsidP="00532008">
      <w:p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(    ) Kalp kası bizim isteğimize bağlı olarak çalışır.</w:t>
      </w:r>
    </w:p>
    <w:p w:rsidR="004E2411" w:rsidRPr="00A10EED" w:rsidRDefault="004E2411" w:rsidP="00532008">
      <w:p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(    ) Çizgili kaslara kırmızı kas da denir.</w:t>
      </w:r>
    </w:p>
    <w:p w:rsidR="004E2411" w:rsidRPr="00A10EED" w:rsidRDefault="004E2411" w:rsidP="00532008">
      <w:p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(    ) Çizgisiz kaslar beyaz renktedir.</w:t>
      </w:r>
    </w:p>
    <w:p w:rsidR="004E2411" w:rsidRPr="00A10EED" w:rsidRDefault="004E2411" w:rsidP="00532008">
      <w:p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(    ) Kaslarımız koşmak, yüzmek, bisiklete binmek vb. etkili değildirler.</w:t>
      </w:r>
    </w:p>
    <w:p w:rsidR="004E2411" w:rsidRPr="00A10EED" w:rsidRDefault="004E2411" w:rsidP="00532008">
      <w:p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 xml:space="preserve">(    ) Kas lifleri yalnızca hayvanlarda bulunur. </w:t>
      </w:r>
    </w:p>
    <w:p w:rsidR="004E2411" w:rsidRPr="00A10EED" w:rsidRDefault="004E2411" w:rsidP="00532008">
      <w:pPr>
        <w:rPr>
          <w:rFonts w:ascii="Comic Sans MS" w:hAnsi="Comic Sans MS" w:cs="Comic Sans MS"/>
          <w:i/>
          <w:iCs/>
        </w:rPr>
      </w:pPr>
    </w:p>
    <w:p w:rsidR="004E2411" w:rsidRPr="00A10EED" w:rsidRDefault="004E2411" w:rsidP="00532008">
      <w:pPr>
        <w:pStyle w:val="ListParagraph"/>
        <w:numPr>
          <w:ilvl w:val="0"/>
          <w:numId w:val="1"/>
        </w:num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İskelet ve kas sağlığımızı korumak için yapmamız gerekenlerden 4 tanesini yazınız.</w:t>
      </w:r>
    </w:p>
    <w:p w:rsidR="004E2411" w:rsidRPr="00A10EED" w:rsidRDefault="004E2411" w:rsidP="0087411D">
      <w:pPr>
        <w:pStyle w:val="ListParagraph"/>
        <w:rPr>
          <w:rFonts w:ascii="Comic Sans MS" w:hAnsi="Comic Sans MS" w:cs="Comic Sans MS"/>
          <w:i/>
          <w:iCs/>
        </w:rPr>
      </w:pPr>
    </w:p>
    <w:p w:rsidR="004E2411" w:rsidRPr="00A10EED" w:rsidRDefault="004E2411" w:rsidP="0087411D">
      <w:pPr>
        <w:pStyle w:val="ListParagraph"/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a)</w:t>
      </w:r>
    </w:p>
    <w:p w:rsidR="004E2411" w:rsidRPr="00A10EED" w:rsidRDefault="004E2411" w:rsidP="0087411D">
      <w:pPr>
        <w:pStyle w:val="ListParagraph"/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b)</w:t>
      </w:r>
    </w:p>
    <w:p w:rsidR="004E2411" w:rsidRPr="00A10EED" w:rsidRDefault="004E2411" w:rsidP="0087411D">
      <w:pPr>
        <w:pStyle w:val="ListParagraph"/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c)</w:t>
      </w:r>
    </w:p>
    <w:p w:rsidR="004E2411" w:rsidRPr="00A10EED" w:rsidRDefault="004E2411" w:rsidP="0087411D">
      <w:pPr>
        <w:pStyle w:val="ListParagraph"/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 xml:space="preserve">d) </w:t>
      </w:r>
    </w:p>
    <w:p w:rsidR="004E2411" w:rsidRPr="00A10EED" w:rsidRDefault="004E2411" w:rsidP="0087411D">
      <w:pPr>
        <w:pStyle w:val="ListParagraph"/>
        <w:rPr>
          <w:rFonts w:ascii="Comic Sans MS" w:hAnsi="Comic Sans MS" w:cs="Comic Sans MS"/>
          <w:i/>
          <w:iCs/>
        </w:rPr>
      </w:pPr>
    </w:p>
    <w:p w:rsidR="004E2411" w:rsidRPr="00A10EED" w:rsidRDefault="004E2411" w:rsidP="0087411D">
      <w:pPr>
        <w:pStyle w:val="ListParagraph"/>
        <w:rPr>
          <w:rFonts w:ascii="Comic Sans MS" w:hAnsi="Comic Sans MS" w:cs="Comic Sans MS"/>
          <w:i/>
          <w:iCs/>
        </w:rPr>
      </w:pPr>
    </w:p>
    <w:p w:rsidR="004E2411" w:rsidRPr="00A10EED" w:rsidRDefault="004E2411" w:rsidP="00A10EED">
      <w:pPr>
        <w:pStyle w:val="ListParagraph"/>
        <w:numPr>
          <w:ilvl w:val="0"/>
          <w:numId w:val="1"/>
        </w:numPr>
        <w:rPr>
          <w:rFonts w:ascii="Comic Sans MS" w:hAnsi="Comic Sans MS" w:cs="Comic Sans MS"/>
          <w:i/>
          <w:iCs/>
        </w:rPr>
      </w:pPr>
      <w:r w:rsidRPr="00A10EED">
        <w:rPr>
          <w:rFonts w:ascii="Comic Sans MS" w:hAnsi="Comic Sans MS" w:cs="Comic Sans MS"/>
          <w:i/>
          <w:iCs/>
        </w:rPr>
        <w:t>Solunum sisteminde görevli kısımları okların karşılarına yazınız.</w:t>
      </w:r>
    </w:p>
    <w:p w:rsidR="004E2411" w:rsidRPr="00A10EED" w:rsidRDefault="004E2411" w:rsidP="0087411D">
      <w:pPr>
        <w:pStyle w:val="ListParagraph"/>
        <w:rPr>
          <w:rFonts w:ascii="Comic Sans MS" w:hAnsi="Comic Sans MS" w:cs="Comic Sans MS"/>
          <w:i/>
          <w:iCs/>
        </w:rPr>
      </w:pPr>
    </w:p>
    <w:p w:rsidR="004E2411" w:rsidRPr="00A10EED" w:rsidRDefault="004E2411" w:rsidP="00A10EED">
      <w:pPr>
        <w:pStyle w:val="ListParagraph"/>
        <w:rPr>
          <w:rFonts w:ascii="Comic Sans MS" w:hAnsi="Comic Sans MS" w:cs="Comic Sans MS"/>
          <w:i/>
          <w:iCs/>
        </w:rPr>
      </w:pPr>
      <w:r>
        <w:rPr>
          <w:noProof/>
          <w:lang w:eastAsia="tr-TR"/>
        </w:rPr>
        <w:pict>
          <v:shape id="_x0000_s1031" type="#_x0000_t32" style="position:absolute;left:0;text-align:left;margin-left:22.75pt;margin-top:209.1pt;width:97.8pt;height:28.2pt;flip:x;z-index:2516628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left:0;text-align:left;margin-left:133.15pt;margin-top:153.9pt;width:182.4pt;height:32.4pt;flip:y;z-index:2516618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left:0;text-align:left;margin-left:164.35pt;margin-top:146.7pt;width:145.8pt;height:0;z-index:2516608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left:0;text-align:left;margin-left:34.15pt;margin-top:66.3pt;width:102.6pt;height:56.4pt;flip:x y;z-index:2516597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left:0;text-align:left;margin-left:142.75pt;margin-top:72.3pt;width:112.2pt;height:21.6pt;flip:y;z-index:2516587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left:0;text-align:left;margin-left:181.75pt;margin-top:48.3pt;width:48pt;height:3.6pt;flip:y;z-index:251657728" o:connectortype="straight">
            <v:stroke endarrow="block"/>
          </v:shape>
        </w:pict>
      </w:r>
      <w:r w:rsidRPr="0012524C">
        <w:rPr>
          <w:rFonts w:ascii="Comic Sans MS" w:hAnsi="Comic Sans MS" w:cs="Comic Sans MS"/>
          <w:i/>
          <w:iCs/>
          <w:noProof/>
          <w:lang w:eastAsia="tr-TR"/>
        </w:rPr>
        <w:pict>
          <v:shape id="Resim 25" o:spid="_x0000_i1026" type="#_x0000_t75" style="width:202.5pt;height:243.75pt;visibility:visible">
            <v:imagedata r:id="rId7" o:title=""/>
          </v:shape>
        </w:pict>
      </w:r>
    </w:p>
    <w:sectPr w:rsidR="004E2411" w:rsidRPr="00A10EED" w:rsidSect="00A10E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6D66"/>
    <w:multiLevelType w:val="hybridMultilevel"/>
    <w:tmpl w:val="63F4F1BA"/>
    <w:lvl w:ilvl="0" w:tplc="CB46C81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8490B44"/>
    <w:multiLevelType w:val="hybridMultilevel"/>
    <w:tmpl w:val="F1B0915A"/>
    <w:lvl w:ilvl="0" w:tplc="FC46B9B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308E01C1"/>
    <w:multiLevelType w:val="hybridMultilevel"/>
    <w:tmpl w:val="E1D6628E"/>
    <w:lvl w:ilvl="0" w:tplc="2C948C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B77C24"/>
    <w:multiLevelType w:val="hybridMultilevel"/>
    <w:tmpl w:val="00F05E16"/>
    <w:lvl w:ilvl="0" w:tplc="E9A4DADE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4">
    <w:nsid w:val="6AB56567"/>
    <w:multiLevelType w:val="hybridMultilevel"/>
    <w:tmpl w:val="BB22AB18"/>
    <w:lvl w:ilvl="0" w:tplc="5FEEB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5A63"/>
    <w:rsid w:val="0012524C"/>
    <w:rsid w:val="00226137"/>
    <w:rsid w:val="004963BE"/>
    <w:rsid w:val="004A360C"/>
    <w:rsid w:val="004E2411"/>
    <w:rsid w:val="00532008"/>
    <w:rsid w:val="005A7880"/>
    <w:rsid w:val="006B5BD3"/>
    <w:rsid w:val="00865A63"/>
    <w:rsid w:val="0087411D"/>
    <w:rsid w:val="00A10EED"/>
    <w:rsid w:val="00FD2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6F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65A6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865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5A6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963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3</Pages>
  <Words>228</Words>
  <Characters>1305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Lenovo</dc:creator>
  <cp:keywords>www.sorubak.com</cp:keywords>
  <dc:description>www.sorubak.com</dc:description>
  <cp:lastModifiedBy>edanur</cp:lastModifiedBy>
  <cp:revision>3</cp:revision>
  <dcterms:created xsi:type="dcterms:W3CDTF">2012-10-10T15:54:00Z</dcterms:created>
  <dcterms:modified xsi:type="dcterms:W3CDTF">2013-09-28T08:58:00Z</dcterms:modified>
  <cp:category>www.sorubak.com</cp:category>
</cp:coreProperties>
</file>