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BEC" w:rsidRPr="00055F6B" w:rsidRDefault="00280BEC" w:rsidP="001009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F6B">
        <w:rPr>
          <w:rFonts w:ascii="Times New Roman" w:hAnsi="Times New Roman" w:cs="Times New Roman"/>
          <w:b/>
          <w:bCs/>
          <w:sz w:val="24"/>
          <w:szCs w:val="24"/>
        </w:rPr>
        <w:t>DESTEK VE HAREKET</w:t>
      </w:r>
    </w:p>
    <w:p w:rsidR="00280BEC" w:rsidRPr="0010096B" w:rsidRDefault="00280BEC" w:rsidP="0010096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096B">
        <w:rPr>
          <w:rFonts w:ascii="Times New Roman" w:hAnsi="Times New Roman" w:cs="Times New Roman"/>
          <w:b/>
          <w:bCs/>
          <w:sz w:val="24"/>
          <w:szCs w:val="24"/>
        </w:rPr>
        <w:t xml:space="preserve">Aşağıdaki soruların ilk </w:t>
      </w:r>
      <w:r w:rsidRPr="0010096B">
        <w:rPr>
          <w:rFonts w:ascii="Times New Roman" w:hAnsi="Times New Roman" w:cs="Times New Roman"/>
          <w:b/>
          <w:bCs/>
          <w:sz w:val="24"/>
          <w:szCs w:val="24"/>
          <w:u w:val="single"/>
        </w:rPr>
        <w:t>Fen ve Teknoloji defterine</w:t>
      </w:r>
      <w:r w:rsidRPr="001009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09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sorular kırmızı, yanıtlar kurşun kalemle</w:t>
      </w:r>
      <w:r w:rsidRPr="0010096B">
        <w:rPr>
          <w:rFonts w:ascii="Times New Roman" w:hAnsi="Times New Roman" w:cs="Times New Roman"/>
          <w:b/>
          <w:bCs/>
          <w:sz w:val="24"/>
          <w:szCs w:val="24"/>
        </w:rPr>
        <w:t xml:space="preserve"> olacak şekilde cevaplayınız.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hyperlink r:id="rId4" w:history="1">
        <w:r w:rsidRPr="006975A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80BEC" w:rsidRDefault="00280BEC" w:rsidP="001009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S.1. İskeletin görevlerini genel olarak yazınız.</w:t>
      </w:r>
    </w:p>
    <w:p w:rsidR="00280BEC" w:rsidRDefault="00280BEC" w:rsidP="001009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S.2. İskeletin bölümlerini ve görevlerini yazınız.</w:t>
      </w:r>
    </w:p>
    <w:p w:rsidR="00280BEC" w:rsidRDefault="00280BEC" w:rsidP="001009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S.3. Kemik çeşitlerini şema ile gösterip daha sonra da her birini açıklayıp örneklendiriniz. (Deftere yazdık)</w:t>
      </w:r>
    </w:p>
    <w:p w:rsidR="00280BEC" w:rsidRPr="008D7EBB" w:rsidRDefault="00280BEC" w:rsidP="0010096B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8D7EBB">
        <w:rPr>
          <w:rFonts w:ascii="Times New Roman" w:hAnsi="Times New Roman" w:cs="Times New Roman"/>
          <w:b/>
          <w:bCs/>
        </w:rPr>
        <w:t>Aşağıdaki şemayı defterinize yapınız. Çizdiğiniz şemayı defterden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8D7EBB">
        <w:rPr>
          <w:rFonts w:ascii="Times New Roman" w:hAnsi="Times New Roman" w:cs="Times New Roman"/>
          <w:b/>
          <w:bCs/>
        </w:rPr>
        <w:t>gösterer</w:t>
      </w:r>
      <w:r>
        <w:rPr>
          <w:rFonts w:ascii="Times New Roman" w:hAnsi="Times New Roman" w:cs="Times New Roman"/>
          <w:b/>
          <w:bCs/>
        </w:rPr>
        <w:t>e</w:t>
      </w:r>
      <w:r w:rsidRPr="008D7EBB">
        <w:rPr>
          <w:rFonts w:ascii="Times New Roman" w:hAnsi="Times New Roman" w:cs="Times New Roman"/>
          <w:b/>
          <w:bCs/>
        </w:rPr>
        <w:t>k bir büyüğünüze 3 kez anlatınız.</w:t>
      </w:r>
    </w:p>
    <w:p w:rsidR="00280BEC" w:rsidRDefault="00280BEC" w:rsidP="001A7D1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1.1pt;margin-top:69.8pt;width:.75pt;height:21pt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left:0;text-align:left;margin-left:268.75pt;margin-top:69.8pt;width:.75pt;height:21pt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262.35pt;margin-top:20.35pt;width:7.15pt;height:26.95pt;z-index:251652096">
            <v:textbox style="layout-flow:vertical-ideographic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2pt;margin-top:47.3pt;width:124.1pt;height:22.5pt;z-index:251655168">
            <v:textbox>
              <w:txbxContent>
                <w:p w:rsidR="00280BEC" w:rsidRPr="00022227" w:rsidRDefault="00280BEC" w:rsidP="0002222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022227">
                    <w:rPr>
                      <w:b/>
                      <w:bCs/>
                      <w:sz w:val="24"/>
                      <w:szCs w:val="24"/>
                    </w:rPr>
                    <w:t xml:space="preserve">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UZUN</w:t>
                  </w:r>
                  <w:r w:rsidRPr="00022227">
                    <w:rPr>
                      <w:b/>
                      <w:bCs/>
                      <w:sz w:val="24"/>
                      <w:szCs w:val="24"/>
                    </w:rPr>
                    <w:t xml:space="preserve"> KEMİKLER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32" style="position:absolute;left:0;text-align:left;margin-left:465.6pt;margin-top:69.8pt;width:.75pt;height:21pt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67" style="position:absolute;left:0;text-align:left;margin-left:458.45pt;margin-top:20.35pt;width:7.15pt;height:26.95pt;z-index:251653120">
            <v:textbox style="layout-flow:vertical-ideographic"/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401.85pt;margin-top:47.3pt;width:124.1pt;height:22.5pt;z-index:251656192">
            <v:textbox>
              <w:txbxContent>
                <w:p w:rsidR="00280BEC" w:rsidRPr="00022227" w:rsidRDefault="00280BEC" w:rsidP="00022227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022227">
                    <w:rPr>
                      <w:b/>
                      <w:bCs/>
                      <w:sz w:val="24"/>
                      <w:szCs w:val="24"/>
                    </w:rPr>
                    <w:t xml:space="preserve">  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YASSI</w:t>
                  </w:r>
                  <w:r w:rsidRPr="00022227">
                    <w:rPr>
                      <w:b/>
                      <w:bCs/>
                      <w:sz w:val="24"/>
                      <w:szCs w:val="24"/>
                    </w:rPr>
                    <w:t xml:space="preserve"> KEMİKLER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left:0;text-align:left;margin-left:209.85pt;margin-top:47.3pt;width:116.6pt;height:22.5pt;z-index:251654144">
            <v:textbox>
              <w:txbxContent>
                <w:p w:rsidR="00280BEC" w:rsidRPr="00022227" w:rsidRDefault="00280BE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022227">
                    <w:rPr>
                      <w:b/>
                      <w:bCs/>
                      <w:sz w:val="24"/>
                      <w:szCs w:val="24"/>
                    </w:rPr>
                    <w:t xml:space="preserve">   KISA KEMİKLER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67" style="position:absolute;left:0;text-align:left;margin-left:66.2pt;margin-top:20.35pt;width:7.15pt;height:26.95pt;z-index:251651072">
            <v:textbox style="layout-flow:vertical-ideographic"/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66.2pt;margin-top:20.35pt;width:392.25pt;height:0;z-index:251650048" o:connectortype="straight"/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KEMİK ÇEŞİTLERİ</w:t>
      </w:r>
    </w:p>
    <w:p w:rsidR="00280BEC" w:rsidRPr="00285C53" w:rsidRDefault="00280BEC" w:rsidP="00285C53">
      <w:pPr>
        <w:rPr>
          <w:rFonts w:ascii="Times New Roman" w:hAnsi="Times New Roman" w:cs="Times New Roman"/>
          <w:sz w:val="24"/>
          <w:szCs w:val="24"/>
        </w:rPr>
      </w:pPr>
    </w:p>
    <w:p w:rsidR="00280BEC" w:rsidRPr="00285C53" w:rsidRDefault="00280BEC" w:rsidP="00285C53">
      <w:pPr>
        <w:rPr>
          <w:rFonts w:ascii="Times New Roman" w:hAnsi="Times New Roman" w:cs="Times New Roman"/>
          <w:sz w:val="24"/>
          <w:szCs w:val="24"/>
        </w:rPr>
      </w:pPr>
    </w:p>
    <w:p w:rsidR="00280BEC" w:rsidRDefault="00280BEC" w:rsidP="00285C53">
      <w:pPr>
        <w:rPr>
          <w:rFonts w:ascii="Times New Roman" w:hAnsi="Times New Roman" w:cs="Times New Roman"/>
          <w:sz w:val="24"/>
          <w:szCs w:val="24"/>
        </w:rPr>
      </w:pPr>
    </w:p>
    <w:p w:rsidR="00280BEC" w:rsidRDefault="00280BEC" w:rsidP="00285C5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36" type="#_x0000_t32" style="position:absolute;margin-left:41.75pt;margin-top:6.65pt;width:14.25pt;height:0;z-index:251660288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Kolda        Pazı kemiği                      El ve ayak bileklerindeki kemikler                                Kafatası</w:t>
      </w:r>
    </w:p>
    <w:p w:rsidR="00280BEC" w:rsidRDefault="00280BEC" w:rsidP="00285C5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37" type="#_x0000_t32" style="position:absolute;margin-left:262.6pt;margin-top:6.3pt;width:14.25pt;height:0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458.45pt;margin-top:6.3pt;width:14.25pt;height:0;z-index:251662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46.4pt;margin-top:6.3pt;width:14.25pt;height:0;z-index:251661312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Bacakta        Uyluk kemiği                         Omurgada        Omur                            Göğüs kafesi       Kaburga</w:t>
      </w:r>
    </w:p>
    <w:p w:rsidR="00280BEC" w:rsidRDefault="00280BEC" w:rsidP="00285C5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40" type="#_x0000_t32" style="position:absolute;margin-left:440.3pt;margin-top:7.4pt;width:14.25pt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El ve ayak parmak kemikleri                                                                                      Kalçada       Leğen kemiği                                                                                                                                                         </w:t>
      </w:r>
    </w:p>
    <w:p w:rsidR="00280BEC" w:rsidRDefault="00280BEC" w:rsidP="00B628E1">
      <w:pPr>
        <w:tabs>
          <w:tab w:val="left" w:pos="7965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41" type="#_x0000_t32" style="position:absolute;margin-left:440.3pt;margin-top:7.8pt;width:14.25pt;height:0;z-index:251664384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Omuzda        Kürek kemiği</w:t>
      </w:r>
    </w:p>
    <w:p w:rsidR="00280BEC" w:rsidRPr="008D7EBB" w:rsidRDefault="00280BEC" w:rsidP="00055F6B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8D7EBB">
        <w:rPr>
          <w:rFonts w:ascii="Times New Roman" w:hAnsi="Times New Roman" w:cs="Times New Roman"/>
          <w:b/>
          <w:bCs/>
        </w:rPr>
        <w:t>Aşağıdaki ifadelerde boş bırakılan yerleri tamamlayınız.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7EBB">
        <w:rPr>
          <w:rFonts w:ascii="Times New Roman" w:hAnsi="Times New Roman" w:cs="Times New Roman"/>
          <w:b/>
          <w:bCs/>
        </w:rPr>
        <w:t>(Zorlanırsan deftere yazdıklarımızı okuyarak yap.)</w:t>
      </w:r>
    </w:p>
    <w:p w:rsidR="00280BEC" w:rsidRDefault="00280BEC" w:rsidP="0005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Yetişkin bir insanın iskeletinde ……….. adet kemik bulunur.</w:t>
      </w:r>
    </w:p>
    <w:p w:rsidR="00280BEC" w:rsidRDefault="00280BEC" w:rsidP="0005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Kemiklerden oluşan, vücudumuzun dik durmasını ve hareket etmesini sağlayan yapıya …………….denir.</w:t>
      </w:r>
    </w:p>
    <w:p w:rsidR="00280BEC" w:rsidRDefault="00280BEC" w:rsidP="0005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İskeletin görevlerinden biri de …………….  ……………… üretmektir.</w:t>
      </w:r>
    </w:p>
    <w:p w:rsidR="00280BEC" w:rsidRDefault="00280BEC" w:rsidP="0005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İskeletimiz …………………….. depo eder.</w:t>
      </w:r>
    </w:p>
    <w:p w:rsidR="00280BEC" w:rsidRDefault="00280BEC" w:rsidP="0005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Vücudumuz ………. bölümden oluşmaktadır.</w:t>
      </w:r>
    </w:p>
    <w:p w:rsidR="00280BEC" w:rsidRDefault="00280BEC" w:rsidP="0005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Göğüs kafesimiz ……………….. ve ………………………. Korur.</w:t>
      </w:r>
    </w:p>
    <w:p w:rsidR="00280BEC" w:rsidRDefault="00280BEC" w:rsidP="0005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Beynimizi ……………………… korur.</w:t>
      </w:r>
    </w:p>
    <w:p w:rsidR="00280BEC" w:rsidRDefault="00280BEC" w:rsidP="0005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Kollar ve bacakların görevi ……………………..  ………………………… sağlamaktır.</w:t>
      </w:r>
    </w:p>
    <w:p w:rsidR="00280BEC" w:rsidRDefault="00280BEC" w:rsidP="0005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Dik durmamızı sağlayan bölüm ………………………dır.</w:t>
      </w:r>
    </w:p>
    <w:p w:rsidR="00280BEC" w:rsidRDefault="00280BEC" w:rsidP="0005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Kemik çeşitleri şunlardır: ………………………. , ……………………….. , ………………….…….</w:t>
      </w:r>
    </w:p>
    <w:p w:rsidR="00280BEC" w:rsidRPr="00055F6B" w:rsidRDefault="00280BEC" w:rsidP="00B628E1">
      <w:pPr>
        <w:tabs>
          <w:tab w:val="left" w:pos="7965"/>
        </w:tabs>
        <w:rPr>
          <w:rFonts w:ascii="Times New Roman" w:hAnsi="Times New Roman" w:cs="Times New Roman"/>
          <w:b/>
          <w:bCs/>
          <w:u w:val="single"/>
        </w:rPr>
      </w:pPr>
      <w:r w:rsidRPr="008D7EBB">
        <w:rPr>
          <w:rFonts w:ascii="Times New Roman" w:hAnsi="Times New Roman" w:cs="Times New Roman"/>
          <w:b/>
          <w:bCs/>
        </w:rPr>
        <w:t xml:space="preserve">Aşağıdaki ifadelerin doğru olanlarına (D), yanlış olanlarına (Y) harfi koyunuz. </w:t>
      </w:r>
      <w:r w:rsidRPr="00055F6B">
        <w:rPr>
          <w:rFonts w:ascii="Times New Roman" w:hAnsi="Times New Roman" w:cs="Times New Roman"/>
          <w:b/>
          <w:bCs/>
          <w:u w:val="single"/>
        </w:rPr>
        <w:t>Yanlış ifadelerin önüne doğrusunu yazınız.</w:t>
      </w:r>
    </w:p>
    <w:p w:rsidR="00280BEC" w:rsidRDefault="00280BEC" w:rsidP="00B628E1">
      <w:pPr>
        <w:tabs>
          <w:tab w:val="left" w:pos="79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Omurganın her bir parçasına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omur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280BEC" w:rsidRDefault="00280BEC" w:rsidP="00B628E1">
      <w:pPr>
        <w:tabs>
          <w:tab w:val="left" w:pos="79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Pazı kemiği </w:t>
      </w:r>
      <w:r>
        <w:rPr>
          <w:rFonts w:ascii="Times New Roman" w:hAnsi="Times New Roman" w:cs="Times New Roman"/>
          <w:sz w:val="24"/>
          <w:szCs w:val="24"/>
        </w:rPr>
        <w:t>bacağımızdadır.</w:t>
      </w:r>
    </w:p>
    <w:p w:rsidR="00280BEC" w:rsidRDefault="00280BEC" w:rsidP="00B628E1">
      <w:pPr>
        <w:tabs>
          <w:tab w:val="left" w:pos="79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b/>
          <w:bCs/>
          <w:sz w:val="24"/>
          <w:szCs w:val="24"/>
        </w:rPr>
        <w:t>Uyluk kemiği</w:t>
      </w:r>
      <w:r>
        <w:rPr>
          <w:rFonts w:ascii="Times New Roman" w:hAnsi="Times New Roman" w:cs="Times New Roman"/>
          <w:sz w:val="24"/>
          <w:szCs w:val="24"/>
        </w:rPr>
        <w:t xml:space="preserve"> kısa kemiktir.</w:t>
      </w:r>
    </w:p>
    <w:p w:rsidR="00280BEC" w:rsidRDefault="00280BEC" w:rsidP="00B628E1">
      <w:pPr>
        <w:tabs>
          <w:tab w:val="left" w:pos="79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Kafatasımız kısa kemiklerden oluşmuştur.</w:t>
      </w:r>
    </w:p>
    <w:sectPr w:rsidR="00280BEC" w:rsidSect="004A5AF4">
      <w:pgSz w:w="11906" w:h="16838"/>
      <w:pgMar w:top="567" w:right="567" w:bottom="82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AF4"/>
    <w:rsid w:val="00022227"/>
    <w:rsid w:val="00055F6B"/>
    <w:rsid w:val="0010096B"/>
    <w:rsid w:val="001A7D1A"/>
    <w:rsid w:val="00280BEC"/>
    <w:rsid w:val="00285C53"/>
    <w:rsid w:val="002F2299"/>
    <w:rsid w:val="00406F54"/>
    <w:rsid w:val="00412E16"/>
    <w:rsid w:val="004A5AF4"/>
    <w:rsid w:val="00513360"/>
    <w:rsid w:val="006975AE"/>
    <w:rsid w:val="00833407"/>
    <w:rsid w:val="008D7EBB"/>
    <w:rsid w:val="00B628E1"/>
    <w:rsid w:val="00B646FB"/>
    <w:rsid w:val="00BC1A29"/>
    <w:rsid w:val="00C20CDB"/>
    <w:rsid w:val="00D6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A2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2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22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133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1</Pages>
  <Words>330</Words>
  <Characters>1886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şener</dc:creator>
  <cp:keywords>www.sorubak.com</cp:keywords>
  <dc:description>www.sorubak.com</dc:description>
  <cp:lastModifiedBy>edanur</cp:lastModifiedBy>
  <cp:revision>3</cp:revision>
  <dcterms:created xsi:type="dcterms:W3CDTF">2013-09-25T12:54:00Z</dcterms:created>
  <dcterms:modified xsi:type="dcterms:W3CDTF">2013-09-27T09:47:00Z</dcterms:modified>
  <cp:category>www.sorubak.com</cp:category>
</cp:coreProperties>
</file>