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14" w:rsidRDefault="00645014">
      <w:r>
        <w:t>Adı Soyadı:…………………………………..</w:t>
      </w:r>
    </w:p>
    <w:p w:rsidR="00645014" w:rsidRDefault="00645014" w:rsidP="00B20DD5">
      <w:pPr>
        <w:jc w:val="center"/>
        <w:rPr>
          <w:rFonts w:ascii="Comic Sans MS" w:hAnsi="Comic Sans MS" w:cs="Comic Sans MS"/>
          <w:b/>
          <w:bCs/>
          <w:sz w:val="32"/>
          <w:szCs w:val="32"/>
        </w:rPr>
      </w:pPr>
      <w:r w:rsidRPr="00B20DD5">
        <w:rPr>
          <w:rFonts w:ascii="Comic Sans MS" w:hAnsi="Comic Sans MS" w:cs="Comic Sans MS"/>
          <w:b/>
          <w:bCs/>
          <w:sz w:val="32"/>
          <w:szCs w:val="32"/>
        </w:rPr>
        <w:t>BÖLÜKLER VE BASAMAKLAR ETKİNLİĞİ</w:t>
      </w:r>
    </w:p>
    <w:p w:rsidR="00645014" w:rsidRPr="00B20DD5" w:rsidRDefault="00645014" w:rsidP="00B20DD5">
      <w:pPr>
        <w:jc w:val="center"/>
        <w:rPr>
          <w:rFonts w:ascii="Comic Sans MS" w:hAnsi="Comic Sans MS" w:cs="Comic Sans MS"/>
          <w:b/>
          <w:bCs/>
          <w:sz w:val="32"/>
          <w:szCs w:val="32"/>
        </w:rPr>
      </w:pPr>
      <w:hyperlink r:id="rId6" w:history="1">
        <w:r>
          <w:rPr>
            <w:rStyle w:val="Hyperlink"/>
            <w:noProof/>
          </w:rPr>
          <w:t>www.sorubak.com</w:t>
        </w:r>
      </w:hyperlink>
    </w:p>
    <w:p w:rsidR="00645014" w:rsidRPr="00B20DD5" w:rsidRDefault="00645014" w:rsidP="00B20DD5">
      <w:pPr>
        <w:rPr>
          <w:sz w:val="28"/>
          <w:szCs w:val="28"/>
        </w:rPr>
      </w:pPr>
      <w:r w:rsidRPr="00B20DD5">
        <w:rPr>
          <w:sz w:val="28"/>
          <w:szCs w:val="28"/>
        </w:rPr>
        <w:t>Aşağıdaki okunuşları verilen doğal sayıları, yukarıdaki tabloya yerleştiriniz.</w:t>
      </w:r>
    </w:p>
    <w:p w:rsidR="00645014" w:rsidRPr="00B20DD5" w:rsidRDefault="00645014" w:rsidP="00B20DD5"/>
    <w:p w:rsidR="00645014" w:rsidRPr="00B20DD5" w:rsidRDefault="00645014" w:rsidP="00B20DD5">
      <w:r w:rsidRPr="00B20DD5">
        <w:rPr>
          <w:b/>
          <w:bCs/>
        </w:rPr>
        <w:t>Bin iki yüz on bir</w:t>
      </w:r>
      <w:r w:rsidRPr="00B20DD5">
        <w:rPr>
          <w:b/>
          <w:bCs/>
        </w:rPr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On iki bin  dört yüz</w:t>
      </w:r>
    </w:p>
    <w:p w:rsidR="00645014" w:rsidRPr="00B20DD5" w:rsidRDefault="00645014" w:rsidP="00B20DD5">
      <w:r w:rsidRPr="00B20DD5">
        <w:t>Elli üç bin elli dört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Üç yüz bin  dört yüz yedi</w:t>
      </w:r>
    </w:p>
    <w:p w:rsidR="00645014" w:rsidRPr="00B20DD5" w:rsidRDefault="00645014" w:rsidP="00B20DD5">
      <w:r w:rsidRPr="00B20DD5">
        <w:t>Otuz altı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On bin yüz on</w:t>
      </w:r>
    </w:p>
    <w:p w:rsidR="00645014" w:rsidRPr="00B20DD5" w:rsidRDefault="00645014" w:rsidP="00B20DD5">
      <w:r w:rsidRPr="00B20DD5">
        <w:t>Yüz seksen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Sekiz bin on üç</w:t>
      </w:r>
    </w:p>
    <w:p w:rsidR="00645014" w:rsidRPr="00B20DD5" w:rsidRDefault="00645014" w:rsidP="00B20DD5">
      <w:r w:rsidRPr="00B20DD5">
        <w:t>Yedi bin altı yüz on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Kırk bin dört yüz elli</w:t>
      </w:r>
    </w:p>
    <w:p w:rsidR="00645014" w:rsidRPr="00B20DD5" w:rsidRDefault="00645014" w:rsidP="00B20DD5">
      <w:r w:rsidRPr="00B20DD5">
        <w:t>Yedi yüz sekse dört bin  on üç</w:t>
      </w:r>
      <w:r w:rsidRPr="00B20DD5">
        <w:tab/>
      </w:r>
      <w:r w:rsidRPr="00B20DD5">
        <w:tab/>
      </w:r>
      <w:r w:rsidRPr="00B20DD5">
        <w:tab/>
      </w:r>
      <w:r w:rsidRPr="00B20DD5">
        <w:tab/>
        <w:t>Yüz iki bin on iki</w:t>
      </w:r>
    </w:p>
    <w:p w:rsidR="00645014" w:rsidRPr="00B20DD5" w:rsidRDefault="00645014" w:rsidP="00B20DD5">
      <w:r w:rsidRPr="00B20DD5">
        <w:t>Kırk sekiz bin yüz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>Doksan iki bin yedi yüz elli</w:t>
      </w:r>
    </w:p>
    <w:p w:rsidR="00645014" w:rsidRPr="00B20DD5" w:rsidRDefault="00645014" w:rsidP="00B20DD5">
      <w:r w:rsidRPr="00B20DD5">
        <w:t>On bin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on dokuz bin beş yüz iki</w:t>
      </w:r>
    </w:p>
    <w:p w:rsidR="00645014" w:rsidRPr="00B20DD5" w:rsidRDefault="00645014" w:rsidP="00B20DD5">
      <w:r w:rsidRPr="00B20DD5">
        <w:t>Altı yüz dört bin dört yüz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Yüz doksan beş bin</w:t>
      </w:r>
    </w:p>
    <w:p w:rsidR="00645014" w:rsidRPr="00B20DD5" w:rsidRDefault="00645014" w:rsidP="00B20DD5">
      <w:r w:rsidRPr="00B20DD5">
        <w:t>On bir bin yüz on bir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>
        <w:tab/>
      </w:r>
      <w:r w:rsidRPr="00B20DD5">
        <w:t>Altı yüz bin</w:t>
      </w:r>
    </w:p>
    <w:p w:rsidR="00645014" w:rsidRPr="00B20DD5" w:rsidRDefault="00645014" w:rsidP="00B20DD5">
      <w:r w:rsidRPr="00B20DD5">
        <w:t>Seksen beş bin beş</w:t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</w:r>
      <w:r w:rsidRPr="00B20DD5">
        <w:tab/>
        <w:t xml:space="preserve">On </w:t>
      </w:r>
      <w:r>
        <w:t>b</w:t>
      </w:r>
      <w:r w:rsidRPr="00B20DD5">
        <w:t xml:space="preserve">in </w:t>
      </w:r>
      <w:r>
        <w:t>b</w:t>
      </w:r>
      <w:r w:rsidRPr="00B20DD5">
        <w:t>ir</w:t>
      </w:r>
    </w:p>
    <w:p w:rsidR="00645014" w:rsidRPr="00C0728F" w:rsidRDefault="00645014" w:rsidP="00B20DD5">
      <w:pPr>
        <w:rPr>
          <w:b/>
          <w:bCs/>
        </w:rPr>
      </w:pPr>
    </w:p>
    <w:tbl>
      <w:tblPr>
        <w:tblW w:w="10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0"/>
        <w:gridCol w:w="1760"/>
        <w:gridCol w:w="1763"/>
        <w:gridCol w:w="1760"/>
        <w:gridCol w:w="1761"/>
        <w:gridCol w:w="1764"/>
      </w:tblGrid>
      <w:tr w:rsidR="00645014">
        <w:trPr>
          <w:trHeight w:val="400"/>
        </w:trPr>
        <w:tc>
          <w:tcPr>
            <w:tcW w:w="5283" w:type="dxa"/>
            <w:gridSpan w:val="3"/>
            <w:shd w:val="clear" w:color="auto" w:fill="EAF1DD"/>
          </w:tcPr>
          <w:p w:rsidR="00645014" w:rsidRPr="00511691" w:rsidRDefault="00645014" w:rsidP="00511691">
            <w:pPr>
              <w:jc w:val="center"/>
              <w:rPr>
                <w:b/>
                <w:bCs/>
                <w:sz w:val="40"/>
                <w:szCs w:val="40"/>
              </w:rPr>
            </w:pPr>
            <w:r w:rsidRPr="00511691">
              <w:rPr>
                <w:b/>
                <w:bCs/>
                <w:sz w:val="40"/>
                <w:szCs w:val="40"/>
              </w:rPr>
              <w:t>BİNLER BÖLÜĞÜ</w:t>
            </w:r>
          </w:p>
        </w:tc>
        <w:tc>
          <w:tcPr>
            <w:tcW w:w="5285" w:type="dxa"/>
            <w:gridSpan w:val="3"/>
            <w:shd w:val="clear" w:color="auto" w:fill="F2DBDB"/>
          </w:tcPr>
          <w:p w:rsidR="00645014" w:rsidRPr="00511691" w:rsidRDefault="00645014" w:rsidP="00511691">
            <w:pPr>
              <w:jc w:val="center"/>
              <w:rPr>
                <w:b/>
                <w:bCs/>
                <w:sz w:val="40"/>
                <w:szCs w:val="40"/>
              </w:rPr>
            </w:pPr>
            <w:r w:rsidRPr="00511691">
              <w:rPr>
                <w:b/>
                <w:bCs/>
                <w:sz w:val="40"/>
                <w:szCs w:val="40"/>
              </w:rPr>
              <w:t>BİRLER BÖLÜĞÜ</w:t>
            </w:r>
          </w:p>
        </w:tc>
      </w:tr>
      <w:tr w:rsidR="00645014">
        <w:trPr>
          <w:trHeight w:val="334"/>
        </w:trPr>
        <w:tc>
          <w:tcPr>
            <w:tcW w:w="1760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Yüz binler Bas.</w:t>
            </w:r>
          </w:p>
        </w:tc>
        <w:tc>
          <w:tcPr>
            <w:tcW w:w="1760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On binler Bas.</w:t>
            </w:r>
          </w:p>
        </w:tc>
        <w:tc>
          <w:tcPr>
            <w:tcW w:w="1763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Binler Bas.</w:t>
            </w:r>
          </w:p>
        </w:tc>
        <w:tc>
          <w:tcPr>
            <w:tcW w:w="1760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Yüzler Bas.</w:t>
            </w:r>
          </w:p>
        </w:tc>
        <w:tc>
          <w:tcPr>
            <w:tcW w:w="1761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Onlar Bas.</w:t>
            </w:r>
          </w:p>
        </w:tc>
        <w:tc>
          <w:tcPr>
            <w:tcW w:w="1764" w:type="dxa"/>
          </w:tcPr>
          <w:p w:rsidR="00645014" w:rsidRPr="00511691" w:rsidRDefault="00645014" w:rsidP="00930349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1691">
              <w:rPr>
                <w:b/>
                <w:bCs/>
                <w:i/>
                <w:iCs/>
                <w:sz w:val="22"/>
                <w:szCs w:val="22"/>
              </w:rPr>
              <w:t>Birler Bas.</w:t>
            </w: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Pr="00511691" w:rsidRDefault="00645014" w:rsidP="00511691">
            <w:pPr>
              <w:jc w:val="center"/>
              <w:rPr>
                <w:b/>
                <w:bCs/>
              </w:rPr>
            </w:pPr>
            <w:r w:rsidRPr="00511691">
              <w:rPr>
                <w:b/>
                <w:bCs/>
              </w:rPr>
              <w:t>1</w:t>
            </w:r>
          </w:p>
        </w:tc>
        <w:tc>
          <w:tcPr>
            <w:tcW w:w="1760" w:type="dxa"/>
          </w:tcPr>
          <w:p w:rsidR="00645014" w:rsidRPr="00511691" w:rsidRDefault="00645014" w:rsidP="00511691">
            <w:pPr>
              <w:jc w:val="center"/>
              <w:rPr>
                <w:b/>
                <w:bCs/>
              </w:rPr>
            </w:pPr>
            <w:r w:rsidRPr="00511691">
              <w:rPr>
                <w:b/>
                <w:bCs/>
              </w:rPr>
              <w:t>2</w:t>
            </w:r>
          </w:p>
        </w:tc>
        <w:tc>
          <w:tcPr>
            <w:tcW w:w="1761" w:type="dxa"/>
          </w:tcPr>
          <w:p w:rsidR="00645014" w:rsidRPr="00511691" w:rsidRDefault="00645014" w:rsidP="00511691">
            <w:pPr>
              <w:jc w:val="center"/>
              <w:rPr>
                <w:b/>
                <w:bCs/>
              </w:rPr>
            </w:pPr>
            <w:r w:rsidRPr="00511691">
              <w:rPr>
                <w:b/>
                <w:bCs/>
              </w:rPr>
              <w:t>1</w:t>
            </w:r>
          </w:p>
        </w:tc>
        <w:tc>
          <w:tcPr>
            <w:tcW w:w="1764" w:type="dxa"/>
          </w:tcPr>
          <w:p w:rsidR="00645014" w:rsidRPr="00511691" w:rsidRDefault="00645014" w:rsidP="00511691">
            <w:pPr>
              <w:jc w:val="center"/>
              <w:rPr>
                <w:b/>
                <w:bCs/>
              </w:rPr>
            </w:pPr>
            <w:r w:rsidRPr="00511691">
              <w:rPr>
                <w:b/>
                <w:bCs/>
              </w:rPr>
              <w:t>1</w:t>
            </w: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22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00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  <w:tr w:rsidR="00645014">
        <w:trPr>
          <w:trHeight w:val="422"/>
        </w:trPr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3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0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1" w:type="dxa"/>
          </w:tcPr>
          <w:p w:rsidR="00645014" w:rsidRDefault="00645014" w:rsidP="00511691">
            <w:pPr>
              <w:jc w:val="center"/>
            </w:pPr>
          </w:p>
        </w:tc>
        <w:tc>
          <w:tcPr>
            <w:tcW w:w="1764" w:type="dxa"/>
          </w:tcPr>
          <w:p w:rsidR="00645014" w:rsidRDefault="00645014" w:rsidP="00511691">
            <w:pPr>
              <w:jc w:val="center"/>
            </w:pPr>
          </w:p>
        </w:tc>
      </w:tr>
    </w:tbl>
    <w:p w:rsidR="00645014" w:rsidRDefault="00645014"/>
    <w:sectPr w:rsidR="00645014" w:rsidSect="00B20DD5">
      <w:pgSz w:w="11906" w:h="16838"/>
      <w:pgMar w:top="567" w:right="566" w:bottom="567" w:left="709" w:header="708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14" w:rsidRDefault="00645014" w:rsidP="00B20DD5">
      <w:r>
        <w:separator/>
      </w:r>
    </w:p>
  </w:endnote>
  <w:endnote w:type="continuationSeparator" w:id="1">
    <w:p w:rsidR="00645014" w:rsidRDefault="00645014" w:rsidP="00B2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14" w:rsidRDefault="00645014" w:rsidP="00B20DD5">
      <w:r>
        <w:separator/>
      </w:r>
    </w:p>
  </w:footnote>
  <w:footnote w:type="continuationSeparator" w:id="1">
    <w:p w:rsidR="00645014" w:rsidRDefault="00645014" w:rsidP="00B20D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DD5"/>
    <w:rsid w:val="003E4FBA"/>
    <w:rsid w:val="00403D1D"/>
    <w:rsid w:val="00511691"/>
    <w:rsid w:val="00645014"/>
    <w:rsid w:val="006A1319"/>
    <w:rsid w:val="00724398"/>
    <w:rsid w:val="00930349"/>
    <w:rsid w:val="00954F52"/>
    <w:rsid w:val="00B20DD5"/>
    <w:rsid w:val="00C0728F"/>
    <w:rsid w:val="00CC6F3F"/>
    <w:rsid w:val="00E8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D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0D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0DD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20D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0DD5"/>
    <w:rPr>
      <w:sz w:val="24"/>
      <w:szCs w:val="24"/>
    </w:rPr>
  </w:style>
  <w:style w:type="table" w:styleId="TableGrid">
    <w:name w:val="Table Grid"/>
    <w:basedOn w:val="TableNormal"/>
    <w:uiPriority w:val="99"/>
    <w:rsid w:val="00B20DD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E4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146</Words>
  <Characters>837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2</cp:revision>
  <dcterms:created xsi:type="dcterms:W3CDTF">2010-12-18T19:48:00Z</dcterms:created>
  <dcterms:modified xsi:type="dcterms:W3CDTF">2013-09-03T14:02:00Z</dcterms:modified>
  <cp:category>www.sorubak.com</cp:category>
</cp:coreProperties>
</file>