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DF" w:rsidRPr="0092152B" w:rsidRDefault="00973FDF" w:rsidP="0092152B">
      <w:pPr>
        <w:rPr>
          <w:rFonts w:ascii="Comic Sans MS" w:hAnsi="Comic Sans MS" w:cs="Comic Sans MS"/>
          <w:b/>
          <w:bCs/>
          <w:sz w:val="22"/>
          <w:szCs w:val="22"/>
        </w:rPr>
      </w:pPr>
      <w:r w:rsidRPr="0092152B">
        <w:rPr>
          <w:rFonts w:ascii="Comic Sans MS" w:hAnsi="Comic Sans MS" w:cs="Comic Sans MS"/>
          <w:b/>
          <w:bCs/>
          <w:sz w:val="22"/>
          <w:szCs w:val="22"/>
        </w:rPr>
        <w:t>Aşağıdaki doğal sayıların sayı ve basamak değerlerini yazarak okunuşlarını altlarına yazıyla yazınız.</w:t>
      </w:r>
    </w:p>
    <w:tbl>
      <w:tblPr>
        <w:tblW w:w="10886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760"/>
        <w:gridCol w:w="1406"/>
        <w:gridCol w:w="2141"/>
        <w:gridCol w:w="2030"/>
        <w:gridCol w:w="1537"/>
        <w:gridCol w:w="2012"/>
      </w:tblGrid>
      <w:tr w:rsidR="00973FDF" w:rsidRPr="00110D92">
        <w:trPr>
          <w:jc w:val="center"/>
        </w:trPr>
        <w:tc>
          <w:tcPr>
            <w:tcW w:w="180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7 9 5  0 2 6</w:t>
            </w:r>
          </w:p>
        </w:tc>
        <w:tc>
          <w:tcPr>
            <w:tcW w:w="1436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D42CB6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5 0 8  3 9 6</w:t>
            </w:r>
          </w:p>
        </w:tc>
        <w:tc>
          <w:tcPr>
            <w:tcW w:w="157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066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</w:tr>
      <w:tr w:rsidR="00973FDF">
        <w:trPr>
          <w:jc w:val="center"/>
        </w:trPr>
        <w:tc>
          <w:tcPr>
            <w:tcW w:w="1804" w:type="dxa"/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026" style="position:absolute;margin-left:6pt;margin-top:-.4pt;width:79.35pt;height:99pt;z-index:251632640;mso-position-horizontal-relative:text;mso-position-vertical-relative:text" coordorigin="1047,9747" coordsize="600,540">
                  <v:line id="_x0000_s1027" style="position:absolute" from="1047,9747" to="1047,10287"/>
                  <v:line id="_x0000_s1028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29" style="position:absolute;margin-left:17pt;margin-top:-.4pt;width:68.05pt;height:81pt;z-index:251631616;mso-position-horizontal-relative:text;mso-position-vertical-relative:text" coordorigin="1047,9747" coordsize="600,540">
                  <v:line id="_x0000_s1030" style="position:absolute" from="1047,9747" to="1047,10287">
                    <v:stroke endarrowlength="long"/>
                  </v:line>
                  <v:line id="_x0000_s1031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32" style="position:absolute;margin-left:28.35pt;margin-top:-.4pt;width:56.7pt;height:63pt;z-index:251630592;mso-position-horizontal-relative:text;mso-position-vertical-relative:text" coordorigin="1047,9747" coordsize="600,540">
                  <v:line id="_x0000_s1033" style="position:absolute" from="1047,9747" to="1047,10287"/>
                  <v:line id="_x0000_s1034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35" style="position:absolute;margin-left:39.7pt;margin-top:-.4pt;width:46.75pt;height:45pt;z-index:251629568;mso-position-horizontal-relative:text;mso-position-vertical-relative:text" coordorigin="1047,9747" coordsize="600,540">
                  <v:line id="_x0000_s1036" style="position:absolute" from="1047,9747" to="1047,10287">
                    <v:stroke endarrowlength="long"/>
                  </v:line>
                  <v:line id="_x0000_s1037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38" style="position:absolute;margin-left:51.05pt;margin-top:-.4pt;width:34pt;height:27pt;z-index:251628544;mso-position-horizontal-relative:text;mso-position-vertical-relative:text" coordorigin="1047,9747" coordsize="600,540">
                  <v:line id="_x0000_s1039" style="position:absolute" from="1047,9747" to="1047,10287">
                    <v:stroke endarrowlength="long"/>
                  </v:line>
                  <v:line id="_x0000_s1040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41" style="position:absolute;margin-left:59.55pt;margin-top:-.4pt;width:25.5pt;height:8.5pt;z-index:251627520;mso-position-horizontal-relative:text;mso-position-vertical-relative:text" coordorigin="1047,9747" coordsize="600,540">
                  <v:line id="_x0000_s1042" style="position:absolute" from="1047,9747" to="1047,10287"/>
                  <v:line id="_x0000_s1043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436" w:type="dxa"/>
          </w:tcPr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Default="00973FDF" w:rsidP="00C54298"/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044" style="position:absolute;margin-left:6pt;margin-top:-.4pt;width:79.35pt;height:99pt;z-index:251638784;mso-position-horizontal-relative:text;mso-position-vertical-relative:text" coordorigin="1047,9747" coordsize="600,540">
                  <v:line id="_x0000_s1045" style="position:absolute" from="1047,9747" to="1047,10287"/>
                  <v:line id="_x0000_s1046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47" style="position:absolute;margin-left:17pt;margin-top:-.4pt;width:68.05pt;height:81pt;z-index:251637760;mso-position-horizontal-relative:text;mso-position-vertical-relative:text" coordorigin="1047,9747" coordsize="600,540">
                  <v:line id="_x0000_s1048" style="position:absolute" from="1047,9747" to="1047,10287">
                    <v:stroke endarrowlength="long"/>
                  </v:line>
                  <v:line id="_x0000_s1049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50" style="position:absolute;margin-left:28.35pt;margin-top:-.4pt;width:56.7pt;height:63pt;z-index:251636736;mso-position-horizontal-relative:text;mso-position-vertical-relative:text" coordorigin="1047,9747" coordsize="600,540">
                  <v:line id="_x0000_s1051" style="position:absolute" from="1047,9747" to="1047,10287"/>
                  <v:line id="_x0000_s1052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53" style="position:absolute;margin-left:39.7pt;margin-top:-.4pt;width:46.75pt;height:45pt;z-index:251635712;mso-position-horizontal-relative:text;mso-position-vertical-relative:text" coordorigin="1047,9747" coordsize="600,540">
                  <v:line id="_x0000_s1054" style="position:absolute" from="1047,9747" to="1047,10287">
                    <v:stroke endarrowlength="long"/>
                  </v:line>
                  <v:line id="_x0000_s1055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56" style="position:absolute;margin-left:51.05pt;margin-top:-.4pt;width:34pt;height:27pt;z-index:251634688;mso-position-horizontal-relative:text;mso-position-vertical-relative:text" coordorigin="1047,9747" coordsize="600,540">
                  <v:line id="_x0000_s1057" style="position:absolute" from="1047,9747" to="1047,10287">
                    <v:stroke endarrowlength="long"/>
                  </v:line>
                  <v:line id="_x0000_s1058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59" style="position:absolute;margin-left:59.55pt;margin-top:-.4pt;width:25.5pt;height:8.5pt;z-index:251633664;mso-position-horizontal-relative:text;mso-position-vertical-relative:text" coordorigin="1047,9747" coordsize="600,540">
                  <v:line id="_x0000_s1060" style="position:absolute" from="1047,9747" to="1047,10287"/>
                  <v:line id="_x0000_s1061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574" w:type="dxa"/>
          </w:tcPr>
          <w:p w:rsidR="00973FDF" w:rsidRDefault="00973FDF" w:rsidP="00C54298"/>
        </w:tc>
        <w:tc>
          <w:tcPr>
            <w:tcW w:w="2066" w:type="dxa"/>
          </w:tcPr>
          <w:p w:rsidR="00973FDF" w:rsidRDefault="00973FDF" w:rsidP="00C54298"/>
        </w:tc>
      </w:tr>
      <w:tr w:rsidR="00973FDF" w:rsidRPr="00110D92">
        <w:trPr>
          <w:jc w:val="center"/>
        </w:trPr>
        <w:tc>
          <w:tcPr>
            <w:tcW w:w="180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>okunuşu</w:t>
            </w:r>
          </w:p>
        </w:tc>
        <w:tc>
          <w:tcPr>
            <w:tcW w:w="1436" w:type="dxa"/>
          </w:tcPr>
          <w:p w:rsidR="00973FDF" w:rsidRPr="00110D92" w:rsidRDefault="00973FDF" w:rsidP="00C54298"/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Pr="00110D92" w:rsidRDefault="00973FDF" w:rsidP="00C54298"/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Default="00973FDF" w:rsidP="00F75459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Okunuşu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hyperlink r:id="rId4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973FDF" w:rsidRPr="00D42CB6" w:rsidRDefault="00973FDF" w:rsidP="00C54298"/>
        </w:tc>
        <w:tc>
          <w:tcPr>
            <w:tcW w:w="1574" w:type="dxa"/>
          </w:tcPr>
          <w:p w:rsidR="00973FDF" w:rsidRPr="00110D92" w:rsidRDefault="00973FDF" w:rsidP="00C54298"/>
        </w:tc>
        <w:tc>
          <w:tcPr>
            <w:tcW w:w="2066" w:type="dxa"/>
          </w:tcPr>
          <w:p w:rsidR="00973FDF" w:rsidRPr="00110D92" w:rsidRDefault="00973FDF" w:rsidP="00C54298"/>
        </w:tc>
      </w:tr>
    </w:tbl>
    <w:p w:rsidR="00973FDF" w:rsidRDefault="00973FDF" w:rsidP="0092152B"/>
    <w:tbl>
      <w:tblPr>
        <w:tblW w:w="10886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804"/>
        <w:gridCol w:w="1436"/>
        <w:gridCol w:w="2203"/>
        <w:gridCol w:w="1803"/>
        <w:gridCol w:w="1574"/>
        <w:gridCol w:w="2066"/>
      </w:tblGrid>
      <w:tr w:rsidR="00973FDF" w:rsidRPr="00110D92">
        <w:trPr>
          <w:jc w:val="center"/>
        </w:trPr>
        <w:tc>
          <w:tcPr>
            <w:tcW w:w="180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8 3 6  2 5 9</w:t>
            </w:r>
          </w:p>
        </w:tc>
        <w:tc>
          <w:tcPr>
            <w:tcW w:w="1436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4D677A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4 6 9  1 0 5</w:t>
            </w:r>
          </w:p>
        </w:tc>
        <w:tc>
          <w:tcPr>
            <w:tcW w:w="157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066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</w:tr>
      <w:tr w:rsidR="00973FDF">
        <w:trPr>
          <w:jc w:val="center"/>
        </w:trPr>
        <w:tc>
          <w:tcPr>
            <w:tcW w:w="1804" w:type="dxa"/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062" style="position:absolute;margin-left:6pt;margin-top:-.4pt;width:79.35pt;height:99pt;z-index:251644928;mso-position-horizontal-relative:text;mso-position-vertical-relative:text" coordorigin="1047,9747" coordsize="600,540">
                  <v:line id="_x0000_s1063" style="position:absolute" from="1047,9747" to="1047,10287"/>
                  <v:line id="_x0000_s1064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65" style="position:absolute;margin-left:17pt;margin-top:-.4pt;width:68.05pt;height:81pt;z-index:251643904;mso-position-horizontal-relative:text;mso-position-vertical-relative:text" coordorigin="1047,9747" coordsize="600,540">
                  <v:line id="_x0000_s1066" style="position:absolute" from="1047,9747" to="1047,10287">
                    <v:stroke endarrowlength="long"/>
                  </v:line>
                  <v:line id="_x0000_s1067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68" style="position:absolute;margin-left:28.35pt;margin-top:-.4pt;width:56.7pt;height:63pt;z-index:251642880;mso-position-horizontal-relative:text;mso-position-vertical-relative:text" coordorigin="1047,9747" coordsize="600,540">
                  <v:line id="_x0000_s1069" style="position:absolute" from="1047,9747" to="1047,10287"/>
                  <v:line id="_x0000_s1070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71" style="position:absolute;margin-left:39.7pt;margin-top:-.4pt;width:46.75pt;height:45pt;z-index:251641856;mso-position-horizontal-relative:text;mso-position-vertical-relative:text" coordorigin="1047,9747" coordsize="600,540">
                  <v:line id="_x0000_s1072" style="position:absolute" from="1047,9747" to="1047,10287">
                    <v:stroke endarrowlength="long"/>
                  </v:line>
                  <v:line id="_x0000_s1073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74" style="position:absolute;margin-left:51.05pt;margin-top:-.4pt;width:34pt;height:27pt;z-index:251640832;mso-position-horizontal-relative:text;mso-position-vertical-relative:text" coordorigin="1047,9747" coordsize="600,540">
                  <v:line id="_x0000_s1075" style="position:absolute" from="1047,9747" to="1047,10287">
                    <v:stroke endarrowlength="long"/>
                  </v:line>
                  <v:line id="_x0000_s1076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77" style="position:absolute;margin-left:59.55pt;margin-top:-.4pt;width:25.5pt;height:8.5pt;z-index:251639808;mso-position-horizontal-relative:text;mso-position-vertical-relative:text" coordorigin="1047,9747" coordsize="600,540">
                  <v:line id="_x0000_s1078" style="position:absolute" from="1047,9747" to="1047,10287"/>
                  <v:line id="_x0000_s1079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436" w:type="dxa"/>
          </w:tcPr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Default="00973FDF" w:rsidP="00C54298"/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080" style="position:absolute;margin-left:6pt;margin-top:-.4pt;width:79.35pt;height:99pt;z-index:251651072;mso-position-horizontal-relative:text;mso-position-vertical-relative:text" coordorigin="1047,9747" coordsize="600,540">
                  <v:line id="_x0000_s1081" style="position:absolute" from="1047,9747" to="1047,10287"/>
                  <v:line id="_x0000_s1082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83" style="position:absolute;margin-left:17pt;margin-top:-.4pt;width:68.05pt;height:81pt;z-index:251650048;mso-position-horizontal-relative:text;mso-position-vertical-relative:text" coordorigin="1047,9747" coordsize="600,540">
                  <v:line id="_x0000_s1084" style="position:absolute" from="1047,9747" to="1047,10287">
                    <v:stroke endarrowlength="long"/>
                  </v:line>
                  <v:line id="_x0000_s1085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86" style="position:absolute;margin-left:28.35pt;margin-top:-.4pt;width:56.7pt;height:63pt;z-index:251649024;mso-position-horizontal-relative:text;mso-position-vertical-relative:text" coordorigin="1047,9747" coordsize="600,540">
                  <v:line id="_x0000_s1087" style="position:absolute" from="1047,9747" to="1047,10287"/>
                  <v:line id="_x0000_s1088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89" style="position:absolute;margin-left:39.7pt;margin-top:-.4pt;width:46.75pt;height:45pt;z-index:251648000;mso-position-horizontal-relative:text;mso-position-vertical-relative:text" coordorigin="1047,9747" coordsize="600,540">
                  <v:line id="_x0000_s1090" style="position:absolute" from="1047,9747" to="1047,10287">
                    <v:stroke endarrowlength="long"/>
                  </v:line>
                  <v:line id="_x0000_s1091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92" style="position:absolute;margin-left:51.05pt;margin-top:-.4pt;width:34pt;height:27pt;z-index:251646976;mso-position-horizontal-relative:text;mso-position-vertical-relative:text" coordorigin="1047,9747" coordsize="600,540">
                  <v:line id="_x0000_s1093" style="position:absolute" from="1047,9747" to="1047,10287">
                    <v:stroke endarrowlength="long"/>
                  </v:line>
                  <v:line id="_x0000_s1094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095" style="position:absolute;margin-left:59.55pt;margin-top:-.4pt;width:25.5pt;height:8.5pt;z-index:251645952;mso-position-horizontal-relative:text;mso-position-vertical-relative:text" coordorigin="1047,9747" coordsize="600,540">
                  <v:line id="_x0000_s1096" style="position:absolute" from="1047,9747" to="1047,10287"/>
                  <v:line id="_x0000_s1097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574" w:type="dxa"/>
          </w:tcPr>
          <w:p w:rsidR="00973FDF" w:rsidRDefault="00973FDF" w:rsidP="00C54298"/>
        </w:tc>
        <w:tc>
          <w:tcPr>
            <w:tcW w:w="2066" w:type="dxa"/>
          </w:tcPr>
          <w:p w:rsidR="00973FDF" w:rsidRDefault="00973FDF" w:rsidP="00C54298"/>
        </w:tc>
      </w:tr>
      <w:tr w:rsidR="00973FDF" w:rsidRPr="00110D92">
        <w:trPr>
          <w:jc w:val="center"/>
        </w:trPr>
        <w:tc>
          <w:tcPr>
            <w:tcW w:w="180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>okunuşu</w:t>
            </w:r>
          </w:p>
        </w:tc>
        <w:tc>
          <w:tcPr>
            <w:tcW w:w="1436" w:type="dxa"/>
          </w:tcPr>
          <w:p w:rsidR="00973FDF" w:rsidRPr="00110D92" w:rsidRDefault="00973FDF" w:rsidP="00C54298"/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Pr="00110D92" w:rsidRDefault="00973FDF" w:rsidP="00C54298"/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D42CB6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okunuşu</w:t>
            </w:r>
          </w:p>
        </w:tc>
        <w:tc>
          <w:tcPr>
            <w:tcW w:w="1574" w:type="dxa"/>
          </w:tcPr>
          <w:p w:rsidR="00973FDF" w:rsidRPr="00110D92" w:rsidRDefault="00973FDF" w:rsidP="00C54298"/>
        </w:tc>
        <w:tc>
          <w:tcPr>
            <w:tcW w:w="2066" w:type="dxa"/>
          </w:tcPr>
          <w:p w:rsidR="00973FDF" w:rsidRPr="00110D92" w:rsidRDefault="00973FDF" w:rsidP="00C54298"/>
        </w:tc>
      </w:tr>
    </w:tbl>
    <w:p w:rsidR="00973FDF" w:rsidRDefault="00973FDF" w:rsidP="0092152B"/>
    <w:tbl>
      <w:tblPr>
        <w:tblW w:w="10886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804"/>
        <w:gridCol w:w="1436"/>
        <w:gridCol w:w="2203"/>
        <w:gridCol w:w="1803"/>
        <w:gridCol w:w="1574"/>
        <w:gridCol w:w="2066"/>
      </w:tblGrid>
      <w:tr w:rsidR="00973FDF" w:rsidRPr="00110D92">
        <w:trPr>
          <w:jc w:val="center"/>
        </w:trPr>
        <w:tc>
          <w:tcPr>
            <w:tcW w:w="1804" w:type="dxa"/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1  2 3  4 5 6 </w:t>
            </w:r>
          </w:p>
        </w:tc>
        <w:tc>
          <w:tcPr>
            <w:tcW w:w="1436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D42CB6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6 5 4  3 2 1</w:t>
            </w:r>
          </w:p>
        </w:tc>
        <w:tc>
          <w:tcPr>
            <w:tcW w:w="157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066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</w:tr>
      <w:tr w:rsidR="00973FDF">
        <w:trPr>
          <w:jc w:val="center"/>
        </w:trPr>
        <w:tc>
          <w:tcPr>
            <w:tcW w:w="1804" w:type="dxa"/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098" style="position:absolute;margin-left:6pt;margin-top:-.4pt;width:79.35pt;height:99pt;z-index:251657216;mso-position-horizontal-relative:text;mso-position-vertical-relative:text" coordorigin="1047,9747" coordsize="600,540">
                  <v:line id="_x0000_s1099" style="position:absolute" from="1047,9747" to="1047,10287"/>
                  <v:line id="_x0000_s1100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01" style="position:absolute;margin-left:17pt;margin-top:-.4pt;width:68.05pt;height:81pt;z-index:251656192;mso-position-horizontal-relative:text;mso-position-vertical-relative:text" coordorigin="1047,9747" coordsize="600,540">
                  <v:line id="_x0000_s1102" style="position:absolute" from="1047,9747" to="1047,10287">
                    <v:stroke endarrowlength="long"/>
                  </v:line>
                  <v:line id="_x0000_s1103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04" style="position:absolute;margin-left:28.35pt;margin-top:-.4pt;width:56.7pt;height:63pt;z-index:251655168;mso-position-horizontal-relative:text;mso-position-vertical-relative:text" coordorigin="1047,9747" coordsize="600,540">
                  <v:line id="_x0000_s1105" style="position:absolute" from="1047,9747" to="1047,10287"/>
                  <v:line id="_x0000_s1106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07" style="position:absolute;margin-left:39.7pt;margin-top:-.4pt;width:46.75pt;height:45pt;z-index:251654144;mso-position-horizontal-relative:text;mso-position-vertical-relative:text" coordorigin="1047,9747" coordsize="600,540">
                  <v:line id="_x0000_s1108" style="position:absolute" from="1047,9747" to="1047,10287">
                    <v:stroke endarrowlength="long"/>
                  </v:line>
                  <v:line id="_x0000_s1109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10" style="position:absolute;margin-left:51.05pt;margin-top:-.4pt;width:34pt;height:27pt;z-index:251653120;mso-position-horizontal-relative:text;mso-position-vertical-relative:text" coordorigin="1047,9747" coordsize="600,540">
                  <v:line id="_x0000_s1111" style="position:absolute" from="1047,9747" to="1047,10287">
                    <v:stroke endarrowlength="long"/>
                  </v:line>
                  <v:line id="_x0000_s1112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13" style="position:absolute;margin-left:59.55pt;margin-top:-.4pt;width:25.5pt;height:8.5pt;z-index:251652096;mso-position-horizontal-relative:text;mso-position-vertical-relative:text" coordorigin="1047,9747" coordsize="600,540">
                  <v:line id="_x0000_s1114" style="position:absolute" from="1047,9747" to="1047,10287"/>
                  <v:line id="_x0000_s1115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436" w:type="dxa"/>
          </w:tcPr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Default="00973FDF" w:rsidP="00C54298"/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116" style="position:absolute;margin-left:6pt;margin-top:-.4pt;width:79.35pt;height:99pt;z-index:251663360;mso-position-horizontal-relative:text;mso-position-vertical-relative:text" coordorigin="1047,9747" coordsize="600,540">
                  <v:line id="_x0000_s1117" style="position:absolute" from="1047,9747" to="1047,10287"/>
                  <v:line id="_x0000_s1118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19" style="position:absolute;margin-left:17pt;margin-top:-.4pt;width:68.05pt;height:81pt;z-index:251662336;mso-position-horizontal-relative:text;mso-position-vertical-relative:text" coordorigin="1047,9747" coordsize="600,540">
                  <v:line id="_x0000_s1120" style="position:absolute" from="1047,9747" to="1047,10287">
                    <v:stroke endarrowlength="long"/>
                  </v:line>
                  <v:line id="_x0000_s1121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22" style="position:absolute;margin-left:28.35pt;margin-top:-.4pt;width:56.7pt;height:63pt;z-index:251661312;mso-position-horizontal-relative:text;mso-position-vertical-relative:text" coordorigin="1047,9747" coordsize="600,540">
                  <v:line id="_x0000_s1123" style="position:absolute" from="1047,9747" to="1047,10287"/>
                  <v:line id="_x0000_s1124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25" style="position:absolute;margin-left:39.7pt;margin-top:-.4pt;width:46.75pt;height:45pt;z-index:251660288;mso-position-horizontal-relative:text;mso-position-vertical-relative:text" coordorigin="1047,9747" coordsize="600,540">
                  <v:line id="_x0000_s1126" style="position:absolute" from="1047,9747" to="1047,10287">
                    <v:stroke endarrowlength="long"/>
                  </v:line>
                  <v:line id="_x0000_s1127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28" style="position:absolute;margin-left:51.05pt;margin-top:-.4pt;width:34pt;height:27pt;z-index:251659264;mso-position-horizontal-relative:text;mso-position-vertical-relative:text" coordorigin="1047,9747" coordsize="600,540">
                  <v:line id="_x0000_s1129" style="position:absolute" from="1047,9747" to="1047,10287">
                    <v:stroke endarrowlength="long"/>
                  </v:line>
                  <v:line id="_x0000_s1130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31" style="position:absolute;margin-left:59.55pt;margin-top:-.4pt;width:25.5pt;height:8.5pt;z-index:251658240;mso-position-horizontal-relative:text;mso-position-vertical-relative:text" coordorigin="1047,9747" coordsize="600,540">
                  <v:line id="_x0000_s1132" style="position:absolute" from="1047,9747" to="1047,10287"/>
                  <v:line id="_x0000_s1133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574" w:type="dxa"/>
          </w:tcPr>
          <w:p w:rsidR="00973FDF" w:rsidRDefault="00973FDF" w:rsidP="00C54298"/>
        </w:tc>
        <w:tc>
          <w:tcPr>
            <w:tcW w:w="2066" w:type="dxa"/>
          </w:tcPr>
          <w:p w:rsidR="00973FDF" w:rsidRDefault="00973FDF" w:rsidP="00C54298"/>
        </w:tc>
      </w:tr>
      <w:tr w:rsidR="00973FDF" w:rsidRPr="00110D92">
        <w:trPr>
          <w:jc w:val="center"/>
        </w:trPr>
        <w:tc>
          <w:tcPr>
            <w:tcW w:w="180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>okunuşu</w:t>
            </w:r>
          </w:p>
        </w:tc>
        <w:tc>
          <w:tcPr>
            <w:tcW w:w="1436" w:type="dxa"/>
          </w:tcPr>
          <w:p w:rsidR="00973FDF" w:rsidRPr="00110D92" w:rsidRDefault="00973FDF" w:rsidP="00C54298"/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Pr="00110D92" w:rsidRDefault="00973FDF" w:rsidP="00C54298"/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D42CB6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okunuşu</w:t>
            </w:r>
          </w:p>
        </w:tc>
        <w:tc>
          <w:tcPr>
            <w:tcW w:w="1574" w:type="dxa"/>
          </w:tcPr>
          <w:p w:rsidR="00973FDF" w:rsidRPr="00110D92" w:rsidRDefault="00973FDF" w:rsidP="00C54298"/>
        </w:tc>
        <w:tc>
          <w:tcPr>
            <w:tcW w:w="2066" w:type="dxa"/>
          </w:tcPr>
          <w:p w:rsidR="00973FDF" w:rsidRPr="00110D92" w:rsidRDefault="00973FDF" w:rsidP="00C54298"/>
        </w:tc>
      </w:tr>
    </w:tbl>
    <w:p w:rsidR="00973FDF" w:rsidRDefault="00973FDF" w:rsidP="0092152B"/>
    <w:tbl>
      <w:tblPr>
        <w:tblW w:w="10886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804"/>
        <w:gridCol w:w="1436"/>
        <w:gridCol w:w="2203"/>
        <w:gridCol w:w="1803"/>
        <w:gridCol w:w="1574"/>
        <w:gridCol w:w="2066"/>
      </w:tblGrid>
      <w:tr w:rsidR="00973FDF" w:rsidRPr="00110D92">
        <w:trPr>
          <w:jc w:val="center"/>
        </w:trPr>
        <w:tc>
          <w:tcPr>
            <w:tcW w:w="1804" w:type="dxa"/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9 8 7  6 5 4</w:t>
            </w:r>
          </w:p>
        </w:tc>
        <w:tc>
          <w:tcPr>
            <w:tcW w:w="1436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9 7 5  3  1 0</w:t>
            </w:r>
          </w:p>
        </w:tc>
        <w:tc>
          <w:tcPr>
            <w:tcW w:w="157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066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</w:tr>
      <w:tr w:rsidR="00973FDF">
        <w:trPr>
          <w:jc w:val="center"/>
        </w:trPr>
        <w:tc>
          <w:tcPr>
            <w:tcW w:w="1804" w:type="dxa"/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134" style="position:absolute;margin-left:6pt;margin-top:-.4pt;width:79.35pt;height:99pt;z-index:251669504;mso-position-horizontal-relative:text;mso-position-vertical-relative:text" coordorigin="1047,9747" coordsize="600,540">
                  <v:line id="_x0000_s1135" style="position:absolute" from="1047,9747" to="1047,10287"/>
                  <v:line id="_x0000_s1136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37" style="position:absolute;margin-left:17pt;margin-top:-.4pt;width:68.05pt;height:81pt;z-index:251668480;mso-position-horizontal-relative:text;mso-position-vertical-relative:text" coordorigin="1047,9747" coordsize="600,540">
                  <v:line id="_x0000_s1138" style="position:absolute" from="1047,9747" to="1047,10287">
                    <v:stroke endarrowlength="long"/>
                  </v:line>
                  <v:line id="_x0000_s1139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40" style="position:absolute;margin-left:28.35pt;margin-top:-.4pt;width:56.7pt;height:63pt;z-index:251667456;mso-position-horizontal-relative:text;mso-position-vertical-relative:text" coordorigin="1047,9747" coordsize="600,540">
                  <v:line id="_x0000_s1141" style="position:absolute" from="1047,9747" to="1047,10287"/>
                  <v:line id="_x0000_s1142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43" style="position:absolute;margin-left:39.7pt;margin-top:-.4pt;width:46.75pt;height:45pt;z-index:251666432;mso-position-horizontal-relative:text;mso-position-vertical-relative:text" coordorigin="1047,9747" coordsize="600,540">
                  <v:line id="_x0000_s1144" style="position:absolute" from="1047,9747" to="1047,10287">
                    <v:stroke endarrowlength="long"/>
                  </v:line>
                  <v:line id="_x0000_s1145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46" style="position:absolute;margin-left:51.05pt;margin-top:-.4pt;width:34pt;height:27pt;z-index:251665408;mso-position-horizontal-relative:text;mso-position-vertical-relative:text" coordorigin="1047,9747" coordsize="600,540">
                  <v:line id="_x0000_s1147" style="position:absolute" from="1047,9747" to="1047,10287">
                    <v:stroke endarrowlength="long"/>
                  </v:line>
                  <v:line id="_x0000_s1148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49" style="position:absolute;margin-left:59.55pt;margin-top:-.4pt;width:25.5pt;height:8.5pt;z-index:251664384;mso-position-horizontal-relative:text;mso-position-vertical-relative:text" coordorigin="1047,9747" coordsize="600,540">
                  <v:line id="_x0000_s1150" style="position:absolute" from="1047,9747" to="1047,10287"/>
                  <v:line id="_x0000_s1151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436" w:type="dxa"/>
          </w:tcPr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Default="00973FDF" w:rsidP="00C54298"/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152" style="position:absolute;margin-left:6pt;margin-top:-.4pt;width:79.35pt;height:99pt;z-index:251675648;mso-position-horizontal-relative:text;mso-position-vertical-relative:text" coordorigin="1047,9747" coordsize="600,540">
                  <v:line id="_x0000_s1153" style="position:absolute" from="1047,9747" to="1047,10287"/>
                  <v:line id="_x0000_s1154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55" style="position:absolute;margin-left:17pt;margin-top:-.4pt;width:68.05pt;height:81pt;z-index:251674624;mso-position-horizontal-relative:text;mso-position-vertical-relative:text" coordorigin="1047,9747" coordsize="600,540">
                  <v:line id="_x0000_s1156" style="position:absolute" from="1047,9747" to="1047,10287">
                    <v:stroke endarrowlength="long"/>
                  </v:line>
                  <v:line id="_x0000_s1157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58" style="position:absolute;margin-left:28.35pt;margin-top:-.4pt;width:56.7pt;height:63pt;z-index:251673600;mso-position-horizontal-relative:text;mso-position-vertical-relative:text" coordorigin="1047,9747" coordsize="600,540">
                  <v:line id="_x0000_s1159" style="position:absolute" from="1047,9747" to="1047,10287"/>
                  <v:line id="_x0000_s1160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61" style="position:absolute;margin-left:39.7pt;margin-top:-.4pt;width:46.75pt;height:45pt;z-index:251672576;mso-position-horizontal-relative:text;mso-position-vertical-relative:text" coordorigin="1047,9747" coordsize="600,540">
                  <v:line id="_x0000_s1162" style="position:absolute" from="1047,9747" to="1047,10287">
                    <v:stroke endarrowlength="long"/>
                  </v:line>
                  <v:line id="_x0000_s1163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64" style="position:absolute;margin-left:51.05pt;margin-top:-.4pt;width:34pt;height:27pt;z-index:251671552;mso-position-horizontal-relative:text;mso-position-vertical-relative:text" coordorigin="1047,9747" coordsize="600,540">
                  <v:line id="_x0000_s1165" style="position:absolute" from="1047,9747" to="1047,10287">
                    <v:stroke endarrowlength="long"/>
                  </v:line>
                  <v:line id="_x0000_s1166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67" style="position:absolute;margin-left:59.55pt;margin-top:-.4pt;width:25.5pt;height:8.5pt;z-index:251670528;mso-position-horizontal-relative:text;mso-position-vertical-relative:text" coordorigin="1047,9747" coordsize="600,540">
                  <v:line id="_x0000_s1168" style="position:absolute" from="1047,9747" to="1047,10287"/>
                  <v:line id="_x0000_s1169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574" w:type="dxa"/>
          </w:tcPr>
          <w:p w:rsidR="00973FDF" w:rsidRDefault="00973FDF" w:rsidP="00C54298"/>
        </w:tc>
        <w:tc>
          <w:tcPr>
            <w:tcW w:w="2066" w:type="dxa"/>
          </w:tcPr>
          <w:p w:rsidR="00973FDF" w:rsidRDefault="00973FDF" w:rsidP="00C54298"/>
        </w:tc>
      </w:tr>
      <w:tr w:rsidR="00973FDF" w:rsidRPr="00110D92">
        <w:trPr>
          <w:jc w:val="center"/>
        </w:trPr>
        <w:tc>
          <w:tcPr>
            <w:tcW w:w="180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>okunuşu</w:t>
            </w:r>
          </w:p>
        </w:tc>
        <w:tc>
          <w:tcPr>
            <w:tcW w:w="1436" w:type="dxa"/>
          </w:tcPr>
          <w:p w:rsidR="00973FDF" w:rsidRPr="00110D92" w:rsidRDefault="00973FDF" w:rsidP="00C54298"/>
        </w:tc>
        <w:tc>
          <w:tcPr>
            <w:tcW w:w="2203" w:type="dxa"/>
            <w:tcBorders>
              <w:right w:val="single" w:sz="4" w:space="0" w:color="auto"/>
            </w:tcBorders>
          </w:tcPr>
          <w:p w:rsidR="00973FDF" w:rsidRPr="00110D92" w:rsidRDefault="00973FDF" w:rsidP="00C54298"/>
        </w:tc>
        <w:tc>
          <w:tcPr>
            <w:tcW w:w="1803" w:type="dxa"/>
            <w:tcBorders>
              <w:left w:val="single" w:sz="4" w:space="0" w:color="auto"/>
            </w:tcBorders>
          </w:tcPr>
          <w:p w:rsidR="00973FDF" w:rsidRPr="00D42CB6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okunuşu</w:t>
            </w:r>
          </w:p>
        </w:tc>
        <w:tc>
          <w:tcPr>
            <w:tcW w:w="1574" w:type="dxa"/>
          </w:tcPr>
          <w:p w:rsidR="00973FDF" w:rsidRPr="00110D92" w:rsidRDefault="00973FDF" w:rsidP="00C54298"/>
        </w:tc>
        <w:tc>
          <w:tcPr>
            <w:tcW w:w="2066" w:type="dxa"/>
          </w:tcPr>
          <w:p w:rsidR="00973FDF" w:rsidRPr="00110D92" w:rsidRDefault="00973FDF" w:rsidP="00C54298"/>
        </w:tc>
      </w:tr>
    </w:tbl>
    <w:p w:rsidR="00973FDF" w:rsidRDefault="00973FDF" w:rsidP="0092152B"/>
    <w:tbl>
      <w:tblPr>
        <w:tblW w:w="10946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814"/>
        <w:gridCol w:w="1444"/>
        <w:gridCol w:w="2215"/>
        <w:gridCol w:w="1813"/>
        <w:gridCol w:w="1583"/>
        <w:gridCol w:w="2077"/>
      </w:tblGrid>
      <w:tr w:rsidR="00973FDF" w:rsidRPr="00110D92">
        <w:trPr>
          <w:trHeight w:val="324"/>
          <w:jc w:val="center"/>
        </w:trPr>
        <w:tc>
          <w:tcPr>
            <w:tcW w:w="1814" w:type="dxa"/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sz w:val="22"/>
                <w:szCs w:val="22"/>
              </w:rPr>
            </w:pPr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2 4 6  8 0 1</w:t>
            </w:r>
          </w:p>
        </w:tc>
        <w:tc>
          <w:tcPr>
            <w:tcW w:w="144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215" w:type="dxa"/>
            <w:tcBorders>
              <w:right w:val="single" w:sz="4" w:space="0" w:color="auto"/>
            </w:tcBorders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  <w:tc>
          <w:tcPr>
            <w:tcW w:w="1813" w:type="dxa"/>
            <w:tcBorders>
              <w:left w:val="single" w:sz="4" w:space="0" w:color="auto"/>
            </w:tcBorders>
          </w:tcPr>
          <w:p w:rsidR="00973FDF" w:rsidRPr="00D42CB6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8 7 4  5 3 8</w:t>
            </w:r>
          </w:p>
        </w:tc>
        <w:tc>
          <w:tcPr>
            <w:tcW w:w="1583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Sayı Değeri</w:t>
            </w:r>
          </w:p>
        </w:tc>
        <w:tc>
          <w:tcPr>
            <w:tcW w:w="2077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  <w:u w:val="single"/>
              </w:rPr>
              <w:t>Basamak Değeri</w:t>
            </w:r>
          </w:p>
        </w:tc>
      </w:tr>
      <w:tr w:rsidR="00973FDF">
        <w:trPr>
          <w:trHeight w:val="2379"/>
          <w:jc w:val="center"/>
        </w:trPr>
        <w:tc>
          <w:tcPr>
            <w:tcW w:w="1814" w:type="dxa"/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170" style="position:absolute;margin-left:6pt;margin-top:-.4pt;width:79.35pt;height:99pt;z-index:251681792;mso-position-horizontal-relative:text;mso-position-vertical-relative:text" coordorigin="1047,9747" coordsize="600,540">
                  <v:line id="_x0000_s1171" style="position:absolute" from="1047,9747" to="1047,10287"/>
                  <v:line id="_x0000_s1172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73" style="position:absolute;margin-left:17pt;margin-top:-.4pt;width:68.05pt;height:81pt;z-index:251680768;mso-position-horizontal-relative:text;mso-position-vertical-relative:text" coordorigin="1047,9747" coordsize="600,540">
                  <v:line id="_x0000_s1174" style="position:absolute" from="1047,9747" to="1047,10287">
                    <v:stroke endarrowlength="long"/>
                  </v:line>
                  <v:line id="_x0000_s1175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76" style="position:absolute;margin-left:28.35pt;margin-top:-.4pt;width:56.7pt;height:63pt;z-index:251679744;mso-position-horizontal-relative:text;mso-position-vertical-relative:text" coordorigin="1047,9747" coordsize="600,540">
                  <v:line id="_x0000_s1177" style="position:absolute" from="1047,9747" to="1047,10287"/>
                  <v:line id="_x0000_s1178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79" style="position:absolute;margin-left:39.7pt;margin-top:-.4pt;width:46.75pt;height:45pt;z-index:251678720;mso-position-horizontal-relative:text;mso-position-vertical-relative:text" coordorigin="1047,9747" coordsize="600,540">
                  <v:line id="_x0000_s1180" style="position:absolute" from="1047,9747" to="1047,10287">
                    <v:stroke endarrowlength="long"/>
                  </v:line>
                  <v:line id="_x0000_s1181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82" style="position:absolute;margin-left:51.05pt;margin-top:-.4pt;width:34pt;height:27pt;z-index:251677696;mso-position-horizontal-relative:text;mso-position-vertical-relative:text" coordorigin="1047,9747" coordsize="600,540">
                  <v:line id="_x0000_s1183" style="position:absolute" from="1047,9747" to="1047,10287">
                    <v:stroke endarrowlength="long"/>
                  </v:line>
                  <v:line id="_x0000_s1184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85" style="position:absolute;margin-left:59.55pt;margin-top:-.4pt;width:25.5pt;height:8.5pt;z-index:251676672;mso-position-horizontal-relative:text;mso-position-vertical-relative:text" coordorigin="1047,9747" coordsize="600,540">
                  <v:line id="_x0000_s1186" style="position:absolute" from="1047,9747" to="1047,10287"/>
                  <v:line id="_x0000_s1187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444" w:type="dxa"/>
          </w:tcPr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  <w:p w:rsidR="00973FDF" w:rsidRDefault="00973FDF" w:rsidP="00C54298"/>
        </w:tc>
        <w:tc>
          <w:tcPr>
            <w:tcW w:w="2215" w:type="dxa"/>
            <w:tcBorders>
              <w:right w:val="single" w:sz="4" w:space="0" w:color="auto"/>
            </w:tcBorders>
          </w:tcPr>
          <w:p w:rsidR="00973FDF" w:rsidRDefault="00973FDF" w:rsidP="00C54298"/>
        </w:tc>
        <w:tc>
          <w:tcPr>
            <w:tcW w:w="1813" w:type="dxa"/>
            <w:tcBorders>
              <w:left w:val="single" w:sz="4" w:space="0" w:color="auto"/>
            </w:tcBorders>
          </w:tcPr>
          <w:p w:rsidR="00973FDF" w:rsidRPr="00F20A2F" w:rsidRDefault="00973FDF" w:rsidP="00C54298">
            <w:pPr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group id="_x0000_s1188" style="position:absolute;margin-left:6pt;margin-top:-.4pt;width:79.35pt;height:99pt;z-index:251687936;mso-position-horizontal-relative:text;mso-position-vertical-relative:text" coordorigin="1047,9747" coordsize="600,540">
                  <v:line id="_x0000_s1189" style="position:absolute" from="1047,9747" to="1047,10287"/>
                  <v:line id="_x0000_s1190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91" style="position:absolute;margin-left:17pt;margin-top:-.4pt;width:68.05pt;height:81pt;z-index:251686912;mso-position-horizontal-relative:text;mso-position-vertical-relative:text" coordorigin="1047,9747" coordsize="600,540">
                  <v:line id="_x0000_s1192" style="position:absolute" from="1047,9747" to="1047,10287">
                    <v:stroke endarrowlength="long"/>
                  </v:line>
                  <v:line id="_x0000_s1193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94" style="position:absolute;margin-left:28.35pt;margin-top:-.4pt;width:56.7pt;height:63pt;z-index:251685888;mso-position-horizontal-relative:text;mso-position-vertical-relative:text" coordorigin="1047,9747" coordsize="600,540">
                  <v:line id="_x0000_s1195" style="position:absolute" from="1047,9747" to="1047,10287"/>
                  <v:line id="_x0000_s1196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197" style="position:absolute;margin-left:39.7pt;margin-top:-.4pt;width:46.75pt;height:45pt;z-index:251684864;mso-position-horizontal-relative:text;mso-position-vertical-relative:text" coordorigin="1047,9747" coordsize="600,540">
                  <v:line id="_x0000_s1198" style="position:absolute" from="1047,9747" to="1047,10287">
                    <v:stroke endarrowlength="long"/>
                  </v:line>
                  <v:line id="_x0000_s1199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200" style="position:absolute;margin-left:51.05pt;margin-top:-.4pt;width:34pt;height:27pt;z-index:251683840;mso-position-horizontal-relative:text;mso-position-vertical-relative:text" coordorigin="1047,9747" coordsize="600,540">
                  <v:line id="_x0000_s1201" style="position:absolute" from="1047,9747" to="1047,10287">
                    <v:stroke endarrowlength="long"/>
                  </v:line>
                  <v:line id="_x0000_s1202" style="position:absolute" from="1047,10287" to="1647,10287">
                    <v:stroke endarrow="open" endarrowlength="long"/>
                  </v:line>
                </v:group>
              </w:pict>
            </w:r>
            <w:r>
              <w:rPr>
                <w:noProof/>
              </w:rPr>
              <w:pict>
                <v:group id="_x0000_s1203" style="position:absolute;margin-left:59.55pt;margin-top:-.4pt;width:25.5pt;height:8.5pt;z-index:251682816;mso-position-horizontal-relative:text;mso-position-vertical-relative:text" coordorigin="1047,9747" coordsize="600,540">
                  <v:line id="_x0000_s1204" style="position:absolute" from="1047,9747" to="1047,10287"/>
                  <v:line id="_x0000_s1205" style="position:absolute" from="1047,10287" to="1647,10287">
                    <v:stroke endarrow="open" endarrowlength="long"/>
                  </v:line>
                </v:group>
              </w:pict>
            </w:r>
          </w:p>
        </w:tc>
        <w:tc>
          <w:tcPr>
            <w:tcW w:w="1583" w:type="dxa"/>
          </w:tcPr>
          <w:p w:rsidR="00973FDF" w:rsidRDefault="00973FDF" w:rsidP="00C54298"/>
        </w:tc>
        <w:tc>
          <w:tcPr>
            <w:tcW w:w="2077" w:type="dxa"/>
          </w:tcPr>
          <w:p w:rsidR="00973FDF" w:rsidRDefault="00973FDF" w:rsidP="00C54298"/>
        </w:tc>
      </w:tr>
      <w:tr w:rsidR="00973FDF" w:rsidRPr="00110D92">
        <w:trPr>
          <w:trHeight w:val="155"/>
          <w:jc w:val="center"/>
        </w:trPr>
        <w:tc>
          <w:tcPr>
            <w:tcW w:w="1814" w:type="dxa"/>
          </w:tcPr>
          <w:p w:rsidR="00973FDF" w:rsidRPr="00110D92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>okunuşu</w:t>
            </w:r>
          </w:p>
        </w:tc>
        <w:tc>
          <w:tcPr>
            <w:tcW w:w="1444" w:type="dxa"/>
          </w:tcPr>
          <w:p w:rsidR="00973FDF" w:rsidRPr="00110D92" w:rsidRDefault="00973FDF" w:rsidP="00C54298"/>
        </w:tc>
        <w:tc>
          <w:tcPr>
            <w:tcW w:w="2215" w:type="dxa"/>
            <w:tcBorders>
              <w:right w:val="single" w:sz="4" w:space="0" w:color="auto"/>
            </w:tcBorders>
          </w:tcPr>
          <w:p w:rsidR="00973FDF" w:rsidRPr="00110D92" w:rsidRDefault="00973FDF" w:rsidP="00C54298"/>
        </w:tc>
        <w:tc>
          <w:tcPr>
            <w:tcW w:w="1813" w:type="dxa"/>
            <w:tcBorders>
              <w:left w:val="single" w:sz="4" w:space="0" w:color="auto"/>
            </w:tcBorders>
          </w:tcPr>
          <w:p w:rsidR="00973FDF" w:rsidRPr="00D42CB6" w:rsidRDefault="00973FDF" w:rsidP="00C54298">
            <w:r w:rsidRPr="00F20A2F">
              <w:rPr>
                <w:rFonts w:ascii="Comic Sans MS" w:hAnsi="Comic Sans MS" w:cs="Comic Sans MS"/>
                <w:sz w:val="22"/>
                <w:szCs w:val="22"/>
              </w:rPr>
              <w:t xml:space="preserve"> okunuşu</w:t>
            </w:r>
          </w:p>
        </w:tc>
        <w:tc>
          <w:tcPr>
            <w:tcW w:w="1583" w:type="dxa"/>
          </w:tcPr>
          <w:p w:rsidR="00973FDF" w:rsidRPr="00110D92" w:rsidRDefault="00973FDF" w:rsidP="00C54298"/>
        </w:tc>
        <w:tc>
          <w:tcPr>
            <w:tcW w:w="2077" w:type="dxa"/>
          </w:tcPr>
          <w:p w:rsidR="00973FDF" w:rsidRPr="00110D92" w:rsidRDefault="00973FDF" w:rsidP="00C54298"/>
        </w:tc>
      </w:tr>
    </w:tbl>
    <w:p w:rsidR="00973FDF" w:rsidRPr="008F1682" w:rsidRDefault="00973FDF" w:rsidP="0092152B">
      <w:pPr>
        <w:rPr>
          <w:sz w:val="2"/>
          <w:szCs w:val="2"/>
        </w:rPr>
      </w:pPr>
    </w:p>
    <w:sectPr w:rsidR="00973FDF" w:rsidRPr="008F1682" w:rsidSect="00110D92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152B"/>
    <w:rsid w:val="00110D92"/>
    <w:rsid w:val="00403D1D"/>
    <w:rsid w:val="004D677A"/>
    <w:rsid w:val="006A1319"/>
    <w:rsid w:val="008F1682"/>
    <w:rsid w:val="0092152B"/>
    <w:rsid w:val="00973FDF"/>
    <w:rsid w:val="00A00589"/>
    <w:rsid w:val="00A64B1C"/>
    <w:rsid w:val="00C54298"/>
    <w:rsid w:val="00D42CB6"/>
    <w:rsid w:val="00F20A2F"/>
    <w:rsid w:val="00F75459"/>
    <w:rsid w:val="00FA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52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152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754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8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122</Words>
  <Characters>701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edanur</cp:lastModifiedBy>
  <cp:revision>2</cp:revision>
  <dcterms:created xsi:type="dcterms:W3CDTF">2010-10-16T07:53:00Z</dcterms:created>
  <dcterms:modified xsi:type="dcterms:W3CDTF">2013-08-13T09:49:00Z</dcterms:modified>
  <cp:category>www.sorubak.com</cp:category>
</cp:coreProperties>
</file>