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62B" w:rsidRDefault="00B6162B">
      <w:r>
        <w:rPr>
          <w:noProof/>
          <w:lang w:eastAsia="tr-TR"/>
        </w:rPr>
        <w:pict>
          <v:rect id="Dikdörtgen 1" o:spid="_x0000_s1026" style="position:absolute;margin-left:1.4pt;margin-top:38pt;width:522pt;height:225pt;z-index:251652608;visibility:visible;v-text-anchor:middle" strokeweight="2pt">
            <v:textbox>
              <w:txbxContent>
                <w:tbl>
                  <w:tblPr>
                    <w:tblW w:w="0" w:type="auto"/>
                    <w:tblInd w:w="-106" w:type="dxa"/>
                    <w:tblBorders>
                      <w:top w:val="single" w:sz="4" w:space="0" w:color="D9D9D9"/>
                      <w:left w:val="single" w:sz="4" w:space="0" w:color="D9D9D9"/>
                      <w:bottom w:val="single" w:sz="4" w:space="0" w:color="D9D9D9"/>
                      <w:right w:val="single" w:sz="4" w:space="0" w:color="D9D9D9"/>
                      <w:insideH w:val="single" w:sz="4" w:space="0" w:color="D9D9D9"/>
                      <w:insideV w:val="single" w:sz="4" w:space="0" w:color="D9D9D9"/>
                    </w:tblBorders>
                    <w:tblLook w:val="00A0"/>
                  </w:tblPr>
                  <w:tblGrid>
                    <w:gridCol w:w="445"/>
                    <w:gridCol w:w="444"/>
                    <w:gridCol w:w="444"/>
                    <w:gridCol w:w="359"/>
                    <w:gridCol w:w="359"/>
                    <w:gridCol w:w="359"/>
                    <w:gridCol w:w="359"/>
                    <w:gridCol w:w="359"/>
                    <w:gridCol w:w="359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</w:tblGrid>
                  <w:tr w:rsidR="00B6162B" w:rsidRPr="003057E8">
                    <w:tc>
                      <w:tcPr>
                        <w:tcW w:w="445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444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444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</w:tr>
                  <w:tr w:rsidR="00B6162B" w:rsidRPr="003057E8">
                    <w:tc>
                      <w:tcPr>
                        <w:tcW w:w="445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444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444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</w:tr>
                  <w:tr w:rsidR="00B6162B" w:rsidRPr="003057E8">
                    <w:tc>
                      <w:tcPr>
                        <w:tcW w:w="445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444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444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</w:tr>
                  <w:tr w:rsidR="00B6162B" w:rsidRPr="003057E8">
                    <w:tc>
                      <w:tcPr>
                        <w:tcW w:w="445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444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444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</w:tr>
                  <w:tr w:rsidR="00B6162B" w:rsidRPr="003057E8">
                    <w:tc>
                      <w:tcPr>
                        <w:tcW w:w="445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444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444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1800" w:type="dxa"/>
                        <w:gridSpan w:val="5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  <w:rPr>
                            <w:b/>
                            <w:bCs/>
                            <w:i/>
                            <w:iCs/>
                          </w:rPr>
                        </w:pPr>
                        <w:r w:rsidRPr="003057E8">
                          <w:rPr>
                            <w:b/>
                            <w:bCs/>
                            <w:i/>
                            <w:iCs/>
                          </w:rPr>
                          <w:t>Birler Basamağı</w:t>
                        </w: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1080" w:type="dxa"/>
                        <w:gridSpan w:val="3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  <w:rPr>
                            <w:b/>
                            <w:bCs/>
                            <w:i/>
                            <w:iCs/>
                          </w:rPr>
                        </w:pPr>
                        <w:r w:rsidRPr="003057E8">
                          <w:rPr>
                            <w:b/>
                            <w:bCs/>
                            <w:i/>
                            <w:iCs/>
                          </w:rPr>
                          <w:t>2 x 1 = 2</w:t>
                        </w: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  <w:rPr>
                            <w:b/>
                            <w:bCs/>
                            <w:i/>
                            <w:iCs/>
                          </w:rPr>
                        </w:pPr>
                        <w:r w:rsidRPr="003057E8">
                          <w:rPr>
                            <w:b/>
                            <w:bCs/>
                            <w:i/>
                            <w:iCs/>
                          </w:rPr>
                          <w:t>2</w:t>
                        </w: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</w:tr>
                  <w:tr w:rsidR="00B6162B" w:rsidRPr="003057E8">
                    <w:tc>
                      <w:tcPr>
                        <w:tcW w:w="445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444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444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</w:tr>
                  <w:tr w:rsidR="00B6162B" w:rsidRPr="003057E8">
                    <w:tc>
                      <w:tcPr>
                        <w:tcW w:w="445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444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444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</w:tr>
                  <w:tr w:rsidR="00B6162B" w:rsidRPr="003057E8">
                    <w:tc>
                      <w:tcPr>
                        <w:tcW w:w="445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444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444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</w:tr>
                  <w:tr w:rsidR="00B6162B" w:rsidRPr="003057E8">
                    <w:tc>
                      <w:tcPr>
                        <w:tcW w:w="445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444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444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</w:tr>
                  <w:tr w:rsidR="00B6162B" w:rsidRPr="003057E8">
                    <w:tc>
                      <w:tcPr>
                        <w:tcW w:w="445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444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444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</w:tr>
                  <w:tr w:rsidR="00B6162B" w:rsidRPr="003057E8">
                    <w:tc>
                      <w:tcPr>
                        <w:tcW w:w="445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444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444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</w:tr>
                  <w:tr w:rsidR="00B6162B" w:rsidRPr="003057E8">
                    <w:tc>
                      <w:tcPr>
                        <w:tcW w:w="445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444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444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</w:tr>
                  <w:tr w:rsidR="00B6162B" w:rsidRPr="003057E8">
                    <w:tc>
                      <w:tcPr>
                        <w:tcW w:w="3847" w:type="dxa"/>
                        <w:gridSpan w:val="10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  <w:r w:rsidRPr="003057E8">
                          <w:rPr>
                            <w:rFonts w:ascii="Cambria" w:hAnsi="Cambria" w:cs="Cambria"/>
                            <w:b/>
                            <w:bCs/>
                          </w:rPr>
                          <w:t>Çözümleme:</w:t>
                        </w:r>
                        <w:r w:rsidRPr="003057E8">
                          <w:rPr>
                            <w:rFonts w:ascii="Cambria" w:hAnsi="Cambria" w:cs="Cambria"/>
                          </w:rPr>
                          <w:t xml:space="preserve"> 786 302=  3 x 100000 +</w:t>
                        </w: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</w:tr>
                  <w:tr w:rsidR="00B6162B" w:rsidRPr="003057E8">
                    <w:tc>
                      <w:tcPr>
                        <w:tcW w:w="445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444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444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</w:tr>
                  <w:tr w:rsidR="00B6162B" w:rsidRPr="003057E8">
                    <w:tc>
                      <w:tcPr>
                        <w:tcW w:w="445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444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444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</w:tr>
                  <w:tr w:rsidR="00B6162B" w:rsidRPr="003057E8">
                    <w:tc>
                      <w:tcPr>
                        <w:tcW w:w="445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444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444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</w:tr>
                  <w:tr w:rsidR="00B6162B" w:rsidRPr="003057E8">
                    <w:tc>
                      <w:tcPr>
                        <w:tcW w:w="445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444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444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</w:tr>
                  <w:tr w:rsidR="00B6162B" w:rsidRPr="003057E8">
                    <w:tc>
                      <w:tcPr>
                        <w:tcW w:w="445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444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444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</w:tr>
                  <w:tr w:rsidR="00B6162B" w:rsidRPr="003057E8">
                    <w:tc>
                      <w:tcPr>
                        <w:tcW w:w="445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444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444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</w:tr>
                  <w:tr w:rsidR="00B6162B" w:rsidRPr="003057E8">
                    <w:tc>
                      <w:tcPr>
                        <w:tcW w:w="445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444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444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</w:tr>
                  <w:tr w:rsidR="00B6162B" w:rsidRPr="003057E8">
                    <w:tc>
                      <w:tcPr>
                        <w:tcW w:w="445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444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444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</w:tr>
                  <w:tr w:rsidR="00B6162B" w:rsidRPr="003057E8">
                    <w:tc>
                      <w:tcPr>
                        <w:tcW w:w="445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444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444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</w:tr>
                  <w:tr w:rsidR="00B6162B" w:rsidRPr="003057E8">
                    <w:tc>
                      <w:tcPr>
                        <w:tcW w:w="445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444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444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</w:tr>
                  <w:tr w:rsidR="00B6162B" w:rsidRPr="003057E8">
                    <w:tc>
                      <w:tcPr>
                        <w:tcW w:w="445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444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444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</w:tr>
                  <w:tr w:rsidR="00B6162B" w:rsidRPr="003057E8">
                    <w:tc>
                      <w:tcPr>
                        <w:tcW w:w="445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444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444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</w:tr>
                  <w:tr w:rsidR="00B6162B" w:rsidRPr="003057E8">
                    <w:tc>
                      <w:tcPr>
                        <w:tcW w:w="445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444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444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</w:tr>
                  <w:tr w:rsidR="00B6162B" w:rsidRPr="003057E8">
                    <w:tc>
                      <w:tcPr>
                        <w:tcW w:w="445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444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444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</w:tr>
                  <w:tr w:rsidR="00B6162B" w:rsidRPr="003057E8">
                    <w:tc>
                      <w:tcPr>
                        <w:tcW w:w="445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444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444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59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60" w:type="dxa"/>
                      </w:tcPr>
                      <w:p w:rsidR="00B6162B" w:rsidRPr="003057E8" w:rsidRDefault="00B6162B" w:rsidP="003057E8">
                        <w:pPr>
                          <w:spacing w:after="0" w:line="240" w:lineRule="auto"/>
                          <w:jc w:val="center"/>
                        </w:pPr>
                      </w:p>
                    </w:tc>
                  </w:tr>
                </w:tbl>
                <w:p w:rsidR="00B6162B" w:rsidRDefault="00B6162B" w:rsidP="00B529DA">
                  <w:pPr>
                    <w:jc w:val="center"/>
                  </w:pPr>
                </w:p>
              </w:txbxContent>
            </v:textbox>
          </v:rect>
        </w:pict>
      </w:r>
      <w:r w:rsidRPr="004D2708">
        <w:rPr>
          <w:b/>
          <w:bCs/>
          <w:i/>
          <w:iCs/>
        </w:rPr>
        <w:t>Aşağıdaki sayıları kutulara yerleştirip basamak adlarını, basamak değerlerini ve sayı değerlerini yazınız. Alttaki bölüme çözümlemesini yapınız.</w:t>
      </w:r>
      <w:r>
        <w:t xml:space="preserve"> ( 604 289, 560 506, 812 960,401 357,973 681)</w:t>
      </w:r>
    </w:p>
    <w:p w:rsidR="00B6162B" w:rsidRPr="00F83160" w:rsidRDefault="00B6162B" w:rsidP="00F83160">
      <w:r>
        <w:rPr>
          <w:noProof/>
          <w:lang w:eastAsia="tr-TR"/>
        </w:rPr>
        <w:pict>
          <v:roundrect id="Yuvarlatılmış Dikdörtgen 11" o:spid="_x0000_s1027" style="position:absolute;margin-left:405pt;margin-top:3.35pt;width:108pt;height:27pt;z-index:251662848;visibility:visible;v-text-anchor:middle" arcsize="10923f" fillcolor="window" strokecolor="#4f81bd" strokeweight="2pt">
            <v:textbox>
              <w:txbxContent>
                <w:p w:rsidR="00B6162B" w:rsidRPr="003057E8" w:rsidRDefault="00B6162B" w:rsidP="00B529DA">
                  <w:pPr>
                    <w:jc w:val="center"/>
                    <w:rPr>
                      <w:rFonts w:ascii="Cambria" w:hAnsi="Cambria" w:cs="Cambria"/>
                      <w:b/>
                      <w:bCs/>
                    </w:rPr>
                  </w:pPr>
                  <w:r w:rsidRPr="003057E8">
                    <w:rPr>
                      <w:rFonts w:ascii="Cambria" w:hAnsi="Cambria" w:cs="Cambria"/>
                      <w:b/>
                      <w:bCs/>
                    </w:rPr>
                    <w:t>Sayı Değeri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0" o:spid="_x0000_s1028" style="position:absolute;margin-left:4in;margin-top:3.35pt;width:108pt;height:27pt;z-index:251661824;visibility:visible;v-text-anchor:middle" arcsize="10923f" fillcolor="window" strokecolor="#4f81bd" strokeweight="2pt">
            <v:textbox>
              <w:txbxContent>
                <w:p w:rsidR="00B6162B" w:rsidRPr="003057E8" w:rsidRDefault="00B6162B" w:rsidP="00B529DA">
                  <w:pPr>
                    <w:jc w:val="center"/>
                    <w:rPr>
                      <w:rFonts w:ascii="Cambria" w:hAnsi="Cambria" w:cs="Cambria"/>
                      <w:b/>
                      <w:bCs/>
                    </w:rPr>
                  </w:pPr>
                  <w:r w:rsidRPr="003057E8">
                    <w:rPr>
                      <w:rFonts w:ascii="Cambria" w:hAnsi="Cambria" w:cs="Cambria"/>
                      <w:b/>
                      <w:bCs/>
                    </w:rPr>
                    <w:t>Basamak Değeri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9" o:spid="_x0000_s1029" style="position:absolute;margin-left:168pt;margin-top:3.35pt;width:108pt;height:27pt;z-index:251660800;visibility:visible;v-text-anchor:middle" arcsize="10923f" fillcolor="window" strokecolor="#4f81bd" strokeweight="2pt">
            <v:textbox>
              <w:txbxContent>
                <w:p w:rsidR="00B6162B" w:rsidRPr="003057E8" w:rsidRDefault="00B6162B" w:rsidP="003B257C">
                  <w:pPr>
                    <w:jc w:val="center"/>
                    <w:rPr>
                      <w:rFonts w:ascii="Cambria" w:hAnsi="Cambria" w:cs="Cambria"/>
                      <w:b/>
                      <w:bCs/>
                    </w:rPr>
                  </w:pPr>
                  <w:r w:rsidRPr="003057E8">
                    <w:rPr>
                      <w:rFonts w:ascii="Cambria" w:hAnsi="Cambria" w:cs="Cambria"/>
                      <w:b/>
                      <w:bCs/>
                    </w:rPr>
                    <w:t>Basamak Adları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" o:spid="_x0000_s1030" style="position:absolute;margin-left:9pt;margin-top:4.4pt;width:108pt;height:27pt;z-index:251653632;visibility:visible;v-text-anchor:middle" arcsize="10923f" strokecolor="#4f81bd" strokeweight="2pt">
            <v:textbox>
              <w:txbxContent>
                <w:p w:rsidR="00B6162B" w:rsidRPr="00353148" w:rsidRDefault="00B6162B" w:rsidP="003B257C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  <w:r w:rsidRPr="00353148">
                    <w:rPr>
                      <w:b/>
                      <w:bCs/>
                      <w:i/>
                      <w:iCs/>
                    </w:rPr>
                    <w:t>786 302</w:t>
                  </w:r>
                </w:p>
              </w:txbxContent>
            </v:textbox>
          </v:roundrect>
        </w:pict>
      </w:r>
    </w:p>
    <w:p w:rsidR="00B6162B" w:rsidRPr="00F83160" w:rsidRDefault="00B6162B" w:rsidP="00F83160">
      <w:r>
        <w:rPr>
          <w:noProof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irsek Bağlayıcısı 4" o:spid="_x0000_s1031" type="#_x0000_t34" style="position:absolute;margin-left:89.8pt;margin-top:6pt;width:81pt;height:53.25pt;z-index:251655680;visibility:visible" adj="616" strokecolor="#4a7ebb" strokeweight="1.5pt">
            <v:stroke endarrow="open"/>
          </v:shape>
        </w:pict>
      </w:r>
      <w:r>
        <w:rPr>
          <w:noProof/>
          <w:lang w:eastAsia="tr-TR"/>
        </w:rPr>
        <w:pict>
          <v:shape id="Dirsek Bağlayıcısı 5" o:spid="_x0000_s1032" type="#_x0000_t34" style="position:absolute;margin-left:72.3pt;margin-top:6pt;width:99pt;height:71.25pt;z-index:251656704;visibility:visible" adj="145" strokecolor="#4a7ebb" strokeweight="1.5pt">
            <v:stroke endarrow="open"/>
          </v:shape>
        </w:pict>
      </w:r>
      <w:r>
        <w:rPr>
          <w:noProof/>
          <w:lang w:eastAsia="tr-TR"/>
        </w:rPr>
        <w:pict>
          <v:shape id="Dirsek Bağlayıcısı 7" o:spid="_x0000_s1033" type="#_x0000_t34" style="position:absolute;margin-left:36pt;margin-top:6pt;width:135pt;height:107.25pt;z-index:251658752;visibility:visible" adj="382" strokecolor="#4a7ebb" strokeweight="1.5pt">
            <v:stroke endarrow="open"/>
          </v:shape>
        </w:pict>
      </w:r>
      <w:r>
        <w:rPr>
          <w:noProof/>
          <w:lang w:eastAsia="tr-TR"/>
        </w:rPr>
        <w:pict>
          <v:shape id="Dirsek Bağlayıcısı 8" o:spid="_x0000_s1034" type="#_x0000_t34" style="position:absolute;margin-left:18pt;margin-top:6.05pt;width:152.1pt;height:125.3pt;z-index:251659776;visibility:visible" adj="661" strokecolor="#4a7ebb" strokeweight="1.5pt">
            <v:stroke endarrow="open"/>
          </v:shape>
        </w:pict>
      </w:r>
      <w:r>
        <w:rPr>
          <w:noProof/>
          <w:lang w:eastAsia="tr-TR"/>
        </w:rPr>
        <w:pict>
          <v:shape id="Dirsek Bağlayıcısı 6" o:spid="_x0000_s1035" type="#_x0000_t34" style="position:absolute;margin-left:54pt;margin-top:5.95pt;width:117pt;height:89.25pt;z-index:251657728;visibility:visible" adj="692" strokecolor="#4a7ebb" strokeweight="1.5pt">
            <v:stroke endarrow="open"/>
          </v:shape>
        </w:pict>
      </w:r>
      <w:r>
        <w:rPr>
          <w:noProof/>
          <w:lang w:eastAsia="tr-TR"/>
        </w:rPr>
        <w:pict>
          <v:shape id="Dirsek Bağlayıcısı 3" o:spid="_x0000_s1036" type="#_x0000_t34" style="position:absolute;margin-left:108pt;margin-top:5.5pt;width:63pt;height:36pt;z-index:251654656;visibility:visible" adj="0" strokecolor="#4579b8" strokeweight="1.5pt">
            <v:stroke endarrow="open"/>
          </v:shape>
        </w:pict>
      </w:r>
    </w:p>
    <w:p w:rsidR="00B6162B" w:rsidRPr="00F83160" w:rsidRDefault="00B6162B" w:rsidP="00F83160"/>
    <w:p w:rsidR="00B6162B" w:rsidRPr="00F83160" w:rsidRDefault="00B6162B" w:rsidP="00F83160"/>
    <w:p w:rsidR="00B6162B" w:rsidRPr="00F83160" w:rsidRDefault="00B6162B" w:rsidP="00F83160"/>
    <w:p w:rsidR="00B6162B" w:rsidRPr="00F83160" w:rsidRDefault="00B6162B" w:rsidP="00F83160"/>
    <w:p w:rsidR="00B6162B" w:rsidRPr="00F83160" w:rsidRDefault="00B6162B" w:rsidP="00F83160"/>
    <w:p w:rsidR="00B6162B" w:rsidRPr="00F83160" w:rsidRDefault="00B6162B" w:rsidP="00F83160"/>
    <w:p w:rsidR="00B6162B" w:rsidRPr="00F83160" w:rsidRDefault="00B6162B" w:rsidP="00F83160"/>
    <w:p w:rsidR="00B6162B" w:rsidRDefault="00B6162B" w:rsidP="00F83160">
      <w:r w:rsidRPr="00112DD2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3" o:spid="_x0000_i1025" type="#_x0000_t75" style="width:518.25pt;height:226.5pt;visibility:visible">
            <v:imagedata r:id="rId6" o:title=""/>
          </v:shape>
        </w:pict>
      </w:r>
    </w:p>
    <w:p w:rsidR="00B6162B" w:rsidRDefault="00B6162B" w:rsidP="004D2708">
      <w:pPr>
        <w:tabs>
          <w:tab w:val="left" w:pos="2745"/>
        </w:tabs>
        <w:jc w:val="right"/>
      </w:pPr>
      <w:r w:rsidRPr="00112DD2">
        <w:rPr>
          <w:noProof/>
          <w:lang w:eastAsia="tr-TR"/>
        </w:rPr>
        <w:pict>
          <v:shape id="Resim 15" o:spid="_x0000_i1026" type="#_x0000_t75" style="width:518.25pt;height:226.5pt;visibility:visible">
            <v:imagedata r:id="rId6" o:title=""/>
          </v:shape>
        </w:pict>
      </w:r>
      <w:r>
        <w:tab/>
      </w:r>
      <w:bookmarkStart w:id="0" w:name="_GoBack"/>
      <w:bookmarkEnd w:id="0"/>
    </w:p>
    <w:p w:rsidR="00B6162B" w:rsidRDefault="00B6162B" w:rsidP="00F83160">
      <w:pPr>
        <w:tabs>
          <w:tab w:val="left" w:pos="2745"/>
        </w:tabs>
      </w:pPr>
    </w:p>
    <w:p w:rsidR="00B6162B" w:rsidRDefault="00B6162B" w:rsidP="00F83160">
      <w:pPr>
        <w:tabs>
          <w:tab w:val="left" w:pos="2745"/>
        </w:tabs>
      </w:pPr>
      <w:r w:rsidRPr="00112DD2">
        <w:rPr>
          <w:noProof/>
          <w:lang w:eastAsia="tr-TR"/>
        </w:rPr>
        <w:pict>
          <v:shape id="Resim 14" o:spid="_x0000_i1027" type="#_x0000_t75" style="width:518.25pt;height:226.5pt;visibility:visible">
            <v:imagedata r:id="rId6" o:title=""/>
          </v:shape>
        </w:pict>
      </w:r>
    </w:p>
    <w:p w:rsidR="00B6162B" w:rsidRDefault="00B6162B" w:rsidP="00F83160">
      <w:pPr>
        <w:tabs>
          <w:tab w:val="left" w:pos="2745"/>
        </w:tabs>
      </w:pPr>
    </w:p>
    <w:p w:rsidR="00B6162B" w:rsidRDefault="00B6162B" w:rsidP="00F83160">
      <w:pPr>
        <w:tabs>
          <w:tab w:val="left" w:pos="2745"/>
        </w:tabs>
      </w:pPr>
      <w:r w:rsidRPr="00112DD2">
        <w:rPr>
          <w:noProof/>
          <w:lang w:eastAsia="tr-TR"/>
        </w:rPr>
        <w:pict>
          <v:shape id="Resim 16" o:spid="_x0000_i1028" type="#_x0000_t75" style="width:518.25pt;height:226.5pt;visibility:visible">
            <v:imagedata r:id="rId6" o:title=""/>
          </v:shape>
        </w:pict>
      </w:r>
    </w:p>
    <w:p w:rsidR="00B6162B" w:rsidRDefault="00B6162B" w:rsidP="00F83160">
      <w:r w:rsidRPr="00112DD2">
        <w:rPr>
          <w:noProof/>
          <w:lang w:eastAsia="tr-TR"/>
        </w:rPr>
        <w:pict>
          <v:shape id="Resim 17" o:spid="_x0000_i1029" type="#_x0000_t75" style="width:518.25pt;height:226.5pt;visibility:visible">
            <v:imagedata r:id="rId6" o:title=""/>
          </v:shape>
        </w:pict>
      </w:r>
    </w:p>
    <w:p w:rsidR="00B6162B" w:rsidRPr="00C22E59" w:rsidRDefault="00B6162B" w:rsidP="00F83160">
      <w:hyperlink r:id="rId7" w:history="1">
        <w:r w:rsidRPr="004A7558">
          <w:rPr>
            <w:rStyle w:val="Hyperlink"/>
          </w:rPr>
          <w:t>http://www.sorubak.com</w:t>
        </w:r>
      </w:hyperlink>
      <w:r>
        <w:t xml:space="preserve"> </w:t>
      </w:r>
    </w:p>
    <w:sectPr w:rsidR="00B6162B" w:rsidRPr="00C22E59" w:rsidSect="003B257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162B" w:rsidRDefault="00B6162B" w:rsidP="004D2708">
      <w:pPr>
        <w:spacing w:after="0" w:line="240" w:lineRule="auto"/>
      </w:pPr>
      <w:r>
        <w:separator/>
      </w:r>
    </w:p>
  </w:endnote>
  <w:endnote w:type="continuationSeparator" w:id="1">
    <w:p w:rsidR="00B6162B" w:rsidRDefault="00B6162B" w:rsidP="004D27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162B" w:rsidRDefault="00B6162B" w:rsidP="004D2708">
      <w:pPr>
        <w:spacing w:after="0" w:line="240" w:lineRule="auto"/>
      </w:pPr>
      <w:r>
        <w:separator/>
      </w:r>
    </w:p>
  </w:footnote>
  <w:footnote w:type="continuationSeparator" w:id="1">
    <w:p w:rsidR="00B6162B" w:rsidRDefault="00B6162B" w:rsidP="004D270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ocumentProtection w:formatting="1" w:enforcement="1"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B257C"/>
    <w:rsid w:val="00112DD2"/>
    <w:rsid w:val="001C70B7"/>
    <w:rsid w:val="001E0479"/>
    <w:rsid w:val="003057E8"/>
    <w:rsid w:val="00353148"/>
    <w:rsid w:val="003B257C"/>
    <w:rsid w:val="00487A91"/>
    <w:rsid w:val="004A7558"/>
    <w:rsid w:val="004D2708"/>
    <w:rsid w:val="00710D04"/>
    <w:rsid w:val="007877D0"/>
    <w:rsid w:val="00AD2310"/>
    <w:rsid w:val="00B529DA"/>
    <w:rsid w:val="00B6162B"/>
    <w:rsid w:val="00C22E59"/>
    <w:rsid w:val="00F831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29DA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529DA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F831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8316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4D27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4D2708"/>
  </w:style>
  <w:style w:type="paragraph" w:styleId="Footer">
    <w:name w:val="footer"/>
    <w:basedOn w:val="Normal"/>
    <w:link w:val="FooterChar"/>
    <w:uiPriority w:val="99"/>
    <w:rsid w:val="004D27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4D2708"/>
  </w:style>
  <w:style w:type="character" w:styleId="Hyperlink">
    <w:name w:val="Hyperlink"/>
    <w:basedOn w:val="DefaultParagraphFont"/>
    <w:uiPriority w:val="99"/>
    <w:rsid w:val="00C22E5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57</TotalTime>
  <Pages>3</Pages>
  <Words>42</Words>
  <Characters>245</Characters>
  <Application>Microsoft Office Outlook</Application>
  <DocSecurity>0</DocSecurity>
  <Lines>0</Lines>
  <Paragraphs>0</Paragraphs>
  <ScaleCrop>false</ScaleCrop>
  <Manager>www.sorubak.com</Manager>
  <Company>By NeC ® 2010 | Katilimsiz.Com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DASTAN</dc:creator>
  <cp:keywords>www.sorubak.com</cp:keywords>
  <dc:description>www.sorubak.com</dc:description>
  <cp:lastModifiedBy>edanur</cp:lastModifiedBy>
  <cp:revision>4</cp:revision>
  <cp:lastPrinted>2013-09-19T20:48:00Z</cp:lastPrinted>
  <dcterms:created xsi:type="dcterms:W3CDTF">2013-09-19T19:51:00Z</dcterms:created>
  <dcterms:modified xsi:type="dcterms:W3CDTF">2013-09-20T15:12:00Z</dcterms:modified>
  <cp:category>www.sorubak.com</cp:category>
</cp:coreProperties>
</file>