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216" w:rsidRPr="00DF79F1" w:rsidRDefault="003A7216">
      <w:pPr>
        <w:rPr>
          <w:rFonts w:ascii="Comic Sans MS" w:hAnsi="Comic Sans MS" w:cs="Comic Sans MS"/>
          <w:b/>
          <w:bCs/>
          <w:sz w:val="20"/>
          <w:szCs w:val="20"/>
        </w:rPr>
      </w:pPr>
      <w:r w:rsidRPr="00DF79F1">
        <w:rPr>
          <w:rFonts w:ascii="Comic Sans MS" w:hAnsi="Comic Sans MS" w:cs="Comic Sans MS"/>
          <w:b/>
          <w:bCs/>
          <w:sz w:val="20"/>
          <w:szCs w:val="20"/>
        </w:rPr>
        <w:t>TÜRKÇE DERSİ PROJE ÇALIŞMALARI</w:t>
      </w:r>
    </w:p>
    <w:tbl>
      <w:tblPr>
        <w:tblW w:w="916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15"/>
        <w:gridCol w:w="2850"/>
      </w:tblGrid>
      <w:tr w:rsidR="003A7216" w:rsidRPr="004C330F">
        <w:trPr>
          <w:trHeight w:val="735"/>
        </w:trPr>
        <w:tc>
          <w:tcPr>
            <w:tcW w:w="6315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Proje Adı</w:t>
            </w:r>
          </w:p>
        </w:tc>
        <w:tc>
          <w:tcPr>
            <w:tcW w:w="2850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Öğrenciler</w:t>
            </w:r>
          </w:p>
        </w:tc>
      </w:tr>
      <w:tr w:rsidR="003A7216" w:rsidRPr="004C330F">
        <w:trPr>
          <w:trHeight w:val="375"/>
        </w:trPr>
        <w:tc>
          <w:tcPr>
            <w:tcW w:w="6315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Kapağı olan bir kitap yapma.</w:t>
            </w:r>
          </w:p>
        </w:tc>
        <w:tc>
          <w:tcPr>
            <w:tcW w:w="2850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3A7216" w:rsidRPr="004C330F">
        <w:trPr>
          <w:trHeight w:val="495"/>
        </w:trPr>
        <w:tc>
          <w:tcPr>
            <w:tcW w:w="6315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Şiir defteri hazırlama.</w:t>
            </w:r>
          </w:p>
        </w:tc>
        <w:tc>
          <w:tcPr>
            <w:tcW w:w="2850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3A7216" w:rsidRPr="004C330F">
        <w:trPr>
          <w:trHeight w:val="285"/>
        </w:trPr>
        <w:tc>
          <w:tcPr>
            <w:tcW w:w="6315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5 kıtalık şiir ezberleme.</w:t>
            </w:r>
          </w:p>
        </w:tc>
        <w:tc>
          <w:tcPr>
            <w:tcW w:w="2850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3A7216" w:rsidRPr="004C330F">
        <w:trPr>
          <w:trHeight w:val="300"/>
        </w:trPr>
        <w:tc>
          <w:tcPr>
            <w:tcW w:w="6315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Doğal afetler ile ilgili komposizyon hazırlama.</w:t>
            </w:r>
          </w:p>
        </w:tc>
        <w:tc>
          <w:tcPr>
            <w:tcW w:w="2850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3A7216" w:rsidRPr="004C330F">
        <w:trPr>
          <w:trHeight w:val="345"/>
        </w:trPr>
        <w:tc>
          <w:tcPr>
            <w:tcW w:w="6315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Atasözleri sözlüğü hazırlama.</w:t>
            </w:r>
          </w:p>
        </w:tc>
        <w:tc>
          <w:tcPr>
            <w:tcW w:w="2850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3A7216" w:rsidRPr="004C330F">
        <w:trPr>
          <w:trHeight w:val="193"/>
        </w:trPr>
        <w:tc>
          <w:tcPr>
            <w:tcW w:w="6315" w:type="dxa"/>
          </w:tcPr>
          <w:p w:rsidR="003A7216" w:rsidRPr="004C330F" w:rsidRDefault="003A7216" w:rsidP="00DF79F1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Deyimler sözlüğü hazırlama.</w:t>
            </w:r>
          </w:p>
        </w:tc>
        <w:tc>
          <w:tcPr>
            <w:tcW w:w="2850" w:type="dxa"/>
          </w:tcPr>
          <w:p w:rsidR="003A7216" w:rsidRPr="004C330F" w:rsidRDefault="003A7216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3A7216" w:rsidRPr="00DF79F1" w:rsidRDefault="003A7216" w:rsidP="00DF79F1">
      <w:pPr>
        <w:rPr>
          <w:rFonts w:ascii="Comic Sans MS" w:hAnsi="Comic Sans MS" w:cs="Comic Sans MS"/>
          <w:b/>
          <w:bCs/>
          <w:sz w:val="20"/>
          <w:szCs w:val="20"/>
        </w:rPr>
      </w:pPr>
      <w:r w:rsidRPr="00DF79F1">
        <w:rPr>
          <w:rFonts w:ascii="Comic Sans MS" w:hAnsi="Comic Sans MS" w:cs="Comic Sans MS"/>
          <w:b/>
          <w:bCs/>
          <w:sz w:val="20"/>
          <w:szCs w:val="20"/>
        </w:rPr>
        <w:t>MATEMATİK DERSİ PROJE ÇALIŞMALARI</w:t>
      </w:r>
    </w:p>
    <w:tbl>
      <w:tblPr>
        <w:tblW w:w="916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15"/>
        <w:gridCol w:w="2850"/>
      </w:tblGrid>
      <w:tr w:rsidR="003A7216" w:rsidRPr="004C330F">
        <w:trPr>
          <w:trHeight w:val="735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Proje Adı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Öğrenciler</w:t>
            </w:r>
          </w:p>
        </w:tc>
      </w:tr>
      <w:tr w:rsidR="003A7216" w:rsidRPr="004C330F">
        <w:trPr>
          <w:trHeight w:val="375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Doğal sayıların bize hatırlattığı olayları yazma.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3A7216" w:rsidRPr="004C330F">
        <w:trPr>
          <w:trHeight w:val="495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Bir konu hakkında grafik tablosu oluşturma.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3A7216" w:rsidRPr="004C330F">
        <w:trPr>
          <w:trHeight w:val="285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Matematiği özel sanatla anlatma(sunum,rapor,araştır)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3A7216" w:rsidRPr="004C330F">
        <w:trPr>
          <w:trHeight w:val="300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Bir cetvel hazırlama.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3A7216" w:rsidRPr="004C330F">
        <w:trPr>
          <w:trHeight w:val="345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25-40 cm’lik bir kilim hazırlama.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3A7216" w:rsidRPr="00DF79F1" w:rsidRDefault="003A7216" w:rsidP="00F72B8B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FEN VE TEKNOLOJİ</w:t>
      </w:r>
      <w:r w:rsidRPr="00DF79F1">
        <w:rPr>
          <w:rFonts w:ascii="Comic Sans MS" w:hAnsi="Comic Sans MS" w:cs="Comic Sans MS"/>
          <w:b/>
          <w:bCs/>
          <w:sz w:val="20"/>
          <w:szCs w:val="20"/>
        </w:rPr>
        <w:t xml:space="preserve"> DERSİ PROJE ÇALIŞMALARI</w:t>
      </w:r>
    </w:p>
    <w:tbl>
      <w:tblPr>
        <w:tblW w:w="916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15"/>
        <w:gridCol w:w="2850"/>
      </w:tblGrid>
      <w:tr w:rsidR="003A7216" w:rsidRPr="004C330F">
        <w:trPr>
          <w:trHeight w:val="735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Proje Adı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Öğrenciler</w:t>
            </w:r>
          </w:p>
        </w:tc>
      </w:tr>
      <w:tr w:rsidR="003A7216" w:rsidRPr="004C330F">
        <w:trPr>
          <w:trHeight w:val="375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Dünyanın katmanlarını gösteren şema yapımı.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3A7216" w:rsidRPr="004C330F">
        <w:trPr>
          <w:trHeight w:val="495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Bulutlar nasıl oluşur?(sunum,rapor,araştır)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3A7216" w:rsidRPr="00DF79F1" w:rsidRDefault="003A7216" w:rsidP="001B1372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SOSYAL BİLGİLER</w:t>
      </w:r>
      <w:r w:rsidRPr="00DF79F1">
        <w:rPr>
          <w:rFonts w:ascii="Comic Sans MS" w:hAnsi="Comic Sans MS" w:cs="Comic Sans MS"/>
          <w:b/>
          <w:bCs/>
          <w:sz w:val="20"/>
          <w:szCs w:val="20"/>
        </w:rPr>
        <w:t xml:space="preserve"> DERSİ PROJE ÇALIŞMALARI</w:t>
      </w:r>
    </w:p>
    <w:tbl>
      <w:tblPr>
        <w:tblW w:w="916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15"/>
        <w:gridCol w:w="2850"/>
      </w:tblGrid>
      <w:tr w:rsidR="003A7216" w:rsidRPr="004C330F">
        <w:trPr>
          <w:trHeight w:val="735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Proje Adı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Öğrenciler</w:t>
            </w:r>
          </w:p>
        </w:tc>
      </w:tr>
      <w:tr w:rsidR="003A7216" w:rsidRPr="004C330F">
        <w:trPr>
          <w:trHeight w:val="375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Soy ağacı hazırlama(Beş kuşak)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3A7216" w:rsidRPr="004C330F">
        <w:trPr>
          <w:trHeight w:val="495"/>
        </w:trPr>
        <w:tc>
          <w:tcPr>
            <w:tcW w:w="6315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4C330F">
              <w:rPr>
                <w:rFonts w:ascii="Comic Sans MS" w:hAnsi="Comic Sans MS" w:cs="Comic Sans MS"/>
                <w:sz w:val="20"/>
                <w:szCs w:val="20"/>
              </w:rPr>
              <w:t>Eskiden haberleşme icatlarını anlatınız.</w:t>
            </w:r>
          </w:p>
        </w:tc>
        <w:tc>
          <w:tcPr>
            <w:tcW w:w="2850" w:type="dxa"/>
          </w:tcPr>
          <w:p w:rsidR="003A7216" w:rsidRPr="004C330F" w:rsidRDefault="003A7216" w:rsidP="00565F6B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3A7216" w:rsidRPr="00F72B8B" w:rsidRDefault="003A7216" w:rsidP="001B1372"/>
    <w:bookmarkStart w:id="0" w:name="_GoBack"/>
    <w:bookmarkEnd w:id="0"/>
    <w:p w:rsidR="003A7216" w:rsidRDefault="003A7216" w:rsidP="00E87DC7">
      <w:pPr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"http://www.sorubak.com/" </w:instrText>
      </w:r>
      <w:r>
        <w:rPr>
          <w:sz w:val="20"/>
          <w:szCs w:val="20"/>
        </w:rPr>
        <w:fldChar w:fldCharType="separate"/>
      </w:r>
      <w:r>
        <w:rPr>
          <w:rStyle w:val="Hyperlink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 </w:t>
      </w:r>
    </w:p>
    <w:p w:rsidR="003A7216" w:rsidRPr="00F72B8B" w:rsidRDefault="003A7216" w:rsidP="00E87DC7"/>
    <w:sectPr w:rsidR="003A7216" w:rsidRPr="00F72B8B" w:rsidSect="00E96F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9F1"/>
    <w:rsid w:val="001B1372"/>
    <w:rsid w:val="003602F6"/>
    <w:rsid w:val="003A7216"/>
    <w:rsid w:val="00471BA1"/>
    <w:rsid w:val="004C330F"/>
    <w:rsid w:val="00565F6B"/>
    <w:rsid w:val="006F45E5"/>
    <w:rsid w:val="009C1CCD"/>
    <w:rsid w:val="00DF79F1"/>
    <w:rsid w:val="00E87DC7"/>
    <w:rsid w:val="00E96FCA"/>
    <w:rsid w:val="00F72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FC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602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53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2</Pages>
  <Words>131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 Ali</dc:creator>
  <cp:keywords>www.sorubak.com</cp:keywords>
  <dc:description>www.sorubak.com</dc:description>
  <cp:lastModifiedBy>edanur</cp:lastModifiedBy>
  <cp:revision>5</cp:revision>
  <dcterms:created xsi:type="dcterms:W3CDTF">2013-08-05T12:49:00Z</dcterms:created>
  <dcterms:modified xsi:type="dcterms:W3CDTF">2013-08-07T09:28:00Z</dcterms:modified>
  <cp:category>www.sorubak.com</cp:category>
</cp:coreProperties>
</file>