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D4C" w:rsidRDefault="00214D4C">
      <w:pPr>
        <w:rPr>
          <w:rFonts w:ascii="Times New Roman" w:hAnsi="Times New Roman" w:cs="Times New Roman"/>
          <w:sz w:val="24"/>
          <w:szCs w:val="24"/>
        </w:rPr>
      </w:pPr>
    </w:p>
    <w:p w:rsidR="00214D4C" w:rsidRPr="00911257" w:rsidRDefault="00214D4C">
      <w:pPr>
        <w:rPr>
          <w:rFonts w:ascii="Times New Roman" w:hAnsi="Times New Roman" w:cs="Times New Roman"/>
          <w:sz w:val="24"/>
          <w:szCs w:val="24"/>
        </w:rPr>
      </w:pPr>
      <w:r>
        <w:rPr>
          <w:rFonts w:ascii="Times New Roman" w:hAnsi="Times New Roman" w:cs="Times New Roman"/>
          <w:sz w:val="24"/>
          <w:szCs w:val="24"/>
        </w:rPr>
        <w:t>Toplantı Tarihi:20.09.2013</w:t>
      </w:r>
    </w:p>
    <w:p w:rsidR="00214D4C" w:rsidRPr="00911257" w:rsidRDefault="00214D4C">
      <w:pPr>
        <w:rPr>
          <w:rFonts w:ascii="Times New Roman" w:hAnsi="Times New Roman" w:cs="Times New Roman"/>
          <w:sz w:val="24"/>
          <w:szCs w:val="24"/>
        </w:rPr>
      </w:pPr>
      <w:r w:rsidRPr="00911257">
        <w:rPr>
          <w:rFonts w:ascii="Times New Roman" w:hAnsi="Times New Roman" w:cs="Times New Roman"/>
          <w:sz w:val="24"/>
          <w:szCs w:val="24"/>
        </w:rPr>
        <w:t>Toplantı No: 1</w:t>
      </w:r>
    </w:p>
    <w:p w:rsidR="00214D4C" w:rsidRPr="00911257" w:rsidRDefault="00214D4C" w:rsidP="00911257">
      <w:pPr>
        <w:jc w:val="both"/>
        <w:rPr>
          <w:rFonts w:ascii="Times New Roman" w:hAnsi="Times New Roman" w:cs="Times New Roman"/>
          <w:sz w:val="24"/>
          <w:szCs w:val="24"/>
          <w:u w:val="single"/>
        </w:rPr>
      </w:pPr>
      <w:r w:rsidRPr="00911257">
        <w:rPr>
          <w:rFonts w:ascii="Times New Roman" w:hAnsi="Times New Roman" w:cs="Times New Roman"/>
          <w:sz w:val="24"/>
          <w:szCs w:val="24"/>
          <w:u w:val="single"/>
        </w:rPr>
        <w:t>GÜNDEM MADDELERİ:</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Toplantı açılışı, saygı duruşu ve İstiklâl Marşı</w:t>
      </w:r>
    </w:p>
    <w:p w:rsidR="00214D4C" w:rsidRPr="00911257" w:rsidRDefault="00214D4C" w:rsidP="00911257">
      <w:pPr>
        <w:pStyle w:val="ListParagraph"/>
        <w:numPr>
          <w:ilvl w:val="0"/>
          <w:numId w:val="1"/>
        </w:numPr>
        <w:spacing w:line="360" w:lineRule="auto"/>
        <w:jc w:val="both"/>
        <w:rPr>
          <w:rFonts w:ascii="Times New Roman" w:hAnsi="Times New Roman" w:cs="Times New Roman"/>
          <w:sz w:val="24"/>
          <w:szCs w:val="24"/>
        </w:rPr>
      </w:pPr>
      <w:r w:rsidRPr="00911257">
        <w:rPr>
          <w:rFonts w:ascii="Times New Roman" w:hAnsi="Times New Roman" w:cs="Times New Roman"/>
          <w:sz w:val="24"/>
          <w:szCs w:val="24"/>
        </w:rPr>
        <w:t>Veli yoklamasının alınması</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Toplantı gündeminin okunması</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2012-2013 </w:t>
      </w:r>
      <w:r w:rsidRPr="00911257">
        <w:rPr>
          <w:rFonts w:ascii="Times New Roman" w:hAnsi="Times New Roman" w:cs="Times New Roman"/>
          <w:sz w:val="24"/>
          <w:szCs w:val="24"/>
        </w:rPr>
        <w:t xml:space="preserve"> eğitim-öğretim yılının kısaca değerlendirilmesi.</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Sene başı araç-gereç ihtiyaçlarının açıklanması</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Yardımcı kaynakların temin edilmesi.</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Verimli ders çalışma yöntemleri hakkında velilerin bilgilendirilmesi</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Sağlık, temizlik, kılık-kıyafet,düzen ve beslenme konuları ile ilgili gerekli açıklamanın yapılması</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Öğrenci-veli-okul ilişkileri konusunda velilerin bilgilendirilmesi</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Öğrencilerin sınıf içi, okul içi ve dışı davranışlarının değerlendirilmesi</w:t>
      </w:r>
    </w:p>
    <w:p w:rsidR="00214D4C" w:rsidRPr="00911257" w:rsidRDefault="00214D4C" w:rsidP="00911257">
      <w:pPr>
        <w:pStyle w:val="ListParagraph"/>
        <w:numPr>
          <w:ilvl w:val="0"/>
          <w:numId w:val="1"/>
        </w:numPr>
        <w:spacing w:line="360" w:lineRule="auto"/>
        <w:jc w:val="both"/>
        <w:rPr>
          <w:rFonts w:ascii="Times New Roman" w:hAnsi="Times New Roman" w:cs="Times New Roman"/>
          <w:sz w:val="24"/>
          <w:szCs w:val="24"/>
        </w:rPr>
      </w:pPr>
      <w:r w:rsidRPr="00911257">
        <w:rPr>
          <w:rFonts w:ascii="Times New Roman" w:hAnsi="Times New Roman" w:cs="Times New Roman"/>
          <w:sz w:val="24"/>
          <w:szCs w:val="24"/>
        </w:rPr>
        <w:t>Öğrencilerin okuma alışkanlığı kazanması için yapılacak çalışmalar</w:t>
      </w:r>
    </w:p>
    <w:p w:rsidR="00214D4C" w:rsidRPr="00911257" w:rsidRDefault="00214D4C" w:rsidP="00911257">
      <w:pPr>
        <w:pStyle w:val="ListParagraph"/>
        <w:numPr>
          <w:ilvl w:val="0"/>
          <w:numId w:val="1"/>
        </w:numPr>
        <w:spacing w:line="360" w:lineRule="auto"/>
        <w:jc w:val="both"/>
        <w:rPr>
          <w:rFonts w:ascii="Times New Roman" w:hAnsi="Times New Roman" w:cs="Times New Roman"/>
          <w:sz w:val="24"/>
          <w:szCs w:val="24"/>
        </w:rPr>
      </w:pPr>
      <w:r w:rsidRPr="00911257">
        <w:rPr>
          <w:rFonts w:ascii="Times New Roman" w:hAnsi="Times New Roman" w:cs="Times New Roman"/>
          <w:sz w:val="24"/>
          <w:szCs w:val="24"/>
        </w:rPr>
        <w:t>Okulumuzda açılacak yetiştirme kursları</w:t>
      </w:r>
    </w:p>
    <w:p w:rsidR="00214D4C" w:rsidRPr="00911257"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 xml:space="preserve">Dilek ve temenniler </w:t>
      </w:r>
    </w:p>
    <w:p w:rsidR="00214D4C" w:rsidRDefault="00214D4C" w:rsidP="00911257">
      <w:pPr>
        <w:numPr>
          <w:ilvl w:val="0"/>
          <w:numId w:val="1"/>
        </w:num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Kapanış</w:t>
      </w:r>
    </w:p>
    <w:p w:rsidR="00214D4C" w:rsidRDefault="00214D4C" w:rsidP="00911257">
      <w:pPr>
        <w:spacing w:after="0" w:line="240" w:lineRule="auto"/>
        <w:ind w:left="720"/>
        <w:jc w:val="both"/>
        <w:rPr>
          <w:rFonts w:ascii="Times New Roman" w:hAnsi="Times New Roman" w:cs="Times New Roman"/>
          <w:sz w:val="24"/>
          <w:szCs w:val="24"/>
        </w:rPr>
      </w:pPr>
    </w:p>
    <w:p w:rsidR="00214D4C" w:rsidRPr="00911257" w:rsidRDefault="00214D4C" w:rsidP="00911257">
      <w:pPr>
        <w:spacing w:after="0" w:line="240" w:lineRule="auto"/>
        <w:ind w:left="720"/>
        <w:jc w:val="both"/>
        <w:rPr>
          <w:rFonts w:ascii="Times New Roman" w:hAnsi="Times New Roman" w:cs="Times New Roman"/>
          <w:sz w:val="24"/>
          <w:szCs w:val="24"/>
        </w:rPr>
      </w:pPr>
    </w:p>
    <w:p w:rsidR="00214D4C" w:rsidRPr="00911257" w:rsidRDefault="00214D4C">
      <w:pPr>
        <w:rPr>
          <w:rFonts w:ascii="Times New Roman" w:hAnsi="Times New Roman" w:cs="Times New Roman"/>
          <w:sz w:val="24"/>
          <w:szCs w:val="24"/>
          <w:u w:val="single"/>
        </w:rPr>
      </w:pPr>
      <w:r w:rsidRPr="00911257">
        <w:rPr>
          <w:rFonts w:ascii="Times New Roman" w:hAnsi="Times New Roman" w:cs="Times New Roman"/>
          <w:sz w:val="24"/>
          <w:szCs w:val="24"/>
          <w:u w:val="single"/>
        </w:rPr>
        <w:t>GÜNDEM MADDELERİNİN GÖRÜŞÜLMESİ:</w:t>
      </w:r>
    </w:p>
    <w:p w:rsidR="00214D4C" w:rsidRPr="00911257" w:rsidRDefault="00214D4C">
      <w:pPr>
        <w:rPr>
          <w:rFonts w:ascii="Times New Roman" w:hAnsi="Times New Roman" w:cs="Times New Roman"/>
          <w:sz w:val="24"/>
          <w:szCs w:val="24"/>
        </w:rPr>
      </w:pPr>
      <w:r w:rsidRPr="00911257">
        <w:rPr>
          <w:rFonts w:ascii="Times New Roman" w:hAnsi="Times New Roman" w:cs="Times New Roman"/>
          <w:sz w:val="24"/>
          <w:szCs w:val="24"/>
        </w:rPr>
        <w:t>1.Toplantıya saygı duruşu ve İstiklal Marşıyla başlandı. Velilere toplantıya katıldıkları için teşekkür edildi.</w:t>
      </w:r>
    </w:p>
    <w:p w:rsidR="00214D4C" w:rsidRPr="00911257" w:rsidRDefault="00214D4C">
      <w:pPr>
        <w:rPr>
          <w:rFonts w:ascii="Times New Roman" w:hAnsi="Times New Roman" w:cs="Times New Roman"/>
          <w:sz w:val="24"/>
          <w:szCs w:val="24"/>
        </w:rPr>
      </w:pPr>
      <w:r w:rsidRPr="00911257">
        <w:rPr>
          <w:rFonts w:ascii="Times New Roman" w:hAnsi="Times New Roman" w:cs="Times New Roman"/>
          <w:sz w:val="24"/>
          <w:szCs w:val="24"/>
        </w:rPr>
        <w:t>2.Veli yoklaması alındı…… velinin geldiği, ….. velinin ise mazeretlerinden dolayı toplantıya katılamadıkları görüldü. Bu eğitim-öğretim yılı başında nakil gelen öğrenci Mehmet Emin YALÇINKAYA’nın velisi Fatma YALÇINKAYA diğer velilerle tanıştırıldı.</w:t>
      </w:r>
    </w:p>
    <w:p w:rsidR="00214D4C" w:rsidRPr="00911257" w:rsidRDefault="00214D4C">
      <w:pPr>
        <w:rPr>
          <w:rFonts w:ascii="Times New Roman" w:hAnsi="Times New Roman" w:cs="Times New Roman"/>
          <w:sz w:val="24"/>
          <w:szCs w:val="24"/>
        </w:rPr>
      </w:pPr>
      <w:r w:rsidRPr="00911257">
        <w:rPr>
          <w:rFonts w:ascii="Times New Roman" w:hAnsi="Times New Roman" w:cs="Times New Roman"/>
          <w:sz w:val="24"/>
          <w:szCs w:val="24"/>
        </w:rPr>
        <w:t>3.Gündem maddeleri velilere okunarak eklemek istedikleri maddeler olup, olmadığı soruldu. Belirlenen gündem maddeleri yeterli görüldü.</w:t>
      </w:r>
    </w:p>
    <w:p w:rsidR="00214D4C" w:rsidRPr="00911257" w:rsidRDefault="00214D4C">
      <w:pPr>
        <w:rPr>
          <w:rFonts w:ascii="Times New Roman" w:hAnsi="Times New Roman" w:cs="Times New Roman"/>
          <w:sz w:val="24"/>
          <w:szCs w:val="24"/>
        </w:rPr>
      </w:pPr>
      <w:r w:rsidRPr="00911257">
        <w:rPr>
          <w:rFonts w:ascii="Times New Roman" w:hAnsi="Times New Roman" w:cs="Times New Roman"/>
          <w:sz w:val="24"/>
          <w:szCs w:val="24"/>
        </w:rPr>
        <w:t>4. 2011-2012 eğitim-öğretim yılının kısaca değerlendirilmesi yapıldı. Emine BALKAN;  akademik başarı anlamında çok iyi bir yıl geçirdiğimizi, kendi çocuğunun ve bir çok öğrencinin de ilerleme katettiğini söyledi. Diğer velilerle de böyle düşündüklerini belirttiler.</w:t>
      </w:r>
    </w:p>
    <w:p w:rsidR="00214D4C" w:rsidRPr="00911257" w:rsidRDefault="00214D4C">
      <w:pPr>
        <w:rPr>
          <w:rFonts w:ascii="Times New Roman" w:hAnsi="Times New Roman" w:cs="Times New Roman"/>
          <w:sz w:val="24"/>
          <w:szCs w:val="24"/>
        </w:rPr>
      </w:pPr>
      <w:r w:rsidRPr="00911257">
        <w:rPr>
          <w:rFonts w:ascii="Times New Roman" w:hAnsi="Times New Roman" w:cs="Times New Roman"/>
          <w:sz w:val="24"/>
          <w:szCs w:val="24"/>
        </w:rPr>
        <w:t xml:space="preserve">     Neşe DOĞAN ise başarı anlamında güzel bir yıl olduğu kadar davranış anlamında da güzel bir eğitim-öğretim yılı olduğunu belirtti.  Sınıfımızda istenmeyen davranışlar sergileyen hiçbir öğrenci olmamasından duyulan memnuniyet tüm veliler  tarafından ifade edildi</w:t>
      </w:r>
    </w:p>
    <w:p w:rsidR="00214D4C" w:rsidRDefault="00214D4C">
      <w:pPr>
        <w:rPr>
          <w:rFonts w:ascii="Times New Roman" w:hAnsi="Times New Roman" w:cs="Times New Roman"/>
          <w:sz w:val="24"/>
          <w:szCs w:val="24"/>
        </w:rPr>
      </w:pPr>
      <w:r w:rsidRPr="00911257">
        <w:rPr>
          <w:rFonts w:ascii="Times New Roman" w:hAnsi="Times New Roman" w:cs="Times New Roman"/>
          <w:sz w:val="24"/>
          <w:szCs w:val="24"/>
        </w:rPr>
        <w:t>5.Eğitim-öğretim yılı başında  verilen ihtiyaç listesi açıklanarak ilk hafta eksikliklerin olabileceği ama ikinci haftaya başlandığında mümkün olduğunca öğrencilerimizin araç-gereçlerinin tam olmasına özen göstermemiz gerektiği açıklandı.</w:t>
      </w:r>
    </w:p>
    <w:p w:rsidR="00214D4C" w:rsidRDefault="00214D4C">
      <w:pPr>
        <w:rPr>
          <w:rFonts w:ascii="Times New Roman" w:hAnsi="Times New Roman" w:cs="Times New Roman"/>
          <w:sz w:val="24"/>
          <w:szCs w:val="24"/>
        </w:rPr>
      </w:pPr>
    </w:p>
    <w:p w:rsidR="00214D4C" w:rsidRPr="00911257" w:rsidRDefault="00214D4C">
      <w:pPr>
        <w:rPr>
          <w:rFonts w:ascii="Times New Roman" w:hAnsi="Times New Roman" w:cs="Times New Roman"/>
          <w:sz w:val="24"/>
          <w:szCs w:val="24"/>
        </w:rPr>
      </w:pPr>
      <w:r w:rsidRPr="00911257">
        <w:rPr>
          <w:rFonts w:ascii="Times New Roman" w:hAnsi="Times New Roman" w:cs="Times New Roman"/>
          <w:sz w:val="24"/>
          <w:szCs w:val="24"/>
        </w:rPr>
        <w:t>6.Yardımcı kaynak temin edip, etmeme konusunda velilerin fikirleri alındı. Velilerin tamamına yakınını ek bir kaynağın öğrenciler için faydalı olacağını belirttiler. Ev tekrarları ve ödev çalışmalarında kullanılabilecek uygun bir kaynak kitabın seçilmesine karar verildi.</w:t>
      </w:r>
    </w:p>
    <w:p w:rsidR="00214D4C" w:rsidRPr="00911257" w:rsidRDefault="00214D4C">
      <w:pPr>
        <w:rPr>
          <w:rFonts w:ascii="Times New Roman" w:hAnsi="Times New Roman" w:cs="Times New Roman"/>
          <w:sz w:val="24"/>
          <w:szCs w:val="24"/>
        </w:rPr>
      </w:pPr>
      <w:r w:rsidRPr="00911257">
        <w:rPr>
          <w:rFonts w:ascii="Times New Roman" w:hAnsi="Times New Roman" w:cs="Times New Roman"/>
          <w:sz w:val="24"/>
          <w:szCs w:val="24"/>
        </w:rPr>
        <w:t>7.Akademik başarı anlamında en önemli noktalardan birinin tekrar olduğu, öğrencilerin her gün tekrar yapmaları gerektiği önemle vurgulandı.</w:t>
      </w:r>
    </w:p>
    <w:p w:rsidR="00214D4C" w:rsidRPr="00911257" w:rsidRDefault="00214D4C" w:rsidP="003F21DB">
      <w:p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8. Sağlık, temizlik, kılık-kıyafet,düzen ve beslenme konuları ile ilgili gerekli açıklamalar yapılarak, bu konularda sınıfta yaşanan herhangi bir problemin olmadığı da açıklanarak, gösterdikleri özenden dolayı velilere teşekkür edildi.</w:t>
      </w:r>
    </w:p>
    <w:p w:rsidR="00214D4C" w:rsidRPr="00911257" w:rsidRDefault="00214D4C" w:rsidP="003F21DB">
      <w:pPr>
        <w:spacing w:after="0" w:line="240" w:lineRule="auto"/>
        <w:jc w:val="both"/>
        <w:rPr>
          <w:rFonts w:ascii="Times New Roman" w:hAnsi="Times New Roman" w:cs="Times New Roman"/>
          <w:sz w:val="24"/>
          <w:szCs w:val="24"/>
        </w:rPr>
      </w:pPr>
    </w:p>
    <w:p w:rsidR="00214D4C" w:rsidRPr="00911257" w:rsidRDefault="00214D4C" w:rsidP="003F21DB">
      <w:p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9. Öğrenci-veli-okul ilişkisinin öğrenci başarısındaki önemi bir kez daha açıklandı. Sinem ASLAN, bu konuda da sınıfımızda bir sorun olmadığını, velilerin çoğunun her konuda destek olmaya çalıştıklarını gözlemlediğini belirtti.</w:t>
      </w:r>
    </w:p>
    <w:p w:rsidR="00214D4C" w:rsidRPr="00911257" w:rsidRDefault="00214D4C" w:rsidP="003F21DB">
      <w:pPr>
        <w:spacing w:after="0" w:line="240" w:lineRule="auto"/>
        <w:jc w:val="both"/>
        <w:rPr>
          <w:rFonts w:ascii="Times New Roman" w:hAnsi="Times New Roman" w:cs="Times New Roman"/>
          <w:sz w:val="24"/>
          <w:szCs w:val="24"/>
        </w:rPr>
      </w:pPr>
    </w:p>
    <w:p w:rsidR="00214D4C" w:rsidRPr="00911257" w:rsidRDefault="00214D4C" w:rsidP="00060C69">
      <w:p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10. Öğrencilerin sınıf içi, okul içi ve dışı davranışları değerlendirilerek akademik başarı kadar toplum kurallarına uyma ve nezaketin önemi bir kez daha açıklandı.</w:t>
      </w:r>
    </w:p>
    <w:p w:rsidR="00214D4C" w:rsidRPr="00911257" w:rsidRDefault="00214D4C" w:rsidP="00060C69">
      <w:pPr>
        <w:spacing w:after="0" w:line="240" w:lineRule="auto"/>
        <w:jc w:val="both"/>
        <w:rPr>
          <w:rFonts w:ascii="Times New Roman" w:hAnsi="Times New Roman" w:cs="Times New Roman"/>
          <w:sz w:val="24"/>
          <w:szCs w:val="24"/>
        </w:rPr>
      </w:pPr>
    </w:p>
    <w:p w:rsidR="00214D4C" w:rsidRDefault="00214D4C" w:rsidP="00060C69">
      <w:p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11. Öğrencilerin okuma alışkanlığı kazanması ve bu alışkanlığın devamı için yapılabilecekler değerlendirildi. Satı ŞİMŞEK, oğluna kitap okutmakta çok zorlandığını belirtti.Bu noktada en önemli etkenin örnek olmak olduğu açıklanarak, sınıf kitaplığımızı da mümkün olduğunca zengin tutmaya çalıştığımız belirtildi.</w:t>
      </w:r>
    </w:p>
    <w:p w:rsidR="00214D4C" w:rsidRPr="00911257" w:rsidRDefault="00214D4C" w:rsidP="00060C69">
      <w:pPr>
        <w:spacing w:after="0" w:line="240" w:lineRule="auto"/>
        <w:jc w:val="both"/>
        <w:rPr>
          <w:rFonts w:ascii="Times New Roman" w:hAnsi="Times New Roman" w:cs="Times New Roman"/>
          <w:sz w:val="24"/>
          <w:szCs w:val="24"/>
        </w:rPr>
      </w:pPr>
    </w:p>
    <w:p w:rsidR="00214D4C" w:rsidRPr="00911257" w:rsidRDefault="00214D4C" w:rsidP="00060C69">
      <w:p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12.Okulumuzda açılacak yetiştirme kursları konusunda bir çok veli öğrencisini kursa göndermeye istekli olduğunu açıkladı.Gerekli çoğunluğun sağlanması durumunda kurs açılabileceği söylendi.</w:t>
      </w:r>
    </w:p>
    <w:p w:rsidR="00214D4C" w:rsidRPr="00911257" w:rsidRDefault="00214D4C" w:rsidP="00060C69">
      <w:pPr>
        <w:spacing w:after="0" w:line="240" w:lineRule="auto"/>
        <w:jc w:val="both"/>
        <w:rPr>
          <w:rFonts w:ascii="Times New Roman" w:hAnsi="Times New Roman" w:cs="Times New Roman"/>
          <w:sz w:val="24"/>
          <w:szCs w:val="24"/>
        </w:rPr>
      </w:pPr>
    </w:p>
    <w:p w:rsidR="00214D4C" w:rsidRPr="00911257" w:rsidRDefault="00214D4C" w:rsidP="00060C69">
      <w:pPr>
        <w:spacing w:after="0" w:line="240" w:lineRule="auto"/>
        <w:jc w:val="both"/>
        <w:rPr>
          <w:rFonts w:ascii="Times New Roman" w:hAnsi="Times New Roman" w:cs="Times New Roman"/>
          <w:sz w:val="24"/>
          <w:szCs w:val="24"/>
        </w:rPr>
      </w:pPr>
      <w:r w:rsidRPr="00911257">
        <w:rPr>
          <w:rFonts w:ascii="Times New Roman" w:hAnsi="Times New Roman" w:cs="Times New Roman"/>
          <w:sz w:val="24"/>
          <w:szCs w:val="24"/>
        </w:rPr>
        <w:t>13.</w:t>
      </w:r>
      <w:r>
        <w:rPr>
          <w:rFonts w:ascii="Times New Roman" w:hAnsi="Times New Roman" w:cs="Times New Roman"/>
          <w:sz w:val="24"/>
          <w:szCs w:val="24"/>
        </w:rPr>
        <w:t xml:space="preserve">2013-2014 </w:t>
      </w:r>
      <w:r w:rsidRPr="00911257">
        <w:rPr>
          <w:rFonts w:ascii="Times New Roman" w:hAnsi="Times New Roman" w:cs="Times New Roman"/>
          <w:sz w:val="24"/>
          <w:szCs w:val="24"/>
        </w:rPr>
        <w:t xml:space="preserve"> eğitim-öğretim yılının başarılı bir yıl olması dilekleriyle toplantıya son verildi.</w:t>
      </w:r>
    </w:p>
    <w:p w:rsidR="00214D4C" w:rsidRPr="00911257" w:rsidRDefault="00214D4C" w:rsidP="00060C69">
      <w:pPr>
        <w:spacing w:after="0" w:line="240" w:lineRule="auto"/>
        <w:jc w:val="both"/>
        <w:rPr>
          <w:rFonts w:ascii="Times New Roman" w:hAnsi="Times New Roman" w:cs="Times New Roman"/>
          <w:sz w:val="24"/>
          <w:szCs w:val="24"/>
        </w:rPr>
      </w:pPr>
    </w:p>
    <w:p w:rsidR="00214D4C" w:rsidRPr="00911257" w:rsidRDefault="00214D4C" w:rsidP="00060C69">
      <w:pPr>
        <w:spacing w:after="0" w:line="240" w:lineRule="auto"/>
        <w:jc w:val="both"/>
        <w:rPr>
          <w:rFonts w:ascii="Times New Roman" w:hAnsi="Times New Roman" w:cs="Times New Roman"/>
          <w:sz w:val="24"/>
          <w:szCs w:val="24"/>
        </w:rPr>
      </w:pPr>
    </w:p>
    <w:p w:rsidR="00214D4C" w:rsidRPr="00911257" w:rsidRDefault="00214D4C" w:rsidP="003F21DB">
      <w:pPr>
        <w:spacing w:after="0" w:line="240" w:lineRule="auto"/>
        <w:jc w:val="both"/>
        <w:rPr>
          <w:rFonts w:ascii="Times New Roman" w:hAnsi="Times New Roman" w:cs="Times New Roman"/>
          <w:sz w:val="24"/>
          <w:szCs w:val="24"/>
        </w:rPr>
      </w:pPr>
    </w:p>
    <w:p w:rsidR="00214D4C" w:rsidRPr="00911257" w:rsidRDefault="00214D4C">
      <w:pPr>
        <w:rPr>
          <w:rFonts w:ascii="Times New Roman" w:hAnsi="Times New Roman" w:cs="Times New Roman"/>
          <w:sz w:val="24"/>
          <w:szCs w:val="24"/>
        </w:rPr>
      </w:pPr>
    </w:p>
    <w:sectPr w:rsidR="00214D4C" w:rsidRPr="00911257" w:rsidSect="00911257">
      <w:headerReference w:type="default" r:id="rId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D4C" w:rsidRDefault="00214D4C" w:rsidP="001E62F4">
      <w:pPr>
        <w:spacing w:after="0" w:line="240" w:lineRule="auto"/>
      </w:pPr>
      <w:r>
        <w:separator/>
      </w:r>
    </w:p>
  </w:endnote>
  <w:endnote w:type="continuationSeparator" w:id="1">
    <w:p w:rsidR="00214D4C" w:rsidRDefault="00214D4C" w:rsidP="001E62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D4C" w:rsidRDefault="00214D4C" w:rsidP="001E62F4">
      <w:pPr>
        <w:spacing w:after="0" w:line="240" w:lineRule="auto"/>
      </w:pPr>
      <w:r>
        <w:separator/>
      </w:r>
    </w:p>
  </w:footnote>
  <w:footnote w:type="continuationSeparator" w:id="1">
    <w:p w:rsidR="00214D4C" w:rsidRDefault="00214D4C" w:rsidP="001E62F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D4C" w:rsidRDefault="00214D4C">
    <w:pPr>
      <w:pStyle w:val="Header"/>
    </w:pPr>
    <w:r>
      <w:t xml:space="preserve">                   ÇAYIRÖNÜ İLKÖĞRETİM OKULU 2013-2014  EĞİTİM-ÖĞRETİM YILI 4/E SINIFI                  </w:t>
    </w:r>
  </w:p>
  <w:p w:rsidR="00214D4C" w:rsidRDefault="00214D4C">
    <w:pPr>
      <w:pStyle w:val="Header"/>
    </w:pPr>
  </w:p>
  <w:p w:rsidR="00214D4C" w:rsidRDefault="00214D4C">
    <w:pPr>
      <w:pStyle w:val="Header"/>
    </w:pPr>
    <w:r>
      <w:t xml:space="preserve">                                               1.DÖNEM 1.VELİ TOPLANTISI TUTANAĞI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E0BA9"/>
    <w:multiLevelType w:val="hybridMultilevel"/>
    <w:tmpl w:val="F202BB1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62F4"/>
    <w:rsid w:val="00060C69"/>
    <w:rsid w:val="001E62F4"/>
    <w:rsid w:val="001F5205"/>
    <w:rsid w:val="00214D4C"/>
    <w:rsid w:val="0025042A"/>
    <w:rsid w:val="003F21DB"/>
    <w:rsid w:val="00446782"/>
    <w:rsid w:val="004D6F6C"/>
    <w:rsid w:val="00911257"/>
    <w:rsid w:val="009625F3"/>
    <w:rsid w:val="00A2623F"/>
    <w:rsid w:val="00A7589A"/>
    <w:rsid w:val="00B1799A"/>
    <w:rsid w:val="00BB4583"/>
    <w:rsid w:val="00CB21A3"/>
    <w:rsid w:val="00ED2A8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20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E62F4"/>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E62F4"/>
  </w:style>
  <w:style w:type="paragraph" w:styleId="Footer">
    <w:name w:val="footer"/>
    <w:basedOn w:val="Normal"/>
    <w:link w:val="FooterChar"/>
    <w:uiPriority w:val="99"/>
    <w:semiHidden/>
    <w:rsid w:val="001E62F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1E62F4"/>
  </w:style>
  <w:style w:type="paragraph" w:styleId="BalloonText">
    <w:name w:val="Balloon Text"/>
    <w:basedOn w:val="Normal"/>
    <w:link w:val="BalloonTextChar"/>
    <w:uiPriority w:val="99"/>
    <w:semiHidden/>
    <w:rsid w:val="001E62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62F4"/>
    <w:rPr>
      <w:rFonts w:ascii="Tahoma" w:hAnsi="Tahoma" w:cs="Tahoma"/>
      <w:sz w:val="16"/>
      <w:szCs w:val="16"/>
    </w:rPr>
  </w:style>
  <w:style w:type="paragraph" w:styleId="ListParagraph">
    <w:name w:val="List Paragraph"/>
    <w:basedOn w:val="Normal"/>
    <w:uiPriority w:val="99"/>
    <w:qFormat/>
    <w:rsid w:val="00911257"/>
    <w:pPr>
      <w:spacing w:after="0" w:line="240" w:lineRule="auto"/>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2</Pages>
  <Words>554</Words>
  <Characters>3159</Characters>
  <Application>Microsoft Office Outlook</Application>
  <DocSecurity>0</DocSecurity>
  <Lines>0</Lines>
  <Paragraphs>0</Paragraphs>
  <ScaleCrop>false</ScaleCrop>
  <Company>www.Katilimsiz.Com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rukiye</dc:creator>
  <cp:keywords/>
  <dc:description/>
  <cp:lastModifiedBy>edanur</cp:lastModifiedBy>
  <cp:revision>4</cp:revision>
  <dcterms:created xsi:type="dcterms:W3CDTF">2012-09-23T10:34:00Z</dcterms:created>
  <dcterms:modified xsi:type="dcterms:W3CDTF">2013-08-07T10:15:00Z</dcterms:modified>
</cp:coreProperties>
</file>