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0A2" w:rsidRDefault="009550A2" w:rsidP="00057125">
      <w:pPr>
        <w:pStyle w:val="NoSpacing"/>
        <w:jc w:val="center"/>
        <w:rPr>
          <w:sz w:val="24"/>
          <w:szCs w:val="24"/>
        </w:rPr>
      </w:pPr>
      <w:r>
        <w:rPr>
          <w:sz w:val="24"/>
          <w:szCs w:val="24"/>
        </w:rPr>
        <w:t>TÜRK-İŞ İLKOKULU SOSYAL BİLGİLER 1. DÖNEM 1. YAZILI</w:t>
      </w:r>
    </w:p>
    <w:p w:rsidR="009550A2" w:rsidRDefault="009550A2" w:rsidP="002D306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ADI VE SOYADI</w:t>
      </w:r>
    </w:p>
    <w:p w:rsidR="009550A2" w:rsidRDefault="009550A2" w:rsidP="002D306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NUMARASI</w:t>
      </w:r>
      <w:hyperlink r:id="rId6" w:history="1">
        <w:r>
          <w:rPr>
            <w:rStyle w:val="Hyperlink"/>
          </w:rPr>
          <w:t>www.sorubak.com</w:t>
        </w:r>
      </w:hyperlink>
    </w:p>
    <w:p w:rsidR="009550A2" w:rsidRDefault="009550A2" w:rsidP="002D306A">
      <w:pPr>
        <w:pStyle w:val="NoSpacing"/>
        <w:rPr>
          <w:b/>
          <w:bCs/>
          <w:sz w:val="24"/>
          <w:szCs w:val="24"/>
        </w:rPr>
      </w:pPr>
    </w:p>
    <w:p w:rsidR="009550A2" w:rsidRPr="001E2944" w:rsidRDefault="009550A2" w:rsidP="002D306A">
      <w:pPr>
        <w:pStyle w:val="NoSpacing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</w:t>
      </w:r>
      <w:r w:rsidRPr="001E2944">
        <w:rPr>
          <w:b/>
          <w:bCs/>
          <w:sz w:val="24"/>
          <w:szCs w:val="24"/>
        </w:rPr>
        <w:t>Aşağıdaki sorulardan her biri için dört cevap verilmiştir. Cevaplardan sadece biri doğrudur. Doğru cevabı bularak işaretleyiniz.</w:t>
      </w:r>
      <w:r>
        <w:rPr>
          <w:b/>
          <w:bCs/>
          <w:sz w:val="24"/>
          <w:szCs w:val="24"/>
        </w:rPr>
        <w:t xml:space="preserve"> (30P)</w:t>
      </w:r>
    </w:p>
    <w:p w:rsidR="009550A2" w:rsidRPr="001E2944" w:rsidRDefault="009550A2" w:rsidP="002D306A">
      <w:pPr>
        <w:pStyle w:val="NoSpacing"/>
        <w:rPr>
          <w:b/>
          <w:bCs/>
          <w:sz w:val="24"/>
          <w:szCs w:val="24"/>
        </w:rPr>
      </w:pPr>
    </w:p>
    <w:p w:rsidR="009550A2" w:rsidRPr="001E2944" w:rsidRDefault="009550A2" w:rsidP="002D306A">
      <w:pPr>
        <w:pStyle w:val="NoSpacing"/>
        <w:rPr>
          <w:sz w:val="24"/>
          <w:szCs w:val="24"/>
        </w:rPr>
      </w:pPr>
      <w:r w:rsidRPr="001E2944">
        <w:rPr>
          <w:b/>
          <w:bCs/>
          <w:sz w:val="24"/>
          <w:szCs w:val="24"/>
        </w:rPr>
        <w:t>1-</w:t>
      </w:r>
      <w:r w:rsidRPr="001E2944">
        <w:rPr>
          <w:sz w:val="24"/>
          <w:szCs w:val="24"/>
        </w:rPr>
        <w:t xml:space="preserve"> Hayatınıza ilişkin belli başlı olayları kronolojik sıraya koyduğunuzda aşağıdakilerden hangisini diğerlerinden sonra yazmanız gerekir?</w:t>
      </w:r>
    </w:p>
    <w:p w:rsidR="009550A2" w:rsidRPr="001E2944" w:rsidRDefault="009550A2" w:rsidP="002D306A">
      <w:pPr>
        <w:pStyle w:val="NoSpacing"/>
        <w:rPr>
          <w:sz w:val="24"/>
          <w:szCs w:val="24"/>
        </w:rPr>
      </w:pPr>
      <w:r w:rsidRPr="001E2944">
        <w:rPr>
          <w:sz w:val="24"/>
          <w:szCs w:val="24"/>
        </w:rPr>
        <w:t>A- Doğdum                                                       B- 4. Sınıfa geçtim</w:t>
      </w:r>
    </w:p>
    <w:p w:rsidR="009550A2" w:rsidRPr="001E2944" w:rsidRDefault="009550A2" w:rsidP="002D306A">
      <w:pPr>
        <w:pStyle w:val="NoSpacing"/>
        <w:rPr>
          <w:sz w:val="24"/>
          <w:szCs w:val="24"/>
        </w:rPr>
      </w:pPr>
      <w:r w:rsidRPr="001E2944">
        <w:rPr>
          <w:sz w:val="24"/>
          <w:szCs w:val="24"/>
        </w:rPr>
        <w:t>C- Okuma yazmayı öğrendim                           D- 6. Yaş günümü kutladım</w:t>
      </w:r>
    </w:p>
    <w:p w:rsidR="009550A2" w:rsidRPr="001E2944" w:rsidRDefault="009550A2" w:rsidP="002D306A">
      <w:pPr>
        <w:pStyle w:val="NoSpacing"/>
        <w:rPr>
          <w:sz w:val="24"/>
          <w:szCs w:val="24"/>
        </w:rPr>
      </w:pPr>
    </w:p>
    <w:p w:rsidR="009550A2" w:rsidRPr="001E2944" w:rsidRDefault="009550A2" w:rsidP="002D306A">
      <w:pPr>
        <w:pStyle w:val="NoSpacing"/>
        <w:rPr>
          <w:sz w:val="24"/>
          <w:szCs w:val="24"/>
        </w:rPr>
      </w:pPr>
      <w:r w:rsidRPr="001E2944">
        <w:rPr>
          <w:b/>
          <w:bCs/>
          <w:sz w:val="24"/>
          <w:szCs w:val="24"/>
        </w:rPr>
        <w:t>2-</w:t>
      </w:r>
      <w:r w:rsidRPr="001E2944">
        <w:rPr>
          <w:sz w:val="24"/>
          <w:szCs w:val="24"/>
        </w:rPr>
        <w:t xml:space="preserve"> Girdiği sınavdan yüksek not bekleyen bir öğrencinin beklediği notu alamaması üzerine hangi duyguyu yaşaması beklenir?</w:t>
      </w:r>
    </w:p>
    <w:p w:rsidR="009550A2" w:rsidRPr="001E2944" w:rsidRDefault="009550A2" w:rsidP="002D306A">
      <w:pPr>
        <w:pStyle w:val="NoSpacing"/>
        <w:rPr>
          <w:sz w:val="24"/>
          <w:szCs w:val="24"/>
        </w:rPr>
      </w:pPr>
      <w:r w:rsidRPr="001E2944">
        <w:rPr>
          <w:sz w:val="24"/>
          <w:szCs w:val="24"/>
        </w:rPr>
        <w:t>A- Kıskançlık                                        B- Hayal kırıklığı</w:t>
      </w:r>
    </w:p>
    <w:p w:rsidR="009550A2" w:rsidRPr="001E2944" w:rsidRDefault="009550A2" w:rsidP="002D306A">
      <w:pPr>
        <w:pStyle w:val="NoSpacing"/>
        <w:rPr>
          <w:sz w:val="24"/>
          <w:szCs w:val="24"/>
        </w:rPr>
      </w:pPr>
      <w:r w:rsidRPr="001E2944">
        <w:rPr>
          <w:sz w:val="24"/>
          <w:szCs w:val="24"/>
        </w:rPr>
        <w:t>C- Korku                                               D- Heyecan</w:t>
      </w:r>
    </w:p>
    <w:p w:rsidR="009550A2" w:rsidRPr="001E2944" w:rsidRDefault="009550A2" w:rsidP="002D306A">
      <w:pPr>
        <w:pStyle w:val="NoSpacing"/>
        <w:rPr>
          <w:b/>
          <w:bCs/>
          <w:sz w:val="24"/>
          <w:szCs w:val="24"/>
        </w:rPr>
      </w:pPr>
    </w:p>
    <w:p w:rsidR="009550A2" w:rsidRPr="001E2944" w:rsidRDefault="009550A2" w:rsidP="002D306A">
      <w:pPr>
        <w:pStyle w:val="NoSpacing"/>
        <w:rPr>
          <w:sz w:val="24"/>
          <w:szCs w:val="24"/>
        </w:rPr>
      </w:pPr>
      <w:r w:rsidRPr="001E2944">
        <w:rPr>
          <w:b/>
          <w:bCs/>
          <w:sz w:val="24"/>
          <w:szCs w:val="24"/>
        </w:rPr>
        <w:t>3-</w:t>
      </w:r>
      <w:r w:rsidRPr="001E2944">
        <w:rPr>
          <w:sz w:val="24"/>
          <w:szCs w:val="24"/>
        </w:rPr>
        <w:t xml:space="preserve"> “Beş parmağın beşi bir olmaz.” Atasözü aşağıdakilerden hangisi ile ilgilidir?</w:t>
      </w:r>
    </w:p>
    <w:p w:rsidR="009550A2" w:rsidRPr="001E2944" w:rsidRDefault="009550A2" w:rsidP="002D306A">
      <w:pPr>
        <w:pStyle w:val="NoSpacing"/>
        <w:rPr>
          <w:sz w:val="24"/>
          <w:szCs w:val="24"/>
        </w:rPr>
      </w:pPr>
      <w:r w:rsidRPr="001E2944">
        <w:rPr>
          <w:sz w:val="24"/>
          <w:szCs w:val="24"/>
        </w:rPr>
        <w:t>A- Hoşgörü                                           B- Fedakarlık</w:t>
      </w:r>
    </w:p>
    <w:p w:rsidR="009550A2" w:rsidRPr="001E2944" w:rsidRDefault="009550A2" w:rsidP="002D306A">
      <w:pPr>
        <w:pStyle w:val="NoSpacing"/>
        <w:rPr>
          <w:sz w:val="24"/>
          <w:szCs w:val="24"/>
        </w:rPr>
      </w:pPr>
      <w:r w:rsidRPr="001E2944">
        <w:rPr>
          <w:sz w:val="24"/>
          <w:szCs w:val="24"/>
        </w:rPr>
        <w:t>C- Bireysel farklılık                             D- Düşüncelere saygı</w:t>
      </w:r>
    </w:p>
    <w:p w:rsidR="009550A2" w:rsidRPr="001E2944" w:rsidRDefault="009550A2" w:rsidP="002D306A">
      <w:pPr>
        <w:pStyle w:val="NoSpacing"/>
        <w:rPr>
          <w:b/>
          <w:bCs/>
          <w:sz w:val="24"/>
          <w:szCs w:val="24"/>
        </w:rPr>
      </w:pPr>
    </w:p>
    <w:p w:rsidR="009550A2" w:rsidRPr="001E2944" w:rsidRDefault="009550A2" w:rsidP="002D306A">
      <w:pPr>
        <w:pStyle w:val="NoSpacing"/>
        <w:rPr>
          <w:sz w:val="24"/>
          <w:szCs w:val="24"/>
        </w:rPr>
      </w:pPr>
      <w:r w:rsidRPr="001E2944">
        <w:rPr>
          <w:b/>
          <w:bCs/>
          <w:sz w:val="24"/>
          <w:szCs w:val="24"/>
        </w:rPr>
        <w:t>4-</w:t>
      </w:r>
      <w:r w:rsidRPr="001E2944">
        <w:rPr>
          <w:sz w:val="24"/>
          <w:szCs w:val="24"/>
        </w:rPr>
        <w:t xml:space="preserve"> Ülkemizde nüfus cüzdanı aşağıdaki kurumlardan hangisi tarafından verilmektedir?</w:t>
      </w:r>
    </w:p>
    <w:p w:rsidR="009550A2" w:rsidRPr="001E2944" w:rsidRDefault="009550A2" w:rsidP="002D306A">
      <w:pPr>
        <w:pStyle w:val="NoSpacing"/>
        <w:rPr>
          <w:sz w:val="24"/>
          <w:szCs w:val="24"/>
        </w:rPr>
      </w:pPr>
      <w:r w:rsidRPr="001E2944">
        <w:rPr>
          <w:sz w:val="24"/>
          <w:szCs w:val="24"/>
        </w:rPr>
        <w:t>A- Kaymakamlık                                B- Adliye</w:t>
      </w:r>
    </w:p>
    <w:p w:rsidR="009550A2" w:rsidRPr="001E2944" w:rsidRDefault="009550A2" w:rsidP="002D306A">
      <w:pPr>
        <w:pStyle w:val="NoSpacing"/>
        <w:rPr>
          <w:sz w:val="24"/>
          <w:szCs w:val="24"/>
        </w:rPr>
      </w:pPr>
      <w:r w:rsidRPr="001E2944">
        <w:rPr>
          <w:sz w:val="24"/>
          <w:szCs w:val="24"/>
        </w:rPr>
        <w:t>C- Nüfus müdürlüğü                           D- Muhtarlık</w:t>
      </w:r>
    </w:p>
    <w:p w:rsidR="009550A2" w:rsidRPr="001E2944" w:rsidRDefault="009550A2" w:rsidP="002D306A">
      <w:pPr>
        <w:pStyle w:val="NoSpacing"/>
        <w:rPr>
          <w:sz w:val="24"/>
          <w:szCs w:val="24"/>
        </w:rPr>
      </w:pPr>
    </w:p>
    <w:p w:rsidR="009550A2" w:rsidRPr="001E2944" w:rsidRDefault="009550A2" w:rsidP="002D306A">
      <w:pPr>
        <w:pStyle w:val="NoSpacing"/>
        <w:rPr>
          <w:b/>
          <w:bCs/>
          <w:sz w:val="24"/>
          <w:szCs w:val="24"/>
          <w:u w:val="single"/>
        </w:rPr>
      </w:pPr>
      <w:r w:rsidRPr="001E2944">
        <w:rPr>
          <w:b/>
          <w:bCs/>
          <w:sz w:val="24"/>
          <w:szCs w:val="24"/>
        </w:rPr>
        <w:t>5-</w:t>
      </w:r>
      <w:r w:rsidRPr="001E2944">
        <w:rPr>
          <w:sz w:val="24"/>
          <w:szCs w:val="24"/>
        </w:rPr>
        <w:t xml:space="preserve"> Ahmet arkadaşının nüfus cüzdanına baktığında aşağıdaki bilgilerden hangisini </w:t>
      </w:r>
      <w:r w:rsidRPr="001E2944">
        <w:rPr>
          <w:b/>
          <w:bCs/>
          <w:sz w:val="24"/>
          <w:szCs w:val="24"/>
          <w:u w:val="single"/>
        </w:rPr>
        <w:t>öğrenemez?</w:t>
      </w:r>
    </w:p>
    <w:p w:rsidR="009550A2" w:rsidRPr="001E2944" w:rsidRDefault="009550A2" w:rsidP="002D306A">
      <w:pPr>
        <w:pStyle w:val="NoSpacing"/>
        <w:rPr>
          <w:sz w:val="24"/>
          <w:szCs w:val="24"/>
        </w:rPr>
      </w:pPr>
      <w:r w:rsidRPr="001E2944">
        <w:rPr>
          <w:sz w:val="24"/>
          <w:szCs w:val="24"/>
        </w:rPr>
        <w:t>A- Kilosunu                                        B- Doğum yerini</w:t>
      </w:r>
    </w:p>
    <w:p w:rsidR="009550A2" w:rsidRPr="001E2944" w:rsidRDefault="009550A2" w:rsidP="002D306A">
      <w:pPr>
        <w:pStyle w:val="NoSpacing"/>
        <w:rPr>
          <w:sz w:val="24"/>
          <w:szCs w:val="24"/>
        </w:rPr>
      </w:pPr>
      <w:r w:rsidRPr="001E2944">
        <w:rPr>
          <w:sz w:val="24"/>
          <w:szCs w:val="24"/>
        </w:rPr>
        <w:t>C- Annesinin adını                             D- yaşını</w:t>
      </w:r>
    </w:p>
    <w:p w:rsidR="009550A2" w:rsidRPr="001E2944" w:rsidRDefault="009550A2" w:rsidP="002D306A">
      <w:pPr>
        <w:pStyle w:val="NoSpacing"/>
        <w:rPr>
          <w:sz w:val="24"/>
          <w:szCs w:val="24"/>
        </w:rPr>
      </w:pPr>
    </w:p>
    <w:p w:rsidR="009550A2" w:rsidRPr="001E2944" w:rsidRDefault="009550A2" w:rsidP="002D306A">
      <w:pPr>
        <w:pStyle w:val="NoSpacing"/>
        <w:rPr>
          <w:sz w:val="24"/>
          <w:szCs w:val="24"/>
        </w:rPr>
      </w:pPr>
      <w:r w:rsidRPr="001E2944">
        <w:rPr>
          <w:b/>
          <w:bCs/>
          <w:sz w:val="24"/>
          <w:szCs w:val="24"/>
        </w:rPr>
        <w:t>6-</w:t>
      </w:r>
      <w:r w:rsidRPr="001E2944">
        <w:rPr>
          <w:sz w:val="24"/>
          <w:szCs w:val="24"/>
        </w:rPr>
        <w:t xml:space="preserve"> Ülkeler arasında seyahat etmek isteyen bir kimsenin aşağıdaki kimlik belgelerinden hangisini edinmesi gerekir?</w:t>
      </w:r>
    </w:p>
    <w:p w:rsidR="009550A2" w:rsidRPr="001E2944" w:rsidRDefault="009550A2" w:rsidP="002D306A">
      <w:pPr>
        <w:pStyle w:val="NoSpacing"/>
        <w:rPr>
          <w:sz w:val="24"/>
          <w:szCs w:val="24"/>
        </w:rPr>
      </w:pPr>
      <w:r w:rsidRPr="001E2944">
        <w:rPr>
          <w:sz w:val="24"/>
          <w:szCs w:val="24"/>
        </w:rPr>
        <w:t>A- Ehliyet                                         B- Öğrenci belgesi</w:t>
      </w:r>
    </w:p>
    <w:p w:rsidR="009550A2" w:rsidRPr="001E2944" w:rsidRDefault="009550A2" w:rsidP="002D306A">
      <w:pPr>
        <w:pStyle w:val="NoSpacing"/>
        <w:rPr>
          <w:sz w:val="24"/>
          <w:szCs w:val="24"/>
        </w:rPr>
      </w:pPr>
      <w:r w:rsidRPr="001E2944">
        <w:rPr>
          <w:sz w:val="24"/>
          <w:szCs w:val="24"/>
        </w:rPr>
        <w:t>C- Nüfus cüzdanı                              D- Pasaport</w:t>
      </w:r>
    </w:p>
    <w:p w:rsidR="009550A2" w:rsidRPr="001E2944" w:rsidRDefault="009550A2" w:rsidP="002D306A">
      <w:pPr>
        <w:pStyle w:val="NoSpacing"/>
        <w:rPr>
          <w:b/>
          <w:bCs/>
          <w:sz w:val="24"/>
          <w:szCs w:val="24"/>
        </w:rPr>
      </w:pPr>
    </w:p>
    <w:p w:rsidR="009550A2" w:rsidRPr="001E2944" w:rsidRDefault="009550A2" w:rsidP="002D306A">
      <w:pPr>
        <w:pStyle w:val="NoSpacing"/>
        <w:rPr>
          <w:sz w:val="24"/>
          <w:szCs w:val="24"/>
        </w:rPr>
      </w:pPr>
      <w:r w:rsidRPr="001E2944">
        <w:rPr>
          <w:b/>
          <w:bCs/>
          <w:sz w:val="24"/>
          <w:szCs w:val="24"/>
        </w:rPr>
        <w:t>7-</w:t>
      </w:r>
      <w:r w:rsidRPr="001E2944">
        <w:rPr>
          <w:sz w:val="24"/>
          <w:szCs w:val="24"/>
        </w:rPr>
        <w:t xml:space="preserve"> Yasir ile Umut çok iyi arkadaştırlar. Her ikisi de 11 yaşında ve 4. Sınıfa gitmektedirler. Fakat gitt</w:t>
      </w:r>
      <w:r>
        <w:rPr>
          <w:sz w:val="24"/>
          <w:szCs w:val="24"/>
        </w:rPr>
        <w:t>ikleri okullar farklıdır. İkisi</w:t>
      </w:r>
      <w:r w:rsidRPr="001E2944">
        <w:rPr>
          <w:sz w:val="24"/>
          <w:szCs w:val="24"/>
        </w:rPr>
        <w:t xml:space="preserve"> de kitap okumaktan hoşlanır.</w:t>
      </w:r>
    </w:p>
    <w:p w:rsidR="009550A2" w:rsidRPr="001E2944" w:rsidRDefault="009550A2" w:rsidP="002D306A">
      <w:pPr>
        <w:pStyle w:val="NoSpacing"/>
        <w:rPr>
          <w:b/>
          <w:bCs/>
          <w:sz w:val="24"/>
          <w:szCs w:val="24"/>
          <w:u w:val="single"/>
        </w:rPr>
      </w:pPr>
      <w:r w:rsidRPr="001E2944">
        <w:rPr>
          <w:sz w:val="24"/>
          <w:szCs w:val="24"/>
        </w:rPr>
        <w:t xml:space="preserve">Yukarıda verilenlere göre aşağıdakilerden hangisi Yasir ile Umut’un benzer özelliklerinden biri </w:t>
      </w:r>
      <w:r w:rsidRPr="001E2944">
        <w:rPr>
          <w:b/>
          <w:bCs/>
          <w:sz w:val="24"/>
          <w:szCs w:val="24"/>
          <w:u w:val="single"/>
        </w:rPr>
        <w:t>değildir?</w:t>
      </w:r>
    </w:p>
    <w:p w:rsidR="009550A2" w:rsidRPr="001E2944" w:rsidRDefault="009550A2" w:rsidP="002D306A">
      <w:pPr>
        <w:pStyle w:val="NoSpacing"/>
        <w:rPr>
          <w:sz w:val="24"/>
          <w:szCs w:val="24"/>
        </w:rPr>
      </w:pPr>
      <w:r w:rsidRPr="001E2944">
        <w:rPr>
          <w:sz w:val="24"/>
          <w:szCs w:val="24"/>
        </w:rPr>
        <w:t>A- Sınıfları                                                   B- Kitap okumayı sevmeleri</w:t>
      </w:r>
    </w:p>
    <w:p w:rsidR="009550A2" w:rsidRPr="001E2944" w:rsidRDefault="009550A2" w:rsidP="002D306A">
      <w:pPr>
        <w:pStyle w:val="NoSpacing"/>
        <w:rPr>
          <w:sz w:val="24"/>
          <w:szCs w:val="24"/>
        </w:rPr>
      </w:pPr>
      <w:r w:rsidRPr="001E2944">
        <w:rPr>
          <w:sz w:val="24"/>
          <w:szCs w:val="24"/>
        </w:rPr>
        <w:t>C- Yaşları                                                     D- Öğrenim gördükleri okul</w:t>
      </w:r>
    </w:p>
    <w:p w:rsidR="009550A2" w:rsidRPr="001E2944" w:rsidRDefault="009550A2" w:rsidP="002D306A">
      <w:pPr>
        <w:pStyle w:val="NoSpacing"/>
        <w:rPr>
          <w:b/>
          <w:bCs/>
          <w:sz w:val="24"/>
          <w:szCs w:val="24"/>
        </w:rPr>
      </w:pPr>
    </w:p>
    <w:p w:rsidR="009550A2" w:rsidRPr="001E2944" w:rsidRDefault="009550A2" w:rsidP="002D306A">
      <w:pPr>
        <w:pStyle w:val="NoSpacing"/>
        <w:rPr>
          <w:sz w:val="24"/>
          <w:szCs w:val="24"/>
        </w:rPr>
      </w:pPr>
      <w:r w:rsidRPr="001E2944">
        <w:rPr>
          <w:b/>
          <w:bCs/>
          <w:sz w:val="24"/>
          <w:szCs w:val="24"/>
        </w:rPr>
        <w:t>8-</w:t>
      </w:r>
      <w:r w:rsidRPr="001E2944">
        <w:rPr>
          <w:sz w:val="24"/>
          <w:szCs w:val="24"/>
        </w:rPr>
        <w:t xml:space="preserve"> Bir öğrencinin dersleri zayıf olan bir arkadaşının durumuna üzülmesi ve ona yardımcı olmaya çalışması onun hangi bireysel farklılığının bir sonucudur?</w:t>
      </w:r>
    </w:p>
    <w:p w:rsidR="009550A2" w:rsidRPr="001E2944" w:rsidRDefault="009550A2" w:rsidP="002D306A">
      <w:pPr>
        <w:pStyle w:val="NoSpacing"/>
        <w:rPr>
          <w:sz w:val="24"/>
          <w:szCs w:val="24"/>
        </w:rPr>
      </w:pPr>
      <w:r w:rsidRPr="001E2944">
        <w:rPr>
          <w:sz w:val="24"/>
          <w:szCs w:val="24"/>
        </w:rPr>
        <w:t xml:space="preserve">A- Duyarlı olmasının                                   B- Hoşgörülü olmasının </w:t>
      </w:r>
    </w:p>
    <w:p w:rsidR="009550A2" w:rsidRPr="001E2944" w:rsidRDefault="009550A2" w:rsidP="002D306A">
      <w:pPr>
        <w:pStyle w:val="NoSpacing"/>
        <w:rPr>
          <w:sz w:val="24"/>
          <w:szCs w:val="24"/>
        </w:rPr>
      </w:pPr>
      <w:r w:rsidRPr="001E2944">
        <w:rPr>
          <w:sz w:val="24"/>
          <w:szCs w:val="24"/>
        </w:rPr>
        <w:t>C- sorumluluğunu bilmesinin                      D- Korkak olmasının</w:t>
      </w:r>
    </w:p>
    <w:p w:rsidR="009550A2" w:rsidRPr="001E2944" w:rsidRDefault="009550A2" w:rsidP="002D306A">
      <w:pPr>
        <w:pStyle w:val="NoSpacing"/>
        <w:rPr>
          <w:b/>
          <w:bCs/>
          <w:sz w:val="24"/>
          <w:szCs w:val="24"/>
        </w:rPr>
      </w:pPr>
    </w:p>
    <w:p w:rsidR="009550A2" w:rsidRPr="001E2944" w:rsidRDefault="009550A2" w:rsidP="002D306A">
      <w:pPr>
        <w:pStyle w:val="NoSpacing"/>
        <w:rPr>
          <w:sz w:val="24"/>
          <w:szCs w:val="24"/>
        </w:rPr>
      </w:pPr>
      <w:r w:rsidRPr="001E2944">
        <w:rPr>
          <w:b/>
          <w:bCs/>
          <w:sz w:val="24"/>
          <w:szCs w:val="24"/>
        </w:rPr>
        <w:t>9-</w:t>
      </w:r>
      <w:r w:rsidRPr="001E2944">
        <w:rPr>
          <w:sz w:val="24"/>
          <w:szCs w:val="24"/>
        </w:rPr>
        <w:t xml:space="preserve"> Öğretmenimiz sınıftaki her öğrencinin birer kulübe üye olmasını istedi. Zeliha müzik kulübüne, İbrahim spor kulübüne ve Burak Arda Satranç kulübüne üye olmak istedi.</w:t>
      </w:r>
    </w:p>
    <w:p w:rsidR="009550A2" w:rsidRPr="001E2944" w:rsidRDefault="009550A2" w:rsidP="002D306A">
      <w:pPr>
        <w:pStyle w:val="NoSpacing"/>
        <w:rPr>
          <w:sz w:val="24"/>
          <w:szCs w:val="24"/>
        </w:rPr>
      </w:pPr>
      <w:r w:rsidRPr="001E2944">
        <w:rPr>
          <w:sz w:val="24"/>
          <w:szCs w:val="24"/>
        </w:rPr>
        <w:t xml:space="preserve">Öğrencilerin farklı kulüpleri seçmesi, hangi açıdan </w:t>
      </w:r>
      <w:r w:rsidRPr="001E2944">
        <w:rPr>
          <w:b/>
          <w:bCs/>
          <w:sz w:val="24"/>
          <w:szCs w:val="24"/>
          <w:u w:val="single"/>
        </w:rPr>
        <w:t>farklı</w:t>
      </w:r>
      <w:r w:rsidRPr="001E2944">
        <w:rPr>
          <w:sz w:val="24"/>
          <w:szCs w:val="24"/>
        </w:rPr>
        <w:t xml:space="preserve"> olduklarını gösterir?</w:t>
      </w:r>
    </w:p>
    <w:p w:rsidR="009550A2" w:rsidRPr="001E2944" w:rsidRDefault="009550A2" w:rsidP="002D306A">
      <w:pPr>
        <w:pStyle w:val="NoSpacing"/>
        <w:rPr>
          <w:sz w:val="24"/>
          <w:szCs w:val="24"/>
        </w:rPr>
      </w:pPr>
      <w:r w:rsidRPr="001E2944">
        <w:rPr>
          <w:sz w:val="24"/>
          <w:szCs w:val="24"/>
        </w:rPr>
        <w:t>A- Dış görünüş                                          B- İlgi ve yetenekleri</w:t>
      </w:r>
    </w:p>
    <w:p w:rsidR="009550A2" w:rsidRPr="001E2944" w:rsidRDefault="009550A2" w:rsidP="002D306A">
      <w:pPr>
        <w:pStyle w:val="NoSpacing"/>
        <w:rPr>
          <w:sz w:val="24"/>
          <w:szCs w:val="24"/>
        </w:rPr>
      </w:pPr>
      <w:r w:rsidRPr="001E2944">
        <w:rPr>
          <w:sz w:val="24"/>
          <w:szCs w:val="24"/>
        </w:rPr>
        <w:t>C- Ekonomik durumu                               D- Derslerdeki başarı</w:t>
      </w:r>
    </w:p>
    <w:p w:rsidR="009550A2" w:rsidRPr="001E2944" w:rsidRDefault="009550A2" w:rsidP="002D306A">
      <w:pPr>
        <w:pStyle w:val="NoSpacing"/>
        <w:rPr>
          <w:b/>
          <w:bCs/>
          <w:sz w:val="24"/>
          <w:szCs w:val="24"/>
        </w:rPr>
      </w:pPr>
    </w:p>
    <w:p w:rsidR="009550A2" w:rsidRPr="001E2944" w:rsidRDefault="009550A2" w:rsidP="002D306A">
      <w:pPr>
        <w:pStyle w:val="NoSpacing"/>
        <w:rPr>
          <w:sz w:val="24"/>
          <w:szCs w:val="24"/>
        </w:rPr>
      </w:pPr>
      <w:r w:rsidRPr="001E2944">
        <w:rPr>
          <w:b/>
          <w:bCs/>
          <w:sz w:val="24"/>
          <w:szCs w:val="24"/>
        </w:rPr>
        <w:t>10-</w:t>
      </w:r>
      <w:r w:rsidRPr="001E2944">
        <w:rPr>
          <w:sz w:val="24"/>
          <w:szCs w:val="24"/>
        </w:rPr>
        <w:t xml:space="preserve"> Aşağıdakilerden hangisi Seda’nın fiziksel özelliklerinden değildir?</w:t>
      </w:r>
    </w:p>
    <w:p w:rsidR="009550A2" w:rsidRPr="001E2944" w:rsidRDefault="009550A2" w:rsidP="002D306A">
      <w:pPr>
        <w:pStyle w:val="NoSpacing"/>
        <w:rPr>
          <w:sz w:val="24"/>
          <w:szCs w:val="24"/>
        </w:rPr>
      </w:pPr>
      <w:r w:rsidRPr="001E2944">
        <w:rPr>
          <w:sz w:val="24"/>
          <w:szCs w:val="24"/>
        </w:rPr>
        <w:t>A- Saç renginin siyah olması                   B- Göz renginin mavi olması</w:t>
      </w:r>
    </w:p>
    <w:p w:rsidR="009550A2" w:rsidRPr="001E2944" w:rsidRDefault="009550A2" w:rsidP="002D306A">
      <w:pPr>
        <w:pStyle w:val="NoSpacing"/>
        <w:rPr>
          <w:sz w:val="24"/>
          <w:szCs w:val="24"/>
        </w:rPr>
      </w:pPr>
      <w:r w:rsidRPr="001E2944">
        <w:rPr>
          <w:sz w:val="24"/>
          <w:szCs w:val="24"/>
        </w:rPr>
        <w:t>C- Saçlarının kıvırcık olması                   D- Mutlu olması</w:t>
      </w:r>
    </w:p>
    <w:p w:rsidR="009550A2" w:rsidRDefault="009550A2" w:rsidP="002D30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550A2" w:rsidRDefault="009550A2" w:rsidP="002D30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550A2" w:rsidRDefault="009550A2" w:rsidP="002D30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550A2" w:rsidRDefault="009550A2" w:rsidP="002D30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550A2" w:rsidRPr="001E2944" w:rsidRDefault="009550A2" w:rsidP="002D306A">
      <w:pPr>
        <w:pStyle w:val="NoSpacing"/>
        <w:rPr>
          <w:sz w:val="24"/>
          <w:szCs w:val="24"/>
        </w:rPr>
      </w:pPr>
      <w:r w:rsidRPr="001E2944">
        <w:rPr>
          <w:rFonts w:ascii="Times New Roman" w:hAnsi="Times New Roman" w:cs="Times New Roman"/>
          <w:sz w:val="24"/>
          <w:szCs w:val="24"/>
        </w:rPr>
        <w:t xml:space="preserve">Aşağıdaki cümlelerden doğru olanların başına </w:t>
      </w:r>
      <w:r w:rsidRPr="001E2944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1E2944">
        <w:rPr>
          <w:rFonts w:ascii="Times New Roman" w:hAnsi="Times New Roman" w:cs="Times New Roman"/>
          <w:sz w:val="24"/>
          <w:szCs w:val="24"/>
        </w:rPr>
        <w:t xml:space="preserve">, yanlış olanların başına </w:t>
      </w:r>
      <w:r w:rsidRPr="001E2944">
        <w:rPr>
          <w:rFonts w:ascii="Times New Roman" w:hAnsi="Times New Roman" w:cs="Times New Roman"/>
          <w:b/>
          <w:bCs/>
          <w:sz w:val="24"/>
          <w:szCs w:val="24"/>
        </w:rPr>
        <w:t>Y</w:t>
      </w:r>
      <w:r w:rsidRPr="001E2944">
        <w:rPr>
          <w:rFonts w:ascii="Times New Roman" w:hAnsi="Times New Roman" w:cs="Times New Roman"/>
          <w:sz w:val="24"/>
          <w:szCs w:val="24"/>
        </w:rPr>
        <w:t xml:space="preserve"> koyunuz</w:t>
      </w:r>
      <w:r w:rsidRPr="001E2944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(25P)</w:t>
      </w:r>
    </w:p>
    <w:p w:rsidR="009550A2" w:rsidRPr="001E2944" w:rsidRDefault="009550A2" w:rsidP="002D306A">
      <w:pPr>
        <w:pStyle w:val="NoSpacing"/>
        <w:rPr>
          <w:sz w:val="24"/>
          <w:szCs w:val="24"/>
        </w:rPr>
      </w:pPr>
      <w:r w:rsidRPr="001E2944">
        <w:rPr>
          <w:b/>
          <w:bCs/>
          <w:sz w:val="24"/>
          <w:szCs w:val="24"/>
        </w:rPr>
        <w:t>(    )</w:t>
      </w:r>
      <w:r w:rsidRPr="001E2944">
        <w:rPr>
          <w:sz w:val="24"/>
          <w:szCs w:val="24"/>
        </w:rPr>
        <w:t xml:space="preserve"> Farklılıklara saygı göstermek hoşgörülü olmanın gereğidir.</w:t>
      </w:r>
    </w:p>
    <w:p w:rsidR="009550A2" w:rsidRPr="001E2944" w:rsidRDefault="009550A2" w:rsidP="002D306A">
      <w:pPr>
        <w:pStyle w:val="NoSpacing"/>
        <w:rPr>
          <w:sz w:val="24"/>
          <w:szCs w:val="24"/>
        </w:rPr>
      </w:pPr>
      <w:r w:rsidRPr="001E2944">
        <w:rPr>
          <w:b/>
          <w:bCs/>
          <w:sz w:val="24"/>
          <w:szCs w:val="24"/>
        </w:rPr>
        <w:t>(    )</w:t>
      </w:r>
      <w:r w:rsidRPr="001E2944">
        <w:rPr>
          <w:sz w:val="24"/>
          <w:szCs w:val="24"/>
        </w:rPr>
        <w:t xml:space="preserve"> Farklılıklar toplum için bir huzursuzluk kaynağıdır</w:t>
      </w:r>
    </w:p>
    <w:p w:rsidR="009550A2" w:rsidRPr="001E2944" w:rsidRDefault="009550A2" w:rsidP="002D306A">
      <w:pPr>
        <w:pStyle w:val="NoSpacing"/>
        <w:rPr>
          <w:sz w:val="24"/>
          <w:szCs w:val="24"/>
        </w:rPr>
      </w:pPr>
      <w:r w:rsidRPr="001E2944">
        <w:rPr>
          <w:b/>
          <w:bCs/>
          <w:sz w:val="24"/>
          <w:szCs w:val="24"/>
        </w:rPr>
        <w:t>(    )</w:t>
      </w:r>
      <w:r w:rsidRPr="001E2944">
        <w:rPr>
          <w:sz w:val="24"/>
          <w:szCs w:val="24"/>
        </w:rPr>
        <w:t xml:space="preserve"> İnsanlar temel ihtiyaçları bakımından birbirlerinden farklıdır.</w:t>
      </w:r>
    </w:p>
    <w:p w:rsidR="009550A2" w:rsidRPr="001E2944" w:rsidRDefault="009550A2" w:rsidP="002D306A">
      <w:pPr>
        <w:pStyle w:val="NoSpacing"/>
        <w:rPr>
          <w:sz w:val="24"/>
          <w:szCs w:val="24"/>
        </w:rPr>
      </w:pPr>
      <w:r w:rsidRPr="001E2944">
        <w:rPr>
          <w:b/>
          <w:bCs/>
          <w:sz w:val="24"/>
          <w:szCs w:val="24"/>
        </w:rPr>
        <w:t>(    )</w:t>
      </w:r>
      <w:r w:rsidRPr="001E2944">
        <w:rPr>
          <w:sz w:val="24"/>
          <w:szCs w:val="24"/>
        </w:rPr>
        <w:t xml:space="preserve"> Farklı olaylar yaşasak da hep aynı duyguları hissederiz.</w:t>
      </w:r>
    </w:p>
    <w:p w:rsidR="009550A2" w:rsidRPr="001E2944" w:rsidRDefault="009550A2" w:rsidP="002D306A">
      <w:pPr>
        <w:pStyle w:val="NoSpacing"/>
        <w:rPr>
          <w:sz w:val="24"/>
          <w:szCs w:val="24"/>
        </w:rPr>
      </w:pPr>
      <w:r w:rsidRPr="001E2944">
        <w:rPr>
          <w:b/>
          <w:bCs/>
          <w:sz w:val="24"/>
          <w:szCs w:val="24"/>
        </w:rPr>
        <w:t>(    )</w:t>
      </w:r>
      <w:r w:rsidRPr="001E2944">
        <w:rPr>
          <w:sz w:val="24"/>
          <w:szCs w:val="24"/>
        </w:rPr>
        <w:t xml:space="preserve"> Duyarlılık sayesinde başkalarının bizimle paylaşmak istediği duygulara ortak olabiliriz.</w:t>
      </w:r>
    </w:p>
    <w:p w:rsidR="009550A2" w:rsidRPr="001E2944" w:rsidRDefault="009550A2" w:rsidP="002D306A">
      <w:pPr>
        <w:pStyle w:val="NoSpacing"/>
        <w:rPr>
          <w:sz w:val="24"/>
          <w:szCs w:val="24"/>
        </w:rPr>
      </w:pPr>
      <w:r w:rsidRPr="001E2944">
        <w:rPr>
          <w:b/>
          <w:bCs/>
          <w:sz w:val="24"/>
          <w:szCs w:val="24"/>
        </w:rPr>
        <w:t>(    )</w:t>
      </w:r>
      <w:r w:rsidRPr="001E2944">
        <w:rPr>
          <w:sz w:val="24"/>
          <w:szCs w:val="24"/>
        </w:rPr>
        <w:t xml:space="preserve"> Aynı olay hakkında her insan farklı farklı duygu ve düşüncelere sahip olabilirler.</w:t>
      </w:r>
    </w:p>
    <w:p w:rsidR="009550A2" w:rsidRPr="001E2944" w:rsidRDefault="009550A2" w:rsidP="002D306A">
      <w:pPr>
        <w:pStyle w:val="NoSpacing"/>
        <w:rPr>
          <w:sz w:val="24"/>
          <w:szCs w:val="24"/>
        </w:rPr>
      </w:pPr>
      <w:r w:rsidRPr="001E2944">
        <w:rPr>
          <w:b/>
          <w:bCs/>
          <w:sz w:val="24"/>
          <w:szCs w:val="24"/>
        </w:rPr>
        <w:t>(    )</w:t>
      </w:r>
      <w:r w:rsidRPr="001E2944">
        <w:rPr>
          <w:sz w:val="24"/>
          <w:szCs w:val="24"/>
        </w:rPr>
        <w:t xml:space="preserve"> Nüfus cüzdanımızda parmak izimizede yer verilmiştir.</w:t>
      </w:r>
    </w:p>
    <w:p w:rsidR="009550A2" w:rsidRPr="001E2944" w:rsidRDefault="009550A2" w:rsidP="002D306A">
      <w:pPr>
        <w:pStyle w:val="NoSpacing"/>
        <w:rPr>
          <w:sz w:val="24"/>
          <w:szCs w:val="24"/>
        </w:rPr>
      </w:pPr>
      <w:r w:rsidRPr="001E2944">
        <w:rPr>
          <w:b/>
          <w:bCs/>
          <w:sz w:val="24"/>
          <w:szCs w:val="24"/>
        </w:rPr>
        <w:t>(    )</w:t>
      </w:r>
      <w:r w:rsidRPr="001E2944">
        <w:rPr>
          <w:sz w:val="24"/>
          <w:szCs w:val="24"/>
        </w:rPr>
        <w:t xml:space="preserve"> Kronoloji olayların önem sırasına göre sıralanmasıdır.</w:t>
      </w:r>
    </w:p>
    <w:p w:rsidR="009550A2" w:rsidRPr="001E2944" w:rsidRDefault="009550A2" w:rsidP="002D306A">
      <w:pPr>
        <w:pStyle w:val="NoSpacing"/>
        <w:rPr>
          <w:sz w:val="24"/>
          <w:szCs w:val="24"/>
        </w:rPr>
      </w:pPr>
      <w:r w:rsidRPr="001E2944">
        <w:rPr>
          <w:b/>
          <w:bCs/>
          <w:sz w:val="24"/>
          <w:szCs w:val="24"/>
        </w:rPr>
        <w:t>(    )</w:t>
      </w:r>
      <w:r w:rsidRPr="001E2944">
        <w:rPr>
          <w:sz w:val="24"/>
          <w:szCs w:val="24"/>
        </w:rPr>
        <w:t xml:space="preserve">  Hangi takımın daha başarılı olduğu hakkındaki fikrimiz, bizim düşüncemizdir.</w:t>
      </w:r>
    </w:p>
    <w:p w:rsidR="009550A2" w:rsidRPr="001E2944" w:rsidRDefault="009550A2" w:rsidP="002D306A">
      <w:pPr>
        <w:pStyle w:val="NoSpacing"/>
        <w:rPr>
          <w:sz w:val="24"/>
          <w:szCs w:val="24"/>
        </w:rPr>
      </w:pPr>
      <w:r w:rsidRPr="001E2944">
        <w:rPr>
          <w:b/>
          <w:bCs/>
          <w:sz w:val="24"/>
          <w:szCs w:val="24"/>
        </w:rPr>
        <w:t>(    )</w:t>
      </w:r>
      <w:r w:rsidRPr="001E2944">
        <w:rPr>
          <w:sz w:val="24"/>
          <w:szCs w:val="24"/>
        </w:rPr>
        <w:t xml:space="preserve"> Sadece duygularımızla yola çıkarak doğru davranışlarda bulunabiliriz.</w:t>
      </w:r>
    </w:p>
    <w:p w:rsidR="009550A2" w:rsidRPr="001E2944" w:rsidRDefault="009550A2" w:rsidP="002D306A">
      <w:pPr>
        <w:pStyle w:val="NoSpacing"/>
        <w:rPr>
          <w:sz w:val="24"/>
          <w:szCs w:val="24"/>
        </w:rPr>
      </w:pPr>
      <w:r w:rsidRPr="001E2944">
        <w:rPr>
          <w:sz w:val="24"/>
          <w:szCs w:val="24"/>
        </w:rPr>
        <w:t>………………………………………………………………………………..</w:t>
      </w:r>
    </w:p>
    <w:p w:rsidR="009550A2" w:rsidRPr="001E2944" w:rsidRDefault="009550A2" w:rsidP="002D306A">
      <w:pPr>
        <w:pStyle w:val="NoSpacing"/>
        <w:rPr>
          <w:sz w:val="24"/>
          <w:szCs w:val="24"/>
        </w:rPr>
      </w:pPr>
    </w:p>
    <w:p w:rsidR="009550A2" w:rsidRPr="001E2944" w:rsidRDefault="009550A2" w:rsidP="002D306A">
      <w:pPr>
        <w:pStyle w:val="NoSpacing"/>
        <w:rPr>
          <w:b/>
          <w:bCs/>
          <w:sz w:val="24"/>
          <w:szCs w:val="24"/>
        </w:rPr>
      </w:pPr>
      <w:r w:rsidRPr="001E2944">
        <w:rPr>
          <w:b/>
          <w:bCs/>
          <w:sz w:val="24"/>
          <w:szCs w:val="24"/>
        </w:rPr>
        <w:t>Aşağıdaki cümleleri ifade ettikleri duygu sözcükleri ile eşleştiriniz.</w:t>
      </w:r>
      <w:r>
        <w:rPr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(21P)</w:t>
      </w:r>
    </w:p>
    <w:p w:rsidR="009550A2" w:rsidRPr="001E2944" w:rsidRDefault="009550A2" w:rsidP="002D306A">
      <w:pPr>
        <w:pStyle w:val="NoSpacing"/>
        <w:rPr>
          <w:sz w:val="24"/>
          <w:szCs w:val="24"/>
        </w:rPr>
      </w:pPr>
    </w:p>
    <w:p w:rsidR="009550A2" w:rsidRPr="001E2944" w:rsidRDefault="009550A2" w:rsidP="00606150">
      <w:pPr>
        <w:rPr>
          <w:sz w:val="24"/>
          <w:szCs w:val="24"/>
        </w:rPr>
      </w:pPr>
      <w:r w:rsidRPr="001E2944">
        <w:rPr>
          <w:sz w:val="24"/>
          <w:szCs w:val="24"/>
        </w:rPr>
        <w:t xml:space="preserve">Akşam yemeğine yetişirim demişti. Başına bir şey mi geldi acaba?                              ACIMA            </w:t>
      </w:r>
    </w:p>
    <w:p w:rsidR="009550A2" w:rsidRPr="001E2944" w:rsidRDefault="009550A2" w:rsidP="002D306A">
      <w:pPr>
        <w:pStyle w:val="NoSpacing"/>
        <w:rPr>
          <w:sz w:val="24"/>
          <w:szCs w:val="24"/>
        </w:rPr>
      </w:pPr>
      <w:r w:rsidRPr="001E2944">
        <w:rPr>
          <w:sz w:val="24"/>
          <w:szCs w:val="24"/>
        </w:rPr>
        <w:t>Ayağı yaralı bir köpeği</w:t>
      </w:r>
      <w:r>
        <w:rPr>
          <w:sz w:val="24"/>
          <w:szCs w:val="24"/>
        </w:rPr>
        <w:t xml:space="preserve"> </w:t>
      </w:r>
      <w:r w:rsidRPr="001E2944">
        <w:rPr>
          <w:sz w:val="24"/>
          <w:szCs w:val="24"/>
        </w:rPr>
        <w:t>veterinere götürüp tedavi ettirdim                                            ENDİŞE</w:t>
      </w:r>
    </w:p>
    <w:p w:rsidR="009550A2" w:rsidRPr="001E2944" w:rsidRDefault="009550A2" w:rsidP="002D306A">
      <w:pPr>
        <w:pStyle w:val="NoSpacing"/>
        <w:rPr>
          <w:sz w:val="24"/>
          <w:szCs w:val="24"/>
        </w:rPr>
      </w:pPr>
    </w:p>
    <w:p w:rsidR="009550A2" w:rsidRPr="001E2944" w:rsidRDefault="009550A2" w:rsidP="002D306A">
      <w:pPr>
        <w:pStyle w:val="NoSpacing"/>
        <w:rPr>
          <w:sz w:val="24"/>
          <w:szCs w:val="24"/>
        </w:rPr>
      </w:pPr>
      <w:r w:rsidRPr="001E2944">
        <w:rPr>
          <w:sz w:val="24"/>
          <w:szCs w:val="24"/>
        </w:rPr>
        <w:t>Benim için önemli bir sınava gireceğim                                                                        PİŞMANLIK</w:t>
      </w:r>
    </w:p>
    <w:p w:rsidR="009550A2" w:rsidRPr="001E2944" w:rsidRDefault="009550A2" w:rsidP="002D306A">
      <w:pPr>
        <w:pStyle w:val="NoSpacing"/>
        <w:rPr>
          <w:sz w:val="24"/>
          <w:szCs w:val="24"/>
        </w:rPr>
      </w:pPr>
    </w:p>
    <w:p w:rsidR="009550A2" w:rsidRPr="001E2944" w:rsidRDefault="009550A2" w:rsidP="007C20CB">
      <w:pPr>
        <w:pStyle w:val="NoSpacing"/>
        <w:rPr>
          <w:sz w:val="24"/>
          <w:szCs w:val="24"/>
        </w:rPr>
      </w:pPr>
      <w:r w:rsidRPr="001E2944">
        <w:rPr>
          <w:sz w:val="24"/>
          <w:szCs w:val="24"/>
        </w:rPr>
        <w:t>Depremden bahsedildiği zaman                                                                                     ÜZÜNTÜ</w:t>
      </w:r>
    </w:p>
    <w:p w:rsidR="009550A2" w:rsidRPr="001E2944" w:rsidRDefault="009550A2" w:rsidP="002D306A">
      <w:pPr>
        <w:pStyle w:val="NoSpacing"/>
        <w:rPr>
          <w:sz w:val="24"/>
          <w:szCs w:val="24"/>
        </w:rPr>
      </w:pPr>
    </w:p>
    <w:p w:rsidR="009550A2" w:rsidRPr="001E2944" w:rsidRDefault="009550A2" w:rsidP="002D306A">
      <w:pPr>
        <w:pStyle w:val="NoSpacing"/>
        <w:rPr>
          <w:sz w:val="24"/>
          <w:szCs w:val="24"/>
        </w:rPr>
      </w:pPr>
      <w:r w:rsidRPr="001E2944">
        <w:rPr>
          <w:sz w:val="24"/>
          <w:szCs w:val="24"/>
        </w:rPr>
        <w:t>Keşke o da yanımızda olsaydı                                                                                        ÖZLEM</w:t>
      </w:r>
    </w:p>
    <w:p w:rsidR="009550A2" w:rsidRPr="001E2944" w:rsidRDefault="009550A2" w:rsidP="002D306A">
      <w:pPr>
        <w:pStyle w:val="NoSpacing"/>
        <w:rPr>
          <w:sz w:val="24"/>
          <w:szCs w:val="24"/>
        </w:rPr>
      </w:pPr>
    </w:p>
    <w:p w:rsidR="009550A2" w:rsidRPr="001E2944" w:rsidRDefault="009550A2" w:rsidP="002D306A">
      <w:pPr>
        <w:pStyle w:val="NoSpacing"/>
        <w:rPr>
          <w:sz w:val="24"/>
          <w:szCs w:val="24"/>
        </w:rPr>
      </w:pPr>
      <w:r w:rsidRPr="001E2944">
        <w:rPr>
          <w:sz w:val="24"/>
          <w:szCs w:val="24"/>
        </w:rPr>
        <w:t>En sevdiğim oyuncağımı kaybettim                                                                               KORKU</w:t>
      </w:r>
    </w:p>
    <w:p w:rsidR="009550A2" w:rsidRPr="001E2944" w:rsidRDefault="009550A2" w:rsidP="00606150">
      <w:pPr>
        <w:pStyle w:val="NoSpacing"/>
        <w:rPr>
          <w:sz w:val="24"/>
          <w:szCs w:val="24"/>
        </w:rPr>
      </w:pPr>
    </w:p>
    <w:p w:rsidR="009550A2" w:rsidRPr="001E2944" w:rsidRDefault="009550A2" w:rsidP="00606150">
      <w:pPr>
        <w:pStyle w:val="NoSpacing"/>
        <w:rPr>
          <w:sz w:val="24"/>
          <w:szCs w:val="24"/>
        </w:rPr>
      </w:pPr>
      <w:r w:rsidRPr="001E2944">
        <w:rPr>
          <w:sz w:val="24"/>
          <w:szCs w:val="24"/>
        </w:rPr>
        <w:t>Çok sevdiğim bir arkadaşımın kalbini kırdım                                                                HEYECAN</w:t>
      </w:r>
    </w:p>
    <w:p w:rsidR="009550A2" w:rsidRPr="001E2944" w:rsidRDefault="009550A2" w:rsidP="002D306A">
      <w:pPr>
        <w:pStyle w:val="NoSpacing"/>
        <w:rPr>
          <w:sz w:val="24"/>
          <w:szCs w:val="24"/>
        </w:rPr>
      </w:pPr>
    </w:p>
    <w:p w:rsidR="009550A2" w:rsidRPr="001E2944" w:rsidRDefault="009550A2" w:rsidP="002D306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……………………………………………………………………………………………………………………….</w:t>
      </w:r>
    </w:p>
    <w:p w:rsidR="009550A2" w:rsidRPr="001E2944" w:rsidRDefault="009550A2" w:rsidP="002D306A">
      <w:pPr>
        <w:pStyle w:val="NoSpacing"/>
        <w:rPr>
          <w:sz w:val="24"/>
          <w:szCs w:val="24"/>
        </w:rPr>
      </w:pPr>
      <w:r>
        <w:rPr>
          <w:noProof/>
          <w:lang w:eastAsia="tr-TR"/>
        </w:rPr>
        <w:pict>
          <v:rect id="_x0000_s1026" style="position:absolute;margin-left:420.4pt;margin-top:2.75pt;width:71.25pt;height:18.75pt;z-index:251661824">
            <v:textbox style="mso-next-textbox:#_x0000_s1026">
              <w:txbxContent>
                <w:p w:rsidR="009550A2" w:rsidRPr="002D306A" w:rsidRDefault="009550A2" w:rsidP="002D306A">
                  <w:r>
                    <w:t>düşünce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margin-left:2.65pt;margin-top:2.75pt;width:71.25pt;height:18.75pt;z-index:251653632">
            <v:textbox style="mso-next-textbox:#_x0000_s1027">
              <w:txbxContent>
                <w:p w:rsidR="009550A2" w:rsidRDefault="009550A2">
                  <w:r>
                    <w:t>hoşgörü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325.15pt;margin-top:2.75pt;width:71.25pt;height:18.75pt;z-index:251656704">
            <v:textbox style="mso-next-textbox:#_x0000_s1028">
              <w:txbxContent>
                <w:p w:rsidR="009550A2" w:rsidRDefault="009550A2">
                  <w:r>
                    <w:t>duygu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9" style="position:absolute;margin-left:215.65pt;margin-top:2.75pt;width:71.25pt;height:18.75pt;z-index:251655680">
            <v:textbox style="mso-next-textbox:#_x0000_s1029">
              <w:txbxContent>
                <w:p w:rsidR="009550A2" w:rsidRDefault="009550A2">
                  <w:r>
                    <w:t>fiziksel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106.15pt;margin-top:2.75pt;width:71.25pt;height:18.75pt;z-index:251654656">
            <v:textbox style="mso-next-textbox:#_x0000_s1030">
              <w:txbxContent>
                <w:p w:rsidR="009550A2" w:rsidRDefault="009550A2">
                  <w:r>
                    <w:t>adını</w:t>
                  </w:r>
                </w:p>
              </w:txbxContent>
            </v:textbox>
          </v:rect>
        </w:pict>
      </w:r>
      <w:r w:rsidRPr="001E2944">
        <w:rPr>
          <w:sz w:val="24"/>
          <w:szCs w:val="24"/>
        </w:rPr>
        <w:tab/>
      </w:r>
    </w:p>
    <w:p w:rsidR="009550A2" w:rsidRPr="001E2944" w:rsidRDefault="009550A2" w:rsidP="002D306A">
      <w:pPr>
        <w:pStyle w:val="NoSpacing"/>
        <w:rPr>
          <w:sz w:val="24"/>
          <w:szCs w:val="24"/>
        </w:rPr>
      </w:pPr>
    </w:p>
    <w:p w:rsidR="009550A2" w:rsidRPr="001E2944" w:rsidRDefault="009550A2" w:rsidP="002D306A">
      <w:pPr>
        <w:pStyle w:val="NoSpacing"/>
        <w:rPr>
          <w:sz w:val="24"/>
          <w:szCs w:val="24"/>
        </w:rPr>
      </w:pPr>
      <w:r>
        <w:rPr>
          <w:noProof/>
          <w:lang w:eastAsia="tr-TR"/>
        </w:rPr>
        <w:pict>
          <v:rect id="_x0000_s1031" style="position:absolute;margin-left:-1.1pt;margin-top:.95pt;width:89.25pt;height:18.75pt;z-index:251657728">
            <v:textbox style="mso-next-textbox:#_x0000_s1031">
              <w:txbxContent>
                <w:p w:rsidR="009550A2" w:rsidRDefault="009550A2">
                  <w:r>
                    <w:t>kimlik belgesi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2" style="position:absolute;margin-left:325.15pt;margin-top:.95pt;width:71.25pt;height:18.75pt;z-index:251660800">
            <v:textbox style="mso-next-textbox:#_x0000_s1032">
              <w:txbxContent>
                <w:p w:rsidR="009550A2" w:rsidRDefault="009550A2">
                  <w:r>
                    <w:t>birey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3" style="position:absolute;margin-left:215.65pt;margin-top:.95pt;width:71.25pt;height:18.75pt;z-index:251659776">
            <v:textbox style="mso-next-textbox:#_x0000_s1033">
              <w:txbxContent>
                <w:p w:rsidR="009550A2" w:rsidRDefault="009550A2">
                  <w:r>
                    <w:t>yetenekleri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4" style="position:absolute;margin-left:106.15pt;margin-top:.95pt;width:71.25pt;height:18.75pt;z-index:251658752">
            <v:textbox style="mso-next-textbox:#_x0000_s1034">
              <w:txbxContent>
                <w:p w:rsidR="009550A2" w:rsidRDefault="009550A2">
                  <w:r>
                    <w:t>Duyarlılık</w:t>
                  </w:r>
                </w:p>
              </w:txbxContent>
            </v:textbox>
          </v:rect>
        </w:pict>
      </w:r>
      <w:r w:rsidRPr="001E2944">
        <w:rPr>
          <w:sz w:val="24"/>
          <w:szCs w:val="24"/>
        </w:rPr>
        <w:t xml:space="preserve">                                         </w:t>
      </w:r>
    </w:p>
    <w:p w:rsidR="009550A2" w:rsidRPr="001E2944" w:rsidRDefault="009550A2" w:rsidP="002D306A">
      <w:pPr>
        <w:pStyle w:val="NoSpacing"/>
        <w:rPr>
          <w:sz w:val="24"/>
          <w:szCs w:val="24"/>
        </w:rPr>
      </w:pPr>
    </w:p>
    <w:p w:rsidR="009550A2" w:rsidRPr="001E2944" w:rsidRDefault="009550A2" w:rsidP="002D306A">
      <w:pPr>
        <w:pStyle w:val="NoSpacing"/>
        <w:rPr>
          <w:b/>
          <w:bCs/>
          <w:sz w:val="24"/>
          <w:szCs w:val="24"/>
        </w:rPr>
      </w:pPr>
    </w:p>
    <w:p w:rsidR="009550A2" w:rsidRPr="001E2944" w:rsidRDefault="009550A2" w:rsidP="002D306A">
      <w:pPr>
        <w:pStyle w:val="NoSpacing"/>
        <w:rPr>
          <w:b/>
          <w:bCs/>
          <w:sz w:val="24"/>
          <w:szCs w:val="24"/>
        </w:rPr>
      </w:pPr>
      <w:r w:rsidRPr="001E2944">
        <w:rPr>
          <w:b/>
          <w:bCs/>
          <w:sz w:val="24"/>
          <w:szCs w:val="24"/>
        </w:rPr>
        <w:t>Aşağıdaki cümlelerden boş bırakılan yerlere yukarıda verilmiş sözcüklerden uygun olanları yazınız.</w:t>
      </w:r>
      <w:r w:rsidRPr="00BF571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(24P)</w:t>
      </w:r>
    </w:p>
    <w:p w:rsidR="009550A2" w:rsidRPr="001E2944" w:rsidRDefault="009550A2" w:rsidP="002D306A">
      <w:pPr>
        <w:pStyle w:val="NoSpacing"/>
        <w:rPr>
          <w:sz w:val="24"/>
          <w:szCs w:val="24"/>
        </w:rPr>
      </w:pPr>
    </w:p>
    <w:p w:rsidR="009550A2" w:rsidRPr="001E2944" w:rsidRDefault="009550A2" w:rsidP="002D306A">
      <w:pPr>
        <w:pStyle w:val="NoSpacing"/>
        <w:rPr>
          <w:sz w:val="24"/>
          <w:szCs w:val="24"/>
        </w:rPr>
      </w:pPr>
      <w:r w:rsidRPr="001E2944">
        <w:rPr>
          <w:sz w:val="24"/>
          <w:szCs w:val="24"/>
        </w:rPr>
        <w:t>Sarı saçlı olmak ……………..……….özelliklerden biridir.</w:t>
      </w:r>
    </w:p>
    <w:p w:rsidR="009550A2" w:rsidRPr="001E2944" w:rsidRDefault="009550A2" w:rsidP="002D306A">
      <w:pPr>
        <w:pStyle w:val="NoSpacing"/>
        <w:rPr>
          <w:sz w:val="24"/>
          <w:szCs w:val="24"/>
        </w:rPr>
      </w:pPr>
    </w:p>
    <w:p w:rsidR="009550A2" w:rsidRPr="001E2944" w:rsidRDefault="009550A2" w:rsidP="002D306A">
      <w:pPr>
        <w:pStyle w:val="NoSpacing"/>
        <w:rPr>
          <w:sz w:val="24"/>
          <w:szCs w:val="24"/>
        </w:rPr>
      </w:pPr>
      <w:r w:rsidRPr="001E2944">
        <w:rPr>
          <w:sz w:val="24"/>
          <w:szCs w:val="24"/>
        </w:rPr>
        <w:t>Dış dünyanın insan zihninde</w:t>
      </w:r>
      <w:r>
        <w:rPr>
          <w:sz w:val="24"/>
          <w:szCs w:val="24"/>
        </w:rPr>
        <w:t xml:space="preserve"> </w:t>
      </w:r>
      <w:r w:rsidRPr="001E2944">
        <w:rPr>
          <w:sz w:val="24"/>
          <w:szCs w:val="24"/>
        </w:rPr>
        <w:t>oluşturduğu görüşlere…………………..………denir.</w:t>
      </w:r>
    </w:p>
    <w:p w:rsidR="009550A2" w:rsidRPr="001E2944" w:rsidRDefault="009550A2" w:rsidP="002D306A">
      <w:pPr>
        <w:pStyle w:val="NoSpacing"/>
        <w:rPr>
          <w:sz w:val="24"/>
          <w:szCs w:val="24"/>
        </w:rPr>
      </w:pPr>
    </w:p>
    <w:p w:rsidR="009550A2" w:rsidRPr="001E2944" w:rsidRDefault="009550A2" w:rsidP="002D306A">
      <w:pPr>
        <w:pStyle w:val="NoSpacing"/>
        <w:rPr>
          <w:sz w:val="24"/>
          <w:szCs w:val="24"/>
        </w:rPr>
      </w:pPr>
      <w:r w:rsidRPr="001E2944">
        <w:rPr>
          <w:sz w:val="24"/>
          <w:szCs w:val="24"/>
        </w:rPr>
        <w:t>Mert’in kendisini haksız yere suçlayan</w:t>
      </w:r>
      <w:r>
        <w:rPr>
          <w:sz w:val="24"/>
          <w:szCs w:val="24"/>
        </w:rPr>
        <w:t xml:space="preserve"> </w:t>
      </w:r>
      <w:r w:rsidRPr="001E2944">
        <w:rPr>
          <w:sz w:val="24"/>
          <w:szCs w:val="24"/>
        </w:rPr>
        <w:t>arkadaşına küsmemesi bir ……………………………örneğidir.</w:t>
      </w:r>
    </w:p>
    <w:p w:rsidR="009550A2" w:rsidRPr="001E2944" w:rsidRDefault="009550A2" w:rsidP="002D306A">
      <w:pPr>
        <w:pStyle w:val="NoSpacing"/>
        <w:rPr>
          <w:sz w:val="24"/>
          <w:szCs w:val="24"/>
        </w:rPr>
      </w:pPr>
    </w:p>
    <w:p w:rsidR="009550A2" w:rsidRPr="001E2944" w:rsidRDefault="009550A2" w:rsidP="002D306A">
      <w:pPr>
        <w:pStyle w:val="NoSpacing"/>
        <w:rPr>
          <w:sz w:val="24"/>
          <w:szCs w:val="24"/>
        </w:rPr>
      </w:pPr>
      <w:r w:rsidRPr="001E2944">
        <w:rPr>
          <w:sz w:val="24"/>
          <w:szCs w:val="24"/>
        </w:rPr>
        <w:t>Olayların insanların iç dünyasında uyandırdığı izlenime…………………….………denir.</w:t>
      </w:r>
    </w:p>
    <w:p w:rsidR="009550A2" w:rsidRPr="001E2944" w:rsidRDefault="009550A2" w:rsidP="002D306A">
      <w:pPr>
        <w:pStyle w:val="NoSpacing"/>
        <w:rPr>
          <w:sz w:val="24"/>
          <w:szCs w:val="24"/>
        </w:rPr>
      </w:pPr>
    </w:p>
    <w:p w:rsidR="009550A2" w:rsidRPr="001E2944" w:rsidRDefault="009550A2" w:rsidP="002D306A">
      <w:pPr>
        <w:pStyle w:val="NoSpacing"/>
        <w:rPr>
          <w:sz w:val="24"/>
          <w:szCs w:val="24"/>
        </w:rPr>
      </w:pPr>
      <w:r w:rsidRPr="001E2944">
        <w:rPr>
          <w:sz w:val="24"/>
          <w:szCs w:val="24"/>
        </w:rPr>
        <w:t>Kimliğimize ait bazı bilgileri içeren belgelere …………………</w:t>
      </w:r>
      <w:r>
        <w:rPr>
          <w:sz w:val="24"/>
          <w:szCs w:val="24"/>
        </w:rPr>
        <w:t>………..</w:t>
      </w:r>
      <w:r w:rsidRPr="001E2944">
        <w:rPr>
          <w:sz w:val="24"/>
          <w:szCs w:val="24"/>
        </w:rPr>
        <w:t>……….denir.</w:t>
      </w:r>
    </w:p>
    <w:p w:rsidR="009550A2" w:rsidRPr="001E2944" w:rsidRDefault="009550A2" w:rsidP="002D306A">
      <w:pPr>
        <w:pStyle w:val="NoSpacing"/>
        <w:rPr>
          <w:sz w:val="24"/>
          <w:szCs w:val="24"/>
        </w:rPr>
      </w:pPr>
    </w:p>
    <w:p w:rsidR="009550A2" w:rsidRPr="001E2944" w:rsidRDefault="009550A2" w:rsidP="002D306A">
      <w:pPr>
        <w:pStyle w:val="NoSpacing"/>
        <w:rPr>
          <w:sz w:val="24"/>
          <w:szCs w:val="24"/>
        </w:rPr>
      </w:pPr>
      <w:r w:rsidRPr="001E2944">
        <w:rPr>
          <w:sz w:val="24"/>
          <w:szCs w:val="24"/>
        </w:rPr>
        <w:t>Bir insan nüfus cüzdanına bakarak o insanın …………….. ………….ve yaşını öğrenebiliriz. Fakat o insanın …………… ………. ve ilgi alanları hakkında ise bilgi edinemeyiz.</w:t>
      </w:r>
    </w:p>
    <w:p w:rsidR="009550A2" w:rsidRDefault="009550A2" w:rsidP="002D306A">
      <w:pPr>
        <w:pStyle w:val="NoSpacing"/>
        <w:rPr>
          <w:sz w:val="24"/>
          <w:szCs w:val="24"/>
        </w:rPr>
      </w:pPr>
    </w:p>
    <w:p w:rsidR="009550A2" w:rsidRPr="001E2944" w:rsidRDefault="009550A2" w:rsidP="002D306A">
      <w:pPr>
        <w:pStyle w:val="NoSpacing"/>
        <w:rPr>
          <w:sz w:val="24"/>
          <w:szCs w:val="24"/>
        </w:rPr>
      </w:pPr>
      <w:r w:rsidRPr="001E2944">
        <w:rPr>
          <w:sz w:val="24"/>
          <w:szCs w:val="24"/>
        </w:rPr>
        <w:t>Toplumu ol</w:t>
      </w:r>
      <w:r>
        <w:rPr>
          <w:sz w:val="24"/>
          <w:szCs w:val="24"/>
        </w:rPr>
        <w:t>u</w:t>
      </w:r>
      <w:r w:rsidRPr="001E2944">
        <w:rPr>
          <w:sz w:val="24"/>
          <w:szCs w:val="24"/>
        </w:rPr>
        <w:t>şturan insanların her biri …………………………olarak adlandırılır.</w:t>
      </w:r>
    </w:p>
    <w:p w:rsidR="009550A2" w:rsidRDefault="009550A2" w:rsidP="002D306A">
      <w:pPr>
        <w:pStyle w:val="NoSpacing"/>
        <w:rPr>
          <w:sz w:val="24"/>
          <w:szCs w:val="24"/>
        </w:rPr>
      </w:pPr>
    </w:p>
    <w:p w:rsidR="009550A2" w:rsidRPr="001E2944" w:rsidRDefault="009550A2" w:rsidP="002D306A">
      <w:pPr>
        <w:pStyle w:val="NoSpacing"/>
        <w:rPr>
          <w:sz w:val="24"/>
          <w:szCs w:val="24"/>
        </w:rPr>
      </w:pPr>
      <w:r w:rsidRPr="001E2944">
        <w:rPr>
          <w:sz w:val="24"/>
          <w:szCs w:val="24"/>
        </w:rPr>
        <w:t>……………………………</w:t>
      </w:r>
      <w:r w:rsidRPr="001E2944">
        <w:rPr>
          <w:b/>
          <w:bCs/>
          <w:sz w:val="24"/>
          <w:szCs w:val="24"/>
        </w:rPr>
        <w:t>,</w:t>
      </w:r>
      <w:r>
        <w:rPr>
          <w:b/>
          <w:bCs/>
          <w:sz w:val="24"/>
          <w:szCs w:val="24"/>
        </w:rPr>
        <w:t xml:space="preserve"> </w:t>
      </w:r>
      <w:r w:rsidRPr="001E2944">
        <w:rPr>
          <w:sz w:val="24"/>
          <w:szCs w:val="24"/>
        </w:rPr>
        <w:t>başka insanların duygularını fark edip bunları paylaşmaktır.</w:t>
      </w:r>
    </w:p>
    <w:sectPr w:rsidR="009550A2" w:rsidRPr="001E2944" w:rsidSect="00057125">
      <w:pgSz w:w="12240" w:h="15840"/>
      <w:pgMar w:top="284" w:right="567" w:bottom="284" w:left="567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50A2" w:rsidRDefault="009550A2" w:rsidP="00057125">
      <w:pPr>
        <w:spacing w:after="0" w:line="240" w:lineRule="auto"/>
      </w:pPr>
      <w:r>
        <w:separator/>
      </w:r>
    </w:p>
  </w:endnote>
  <w:endnote w:type="continuationSeparator" w:id="1">
    <w:p w:rsidR="009550A2" w:rsidRDefault="009550A2" w:rsidP="00057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50A2" w:rsidRDefault="009550A2" w:rsidP="00057125">
      <w:pPr>
        <w:spacing w:after="0" w:line="240" w:lineRule="auto"/>
      </w:pPr>
      <w:r>
        <w:separator/>
      </w:r>
    </w:p>
  </w:footnote>
  <w:footnote w:type="continuationSeparator" w:id="1">
    <w:p w:rsidR="009550A2" w:rsidRDefault="009550A2" w:rsidP="000571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0379"/>
    <w:rsid w:val="000144FA"/>
    <w:rsid w:val="00057125"/>
    <w:rsid w:val="000F0AB1"/>
    <w:rsid w:val="000F64D7"/>
    <w:rsid w:val="0012157B"/>
    <w:rsid w:val="00183BDD"/>
    <w:rsid w:val="00183DF4"/>
    <w:rsid w:val="001E2944"/>
    <w:rsid w:val="00216CFB"/>
    <w:rsid w:val="002269C9"/>
    <w:rsid w:val="0027015F"/>
    <w:rsid w:val="0028246B"/>
    <w:rsid w:val="002D269E"/>
    <w:rsid w:val="002D306A"/>
    <w:rsid w:val="00355F4A"/>
    <w:rsid w:val="00362090"/>
    <w:rsid w:val="003756EC"/>
    <w:rsid w:val="00390D6A"/>
    <w:rsid w:val="0048529C"/>
    <w:rsid w:val="00495CF9"/>
    <w:rsid w:val="00514182"/>
    <w:rsid w:val="00527533"/>
    <w:rsid w:val="005A410A"/>
    <w:rsid w:val="005B09B3"/>
    <w:rsid w:val="005B0A50"/>
    <w:rsid w:val="005F2E71"/>
    <w:rsid w:val="005F4CDB"/>
    <w:rsid w:val="00606150"/>
    <w:rsid w:val="006D67FC"/>
    <w:rsid w:val="007575D9"/>
    <w:rsid w:val="007750C0"/>
    <w:rsid w:val="007C20CB"/>
    <w:rsid w:val="00854E7E"/>
    <w:rsid w:val="00890379"/>
    <w:rsid w:val="009550A2"/>
    <w:rsid w:val="00974C36"/>
    <w:rsid w:val="00A27E18"/>
    <w:rsid w:val="00AA0725"/>
    <w:rsid w:val="00BE08C4"/>
    <w:rsid w:val="00BE38BF"/>
    <w:rsid w:val="00BF5718"/>
    <w:rsid w:val="00C41BCD"/>
    <w:rsid w:val="00C44A77"/>
    <w:rsid w:val="00CF40FA"/>
    <w:rsid w:val="00DB5292"/>
    <w:rsid w:val="00DC3AF8"/>
    <w:rsid w:val="00E15839"/>
    <w:rsid w:val="00E227C7"/>
    <w:rsid w:val="00EA6669"/>
    <w:rsid w:val="00EE1966"/>
    <w:rsid w:val="00F33ED5"/>
    <w:rsid w:val="00F36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15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62090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2D306A"/>
    <w:rPr>
      <w:rFonts w:cs="Calibri"/>
      <w:lang w:eastAsia="en-US"/>
    </w:rPr>
  </w:style>
  <w:style w:type="paragraph" w:styleId="Header">
    <w:name w:val="header"/>
    <w:basedOn w:val="Normal"/>
    <w:link w:val="HeaderChar"/>
    <w:uiPriority w:val="99"/>
    <w:semiHidden/>
    <w:rsid w:val="00057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57125"/>
  </w:style>
  <w:style w:type="paragraph" w:styleId="Footer">
    <w:name w:val="footer"/>
    <w:basedOn w:val="Normal"/>
    <w:link w:val="FooterChar"/>
    <w:uiPriority w:val="99"/>
    <w:semiHidden/>
    <w:rsid w:val="00057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57125"/>
  </w:style>
  <w:style w:type="character" w:styleId="Hyperlink">
    <w:name w:val="Hyperlink"/>
    <w:basedOn w:val="DefaultParagraphFont"/>
    <w:uiPriority w:val="99"/>
    <w:rsid w:val="00C41BC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82</TotalTime>
  <Pages>3</Pages>
  <Words>850</Words>
  <Characters>4850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akif</dc:creator>
  <cp:keywords>www.sorubak.com</cp:keywords>
  <dc:description>www.sorubak.com</dc:description>
  <cp:lastModifiedBy>edanur</cp:lastModifiedBy>
  <cp:revision>6</cp:revision>
  <dcterms:created xsi:type="dcterms:W3CDTF">2012-10-16T17:56:00Z</dcterms:created>
  <dcterms:modified xsi:type="dcterms:W3CDTF">2013-10-23T19:11:00Z</dcterms:modified>
  <cp:category>www.sorubak.com</cp:category>
</cp:coreProperties>
</file>