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79B" w:rsidRPr="00D929B9" w:rsidRDefault="0058179B" w:rsidP="00EB71DF">
      <w:pPr>
        <w:spacing w:after="0" w:line="240" w:lineRule="auto"/>
        <w:jc w:val="center"/>
        <w:rPr>
          <w:rFonts w:ascii="Times New Roman" w:hAnsi="Times New Roman"/>
          <w:color w:val="00B0F0"/>
          <w:sz w:val="24"/>
          <w:szCs w:val="28"/>
        </w:rPr>
      </w:pPr>
      <w:r w:rsidRPr="00D929B9">
        <w:rPr>
          <w:rFonts w:ascii="Times New Roman" w:hAnsi="Times New Roman"/>
          <w:color w:val="00B0F0"/>
          <w:sz w:val="24"/>
          <w:szCs w:val="28"/>
        </w:rPr>
        <w:t xml:space="preserve">TOBB İLKOKULU 4-A SINIFI TÜRKÇE DERSİ </w:t>
      </w:r>
    </w:p>
    <w:p w:rsidR="0058179B" w:rsidRPr="00D929B9" w:rsidRDefault="0058179B" w:rsidP="0092403B">
      <w:pPr>
        <w:spacing w:after="0" w:line="240" w:lineRule="auto"/>
        <w:jc w:val="center"/>
        <w:rPr>
          <w:rFonts w:ascii="Times New Roman" w:hAnsi="Times New Roman"/>
          <w:color w:val="00B0F0"/>
          <w:sz w:val="24"/>
          <w:szCs w:val="28"/>
        </w:rPr>
      </w:pPr>
      <w:r w:rsidRPr="00D929B9">
        <w:rPr>
          <w:rFonts w:ascii="Times New Roman" w:hAnsi="Times New Roman"/>
          <w:color w:val="00B0F0"/>
          <w:sz w:val="24"/>
          <w:szCs w:val="28"/>
        </w:rPr>
        <w:t>EŞ ANLAMLI KELİMELER ETKİNLİKLERİ</w:t>
      </w:r>
    </w:p>
    <w:p w:rsidR="0058179B" w:rsidRPr="00D929B9" w:rsidRDefault="0058179B" w:rsidP="00EB71DF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4"/>
          <w:szCs w:val="28"/>
        </w:rPr>
      </w:pPr>
      <w:r w:rsidRPr="00D929B9">
        <w:rPr>
          <w:rFonts w:ascii="Times New Roman" w:hAnsi="Times New Roman"/>
          <w:i/>
          <w:color w:val="000000"/>
          <w:sz w:val="24"/>
          <w:szCs w:val="28"/>
        </w:rPr>
        <w:t>Adı ve Soyadı</w:t>
      </w:r>
      <w:r w:rsidRPr="00D929B9">
        <w:rPr>
          <w:rFonts w:ascii="Times New Roman" w:hAnsi="Times New Roman"/>
          <w:b/>
          <w:i/>
          <w:color w:val="000000"/>
          <w:sz w:val="24"/>
          <w:szCs w:val="28"/>
        </w:rPr>
        <w:t xml:space="preserve">: </w:t>
      </w:r>
      <w:r w:rsidRPr="00D929B9">
        <w:rPr>
          <w:rFonts w:ascii="Times New Roman" w:hAnsi="Times New Roman"/>
          <w:i/>
          <w:color w:val="000000"/>
          <w:sz w:val="24"/>
          <w:szCs w:val="28"/>
        </w:rPr>
        <w:t>…………………………… ………………………………   03.10.2013</w:t>
      </w:r>
    </w:p>
    <w:p w:rsidR="0058179B" w:rsidRDefault="0058179B" w:rsidP="009B6355">
      <w:pPr>
        <w:tabs>
          <w:tab w:val="left" w:pos="1035"/>
        </w:tabs>
        <w:jc w:val="right"/>
      </w:pPr>
      <w:r>
        <w:rPr>
          <w:sz w:val="28"/>
          <w:szCs w:val="28"/>
        </w:rPr>
        <w:t>http://www.sorubak.com</w:t>
      </w:r>
    </w:p>
    <w:p w:rsidR="0058179B" w:rsidRPr="00D929B9" w:rsidRDefault="0058179B" w:rsidP="00086F6A">
      <w:pPr>
        <w:spacing w:after="0" w:line="240" w:lineRule="auto"/>
        <w:rPr>
          <w:rFonts w:ascii="Times New Roman" w:hAnsi="Times New Roman"/>
          <w:b/>
          <w:i/>
          <w:color w:val="00B0F0"/>
          <w:sz w:val="24"/>
          <w:szCs w:val="28"/>
        </w:rPr>
      </w:pPr>
    </w:p>
    <w:p w:rsidR="0058179B" w:rsidRPr="00D929B9" w:rsidRDefault="0058179B" w:rsidP="00086F6A">
      <w:pPr>
        <w:spacing w:after="0" w:line="240" w:lineRule="auto"/>
        <w:rPr>
          <w:rFonts w:ascii="Times New Roman" w:hAnsi="Times New Roman"/>
          <w:i/>
          <w:sz w:val="24"/>
          <w:szCs w:val="28"/>
        </w:rPr>
      </w:pPr>
      <w:r w:rsidRPr="00D929B9">
        <w:rPr>
          <w:rFonts w:ascii="Times New Roman" w:hAnsi="Times New Roman"/>
          <w:i/>
          <w:color w:val="00B0F0"/>
          <w:sz w:val="24"/>
          <w:szCs w:val="28"/>
        </w:rPr>
        <w:t>Hatırlama:</w:t>
      </w:r>
      <w:r w:rsidRPr="00D929B9">
        <w:rPr>
          <w:rFonts w:ascii="Times New Roman" w:hAnsi="Times New Roman"/>
          <w:b/>
          <w:i/>
          <w:sz w:val="24"/>
          <w:szCs w:val="28"/>
        </w:rPr>
        <w:t xml:space="preserve"> </w:t>
      </w:r>
      <w:r w:rsidRPr="00D929B9">
        <w:rPr>
          <w:rFonts w:ascii="Times New Roman" w:hAnsi="Times New Roman"/>
          <w:i/>
          <w:sz w:val="24"/>
          <w:szCs w:val="28"/>
        </w:rPr>
        <w:t>Yazılışı ve okunuşu farklı, anlamları aynı olan sözcüklere</w:t>
      </w:r>
      <w:r w:rsidRPr="00D929B9">
        <w:rPr>
          <w:rFonts w:ascii="Times New Roman" w:hAnsi="Times New Roman"/>
          <w:b/>
          <w:i/>
          <w:sz w:val="24"/>
          <w:szCs w:val="28"/>
        </w:rPr>
        <w:t xml:space="preserve"> </w:t>
      </w:r>
      <w:r w:rsidRPr="00D929B9">
        <w:rPr>
          <w:rFonts w:ascii="Times New Roman" w:hAnsi="Times New Roman"/>
          <w:i/>
          <w:color w:val="FF0000"/>
          <w:sz w:val="24"/>
          <w:szCs w:val="28"/>
        </w:rPr>
        <w:t>eş anlamlı(anlamdaş)</w:t>
      </w:r>
      <w:r w:rsidRPr="00D929B9">
        <w:rPr>
          <w:rFonts w:ascii="Times New Roman" w:hAnsi="Times New Roman"/>
          <w:i/>
          <w:sz w:val="24"/>
          <w:szCs w:val="28"/>
        </w:rPr>
        <w:t xml:space="preserve"> </w:t>
      </w:r>
      <w:r w:rsidRPr="00D929B9">
        <w:rPr>
          <w:rFonts w:ascii="Times New Roman" w:hAnsi="Times New Roman"/>
          <w:i/>
          <w:color w:val="FF0000"/>
          <w:sz w:val="24"/>
          <w:szCs w:val="28"/>
        </w:rPr>
        <w:t>sözcükler</w:t>
      </w:r>
      <w:r w:rsidRPr="00D929B9">
        <w:rPr>
          <w:rFonts w:ascii="Times New Roman" w:hAnsi="Times New Roman"/>
          <w:b/>
          <w:i/>
          <w:sz w:val="24"/>
          <w:szCs w:val="28"/>
        </w:rPr>
        <w:t xml:space="preserve"> </w:t>
      </w:r>
      <w:r w:rsidRPr="00D929B9">
        <w:rPr>
          <w:rFonts w:ascii="Times New Roman" w:hAnsi="Times New Roman"/>
          <w:i/>
          <w:sz w:val="24"/>
          <w:szCs w:val="28"/>
        </w:rPr>
        <w:t xml:space="preserve">denir.   </w:t>
      </w:r>
    </w:p>
    <w:p w:rsidR="0058179B" w:rsidRPr="00D929B9" w:rsidRDefault="0058179B" w:rsidP="00086F6A">
      <w:pPr>
        <w:spacing w:after="0" w:line="240" w:lineRule="auto"/>
        <w:rPr>
          <w:rFonts w:ascii="Times New Roman" w:hAnsi="Times New Roman"/>
          <w:b/>
          <w:i/>
          <w:color w:val="FF0000"/>
          <w:sz w:val="24"/>
          <w:szCs w:val="28"/>
        </w:rPr>
      </w:pPr>
      <w:r w:rsidRPr="00D929B9">
        <w:rPr>
          <w:rFonts w:ascii="Times New Roman" w:hAnsi="Times New Roman"/>
          <w:i/>
          <w:color w:val="FF0000"/>
          <w:sz w:val="24"/>
          <w:szCs w:val="28"/>
        </w:rPr>
        <w:t>Örnek:</w:t>
      </w:r>
      <w:r w:rsidRPr="00D929B9">
        <w:rPr>
          <w:rFonts w:ascii="Times New Roman" w:hAnsi="Times New Roman"/>
          <w:b/>
          <w:i/>
          <w:color w:val="FF0000"/>
          <w:sz w:val="24"/>
          <w:szCs w:val="28"/>
        </w:rPr>
        <w:t xml:space="preserve"> </w:t>
      </w:r>
      <w:r w:rsidRPr="00D929B9">
        <w:rPr>
          <w:rFonts w:ascii="Times New Roman" w:hAnsi="Times New Roman"/>
          <w:i/>
          <w:color w:val="00B0F0"/>
          <w:sz w:val="24"/>
          <w:szCs w:val="28"/>
        </w:rPr>
        <w:t>kaygı - tasa</w:t>
      </w:r>
    </w:p>
    <w:p w:rsidR="0058179B" w:rsidRPr="00D929B9" w:rsidRDefault="0058179B" w:rsidP="00086F6A">
      <w:pPr>
        <w:spacing w:after="0" w:line="240" w:lineRule="auto"/>
        <w:rPr>
          <w:rFonts w:ascii="Times New Roman" w:hAnsi="Times New Roman"/>
          <w:i/>
          <w:sz w:val="24"/>
          <w:szCs w:val="28"/>
        </w:rPr>
      </w:pPr>
      <w:r w:rsidRPr="00D929B9">
        <w:rPr>
          <w:rFonts w:ascii="Times New Roman" w:hAnsi="Times New Roman"/>
          <w:i/>
          <w:sz w:val="24"/>
          <w:szCs w:val="28"/>
        </w:rPr>
        <w:t xml:space="preserve">Gece kardeşimin ateşi çıkınca annem çok </w:t>
      </w:r>
      <w:r w:rsidRPr="00D929B9">
        <w:rPr>
          <w:rFonts w:ascii="Times New Roman" w:hAnsi="Times New Roman"/>
          <w:i/>
          <w:color w:val="00B0F0"/>
          <w:sz w:val="24"/>
          <w:szCs w:val="28"/>
        </w:rPr>
        <w:t>kaygı</w:t>
      </w:r>
      <w:r w:rsidRPr="00D929B9">
        <w:rPr>
          <w:rFonts w:ascii="Times New Roman" w:hAnsi="Times New Roman"/>
          <w:i/>
          <w:sz w:val="24"/>
          <w:szCs w:val="28"/>
        </w:rPr>
        <w:t>landı.</w:t>
      </w:r>
    </w:p>
    <w:p w:rsidR="0058179B" w:rsidRPr="00D929B9" w:rsidRDefault="0058179B" w:rsidP="0092403B">
      <w:pPr>
        <w:spacing w:after="0" w:line="240" w:lineRule="auto"/>
        <w:rPr>
          <w:rFonts w:ascii="Times New Roman" w:hAnsi="Times New Roman"/>
          <w:i/>
          <w:sz w:val="24"/>
          <w:szCs w:val="28"/>
        </w:rPr>
      </w:pPr>
      <w:r w:rsidRPr="00D929B9">
        <w:rPr>
          <w:rFonts w:ascii="Times New Roman" w:hAnsi="Times New Roman"/>
          <w:i/>
          <w:sz w:val="24"/>
          <w:szCs w:val="28"/>
        </w:rPr>
        <w:t xml:space="preserve">Gece kardeşimin ateşi çıkınca annem çok </w:t>
      </w:r>
      <w:r w:rsidRPr="00D929B9">
        <w:rPr>
          <w:rFonts w:ascii="Times New Roman" w:hAnsi="Times New Roman"/>
          <w:i/>
          <w:color w:val="00B0F0"/>
          <w:sz w:val="24"/>
          <w:szCs w:val="28"/>
        </w:rPr>
        <w:t>tasa</w:t>
      </w:r>
      <w:r w:rsidRPr="00D929B9">
        <w:rPr>
          <w:rFonts w:ascii="Times New Roman" w:hAnsi="Times New Roman"/>
          <w:i/>
          <w:sz w:val="24"/>
          <w:szCs w:val="28"/>
        </w:rPr>
        <w:t>landı.</w:t>
      </w:r>
    </w:p>
    <w:p w:rsidR="0058179B" w:rsidRPr="00D929B9" w:rsidRDefault="0058179B" w:rsidP="0092403B">
      <w:pPr>
        <w:spacing w:after="120" w:line="240" w:lineRule="auto"/>
        <w:rPr>
          <w:rFonts w:ascii="Times New Roman" w:hAnsi="Times New Roman"/>
          <w:b/>
          <w:i/>
          <w:sz w:val="24"/>
          <w:szCs w:val="28"/>
        </w:rPr>
      </w:pPr>
      <w:r>
        <w:rPr>
          <w:noProof/>
          <w:lang w:eastAsia="tr-TR"/>
        </w:rPr>
        <w:pict>
          <v:group id="_x0000_s1026" style="position:absolute;margin-left:265.3pt;margin-top:38.2pt;width:227.25pt;height:564.85pt;z-index:251655680" coordorigin="670,4385" coordsize="4545,11297">
            <v:group id="_x0000_s1027" style="position:absolute;left:691;top:4385;width:4524;height:5551" coordorigin="691,4385" coordsize="4524,5551">
              <v:group id="_x0000_s1028" style="position:absolute;left:738;top:4385;width:4477;height:1027" coordorigin="738,4385" coordsize="4477,1027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9" type="#_x0000_t13" style="position:absolute;left:738;top:4419;width:2185;height:944" o:regroupid="1">
                  <v:textbox>
                    <w:txbxContent>
                      <w:p w:rsidR="0058179B" w:rsidRPr="006151C1" w:rsidRDefault="0058179B" w:rsidP="00462B46">
                        <w:pPr>
                          <w:rPr>
                            <w:rFonts w:ascii="Times New Roman" w:hAnsi="Times New Roman"/>
                            <w:i/>
                            <w:sz w:val="2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sz w:val="28"/>
                          </w:rPr>
                          <w:t>toka</w:t>
                        </w:r>
                      </w:p>
                      <w:p w:rsidR="0058179B" w:rsidRPr="006151C1" w:rsidRDefault="0058179B">
                        <w:pPr>
                          <w:rPr>
                            <w:rFonts w:ascii="Times New Roman" w:hAnsi="Times New Roman"/>
                            <w:i/>
                            <w:sz w:val="28"/>
                          </w:rPr>
                        </w:pPr>
                      </w:p>
                    </w:txbxContent>
                  </v:textbox>
                </v:shape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_x0000_s1030" type="#_x0000_t66" style="position:absolute;left:3014;top:4385;width:2201;height:1027" o:regroupid="1"/>
              </v:group>
              <v:group id="_x0000_s1031" style="position:absolute;left:691;top:8909;width:4477;height:1027" coordorigin="738,4385" coordsize="4477,1027">
                <v:shape id="_x0000_s1032" type="#_x0000_t13" style="position:absolute;left:738;top:4419;width:2185;height:944">
                  <v:textbox style="mso-next-textbox:#_x0000_s1032">
                    <w:txbxContent>
                      <w:p w:rsidR="0058179B" w:rsidRPr="006151C1" w:rsidRDefault="0058179B" w:rsidP="00374DD2">
                        <w:pPr>
                          <w:rPr>
                            <w:rFonts w:ascii="Times New Roman" w:hAnsi="Times New Roman"/>
                            <w:i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sz w:val="28"/>
                            <w:szCs w:val="28"/>
                          </w:rPr>
                          <w:t>ağaç</w:t>
                        </w:r>
                      </w:p>
                      <w:p w:rsidR="0058179B" w:rsidRDefault="0058179B"/>
                    </w:txbxContent>
                  </v:textbox>
                </v:shape>
                <v:shape id="_x0000_s1033" type="#_x0000_t66" style="position:absolute;left:3014;top:4385;width:2201;height:1027"/>
              </v:group>
              <v:group id="_x0000_s1034" style="position:absolute;left:725;top:5518;width:4477;height:1027" coordorigin="738,4385" coordsize="4477,1027">
                <v:shape id="_x0000_s1035" type="#_x0000_t13" style="position:absolute;left:738;top:4419;width:2185;height:944">
                  <v:textbox>
                    <w:txbxContent>
                      <w:p w:rsidR="0058179B" w:rsidRPr="00462B46" w:rsidRDefault="0058179B" w:rsidP="00462B46">
                        <w:pPr>
                          <w:rPr>
                            <w:rFonts w:ascii="Times New Roman" w:hAnsi="Times New Roman"/>
                            <w:i/>
                            <w:sz w:val="28"/>
                          </w:rPr>
                        </w:pPr>
                        <w:r w:rsidRPr="00462B46">
                          <w:rPr>
                            <w:rFonts w:ascii="Times New Roman" w:hAnsi="Times New Roman"/>
                            <w:i/>
                            <w:sz w:val="28"/>
                          </w:rPr>
                          <w:t>fedakâr</w:t>
                        </w:r>
                      </w:p>
                    </w:txbxContent>
                  </v:textbox>
                </v:shape>
                <v:shape id="_x0000_s1036" type="#_x0000_t66" style="position:absolute;left:3014;top:4385;width:2201;height:1027"/>
              </v:group>
              <v:group id="_x0000_s1037" style="position:absolute;left:721;top:6600;width:4477;height:1027" coordorigin="738,4385" coordsize="4477,1027">
                <v:shape id="_x0000_s1038" type="#_x0000_t13" style="position:absolute;left:738;top:4419;width:2185;height:944">
                  <v:textbox>
                    <w:txbxContent>
                      <w:p w:rsidR="0058179B" w:rsidRPr="006151C1" w:rsidRDefault="0058179B" w:rsidP="00374DD2">
                        <w:pPr>
                          <w:rPr>
                            <w:rFonts w:ascii="Times New Roman" w:hAnsi="Times New Roman"/>
                            <w:i/>
                            <w:sz w:val="2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sz w:val="28"/>
                          </w:rPr>
                          <w:t>inci</w:t>
                        </w:r>
                      </w:p>
                    </w:txbxContent>
                  </v:textbox>
                </v:shape>
                <v:shape id="_x0000_s1039" type="#_x0000_t66" style="position:absolute;left:3014;top:4385;width:2201;height:1027"/>
              </v:group>
              <v:group id="_x0000_s1040" style="position:absolute;left:708;top:7763;width:4477;height:1027" coordorigin="738,4385" coordsize="4477,1027">
                <v:shape id="_x0000_s1041" type="#_x0000_t13" style="position:absolute;left:738;top:4419;width:2185;height:944">
                  <v:textbox style="mso-next-textbox:#_x0000_s1041">
                    <w:txbxContent>
                      <w:p w:rsidR="0058179B" w:rsidRPr="006151C1" w:rsidRDefault="0058179B" w:rsidP="002A6FDE">
                        <w:pPr>
                          <w:rPr>
                            <w:rFonts w:ascii="Times New Roman" w:hAnsi="Times New Roman"/>
                            <w:i/>
                            <w:sz w:val="2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sz w:val="28"/>
                          </w:rPr>
                          <w:t>meyve</w:t>
                        </w:r>
                      </w:p>
                      <w:p w:rsidR="0058179B" w:rsidRDefault="0058179B" w:rsidP="00374DD2"/>
                    </w:txbxContent>
                  </v:textbox>
                </v:shape>
                <v:shape id="_x0000_s1042" type="#_x0000_t66" style="position:absolute;left:3014;top:4385;width:2201;height:1027"/>
              </v:group>
            </v:group>
            <v:group id="_x0000_s1043" style="position:absolute;left:670;top:10131;width:4524;height:5551" coordorigin="691,4385" coordsize="4524,5551">
              <v:group id="_x0000_s1044" style="position:absolute;left:738;top:4385;width:4477;height:1027" coordorigin="738,4385" coordsize="4477,1027">
                <v:shape id="_x0000_s1045" type="#_x0000_t13" style="position:absolute;left:738;top:4419;width:2185;height:944">
                  <v:textbox>
                    <w:txbxContent>
                      <w:p w:rsidR="0058179B" w:rsidRPr="006151C1" w:rsidRDefault="0058179B" w:rsidP="00374DD2">
                        <w:pPr>
                          <w:rPr>
                            <w:rFonts w:ascii="Times New Roman" w:hAnsi="Times New Roman"/>
                            <w:i/>
                            <w:sz w:val="2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sz w:val="28"/>
                          </w:rPr>
                          <w:t>usul</w:t>
                        </w:r>
                      </w:p>
                    </w:txbxContent>
                  </v:textbox>
                </v:shape>
                <v:shape id="_x0000_s1046" type="#_x0000_t66" style="position:absolute;left:3014;top:4385;width:2201;height:1027"/>
              </v:group>
              <v:group id="_x0000_s1047" style="position:absolute;left:691;top:8909;width:4477;height:1027" coordorigin="738,4385" coordsize="4477,1027">
                <v:shape id="_x0000_s1048" type="#_x0000_t13" style="position:absolute;left:738;top:4419;width:2185;height:944">
                  <v:textbox style="mso-next-textbox:#_x0000_s1048">
                    <w:txbxContent>
                      <w:p w:rsidR="0058179B" w:rsidRPr="006151C1" w:rsidRDefault="0058179B" w:rsidP="00374DD2">
                        <w:pPr>
                          <w:rPr>
                            <w:rFonts w:ascii="Times New Roman" w:hAnsi="Times New Roman"/>
                            <w:i/>
                            <w:sz w:val="2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sz w:val="28"/>
                          </w:rPr>
                          <w:t>şirin</w:t>
                        </w:r>
                      </w:p>
                    </w:txbxContent>
                  </v:textbox>
                </v:shape>
                <v:shape id="_x0000_s1049" type="#_x0000_t66" style="position:absolute;left:3014;top:4385;width:2201;height:1027"/>
              </v:group>
              <v:group id="_x0000_s1050" style="position:absolute;left:725;top:5518;width:4477;height:1027" coordorigin="738,4385" coordsize="4477,1027">
                <v:shape id="_x0000_s1051" type="#_x0000_t13" style="position:absolute;left:738;top:4419;width:2185;height:944">
                  <v:textbox>
                    <w:txbxContent>
                      <w:p w:rsidR="0058179B" w:rsidRPr="006151C1" w:rsidRDefault="0058179B" w:rsidP="002A6FDE">
                        <w:pPr>
                          <w:rPr>
                            <w:rFonts w:ascii="Times New Roman" w:hAnsi="Times New Roman"/>
                            <w:i/>
                            <w:sz w:val="2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sz w:val="28"/>
                          </w:rPr>
                          <w:t>nergis</w:t>
                        </w:r>
                      </w:p>
                      <w:p w:rsidR="0058179B" w:rsidRDefault="0058179B" w:rsidP="00374DD2"/>
                    </w:txbxContent>
                  </v:textbox>
                </v:shape>
                <v:shape id="_x0000_s1052" type="#_x0000_t66" style="position:absolute;left:3014;top:4385;width:2201;height:1027"/>
              </v:group>
              <v:group id="_x0000_s1053" style="position:absolute;left:721;top:6600;width:4477;height:1027" coordorigin="738,4385" coordsize="4477,1027">
                <v:shape id="_x0000_s1054" type="#_x0000_t13" style="position:absolute;left:738;top:4419;width:2185;height:944">
                  <v:textbox>
                    <w:txbxContent>
                      <w:p w:rsidR="0058179B" w:rsidRPr="006151C1" w:rsidRDefault="0058179B" w:rsidP="00374DD2">
                        <w:pPr>
                          <w:rPr>
                            <w:rFonts w:ascii="Times New Roman" w:hAnsi="Times New Roman"/>
                            <w:i/>
                            <w:sz w:val="2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sz w:val="28"/>
                          </w:rPr>
                          <w:t>takunya</w:t>
                        </w:r>
                      </w:p>
                    </w:txbxContent>
                  </v:textbox>
                </v:shape>
                <v:shape id="_x0000_s1055" type="#_x0000_t66" style="position:absolute;left:3014;top:4385;width:2201;height:1027"/>
              </v:group>
              <v:group id="_x0000_s1056" style="position:absolute;left:708;top:7763;width:4477;height:1027" coordorigin="738,4385" coordsize="4477,1027">
                <v:shape id="_x0000_s1057" type="#_x0000_t13" style="position:absolute;left:738;top:4419;width:2185;height:944">
                  <v:textbox style="mso-next-textbox:#_x0000_s1057">
                    <w:txbxContent>
                      <w:p w:rsidR="0058179B" w:rsidRPr="006151C1" w:rsidRDefault="0058179B" w:rsidP="002A6FDE">
                        <w:pPr>
                          <w:rPr>
                            <w:rFonts w:ascii="Times New Roman" w:hAnsi="Times New Roman"/>
                            <w:i/>
                            <w:sz w:val="2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sz w:val="28"/>
                          </w:rPr>
                          <w:t>kızılcık</w:t>
                        </w:r>
                      </w:p>
                      <w:p w:rsidR="0058179B" w:rsidRDefault="0058179B" w:rsidP="00374DD2"/>
                    </w:txbxContent>
                  </v:textbox>
                </v:shape>
                <v:shape id="_x0000_s1058" type="#_x0000_t66" style="position:absolute;left:3014;top:4385;width:2201;height:1027"/>
              </v:group>
            </v:group>
          </v:group>
        </w:pict>
      </w:r>
      <w:r>
        <w:rPr>
          <w:noProof/>
          <w:lang w:eastAsia="tr-TR"/>
        </w:rPr>
        <w:pict>
          <v:group id="_x0000_s1059" style="position:absolute;margin-left:-2.7pt;margin-top:39.05pt;width:227.25pt;height:564.85pt;z-index:251656704" coordorigin="670,4385" coordsize="4545,11297">
            <v:group id="_x0000_s1060" style="position:absolute;left:691;top:4385;width:4524;height:5551" coordorigin="691,4385" coordsize="4524,5551">
              <v:group id="_x0000_s1061" style="position:absolute;left:738;top:4385;width:4477;height:1027" coordorigin="738,4385" coordsize="4477,1027">
                <v:shape id="_x0000_s1062" type="#_x0000_t13" style="position:absolute;left:738;top:4419;width:2185;height:944">
                  <v:textbox>
                    <w:txbxContent>
                      <w:p w:rsidR="0058179B" w:rsidRPr="006151C1" w:rsidRDefault="0058179B" w:rsidP="00374DD2">
                        <w:pPr>
                          <w:rPr>
                            <w:rFonts w:ascii="Times New Roman" w:hAnsi="Times New Roman"/>
                            <w:i/>
                            <w:sz w:val="2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sz w:val="28"/>
                          </w:rPr>
                          <w:t>yabancı</w:t>
                        </w:r>
                      </w:p>
                    </w:txbxContent>
                  </v:textbox>
                </v:shape>
                <v:shape id="_x0000_s1063" type="#_x0000_t66" style="position:absolute;left:3014;top:4385;width:2201;height:1027"/>
              </v:group>
              <v:group id="_x0000_s1064" style="position:absolute;left:691;top:8909;width:4477;height:1027" coordorigin="738,4385" coordsize="4477,1027">
                <v:shape id="_x0000_s1065" type="#_x0000_t13" style="position:absolute;left:738;top:4419;width:2185;height:944">
                  <v:textbox style="mso-next-textbox:#_x0000_s1065">
                    <w:txbxContent>
                      <w:p w:rsidR="0058179B" w:rsidRPr="006151C1" w:rsidRDefault="0058179B" w:rsidP="00374DD2">
                        <w:pPr>
                          <w:rPr>
                            <w:rFonts w:ascii="Times New Roman" w:hAnsi="Times New Roman"/>
                            <w:i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sz w:val="28"/>
                            <w:szCs w:val="28"/>
                          </w:rPr>
                          <w:t>anlamdaş</w:t>
                        </w:r>
                      </w:p>
                    </w:txbxContent>
                  </v:textbox>
                </v:shape>
                <v:shape id="_x0000_s1066" type="#_x0000_t66" style="position:absolute;left:3014;top:4385;width:2201;height:1027"/>
              </v:group>
              <v:group id="_x0000_s1067" style="position:absolute;left:725;top:5518;width:4477;height:1027" coordorigin="738,4385" coordsize="4477,1027">
                <v:shape id="_x0000_s1068" type="#_x0000_t13" style="position:absolute;left:738;top:4419;width:2185;height:944">
                  <v:textbox>
                    <w:txbxContent>
                      <w:p w:rsidR="0058179B" w:rsidRPr="006151C1" w:rsidRDefault="0058179B" w:rsidP="00374DD2">
                        <w:pPr>
                          <w:rPr>
                            <w:rFonts w:ascii="Times New Roman" w:hAnsi="Times New Roman"/>
                            <w:i/>
                            <w:sz w:val="2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sz w:val="28"/>
                          </w:rPr>
                          <w:t>ok</w:t>
                        </w:r>
                      </w:p>
                    </w:txbxContent>
                  </v:textbox>
                </v:shape>
                <v:shape id="_x0000_s1069" type="#_x0000_t66" style="position:absolute;left:3014;top:4385;width:2201;height:1027"/>
              </v:group>
              <v:group id="_x0000_s1070" style="position:absolute;left:721;top:6600;width:4477;height:1027" coordorigin="738,4385" coordsize="4477,1027">
                <v:shape id="_x0000_s1071" type="#_x0000_t13" style="position:absolute;left:738;top:4419;width:2185;height:944">
                  <v:textbox>
                    <w:txbxContent>
                      <w:p w:rsidR="0058179B" w:rsidRPr="006151C1" w:rsidRDefault="0058179B" w:rsidP="002A6FDE">
                        <w:pPr>
                          <w:rPr>
                            <w:rFonts w:ascii="Times New Roman" w:hAnsi="Times New Roman"/>
                            <w:i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sz w:val="28"/>
                            <w:szCs w:val="28"/>
                          </w:rPr>
                          <w:t>icat</w:t>
                        </w:r>
                      </w:p>
                    </w:txbxContent>
                  </v:textbox>
                </v:shape>
                <v:shape id="_x0000_s1072" type="#_x0000_t66" style="position:absolute;left:3014;top:4385;width:2201;height:1027"/>
              </v:group>
              <v:group id="_x0000_s1073" style="position:absolute;left:708;top:7763;width:4477;height:1027" coordorigin="738,4385" coordsize="4477,1027">
                <v:shape id="_x0000_s1074" type="#_x0000_t13" style="position:absolute;left:738;top:4419;width:2185;height:944">
                  <v:textbox style="mso-next-textbox:#_x0000_s1074">
                    <w:txbxContent>
                      <w:p w:rsidR="0058179B" w:rsidRPr="006151C1" w:rsidRDefault="0058179B" w:rsidP="00374DD2">
                        <w:pPr>
                          <w:rPr>
                            <w:rFonts w:ascii="Times New Roman" w:hAnsi="Times New Roman"/>
                            <w:i/>
                            <w:sz w:val="2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sz w:val="28"/>
                          </w:rPr>
                          <w:t>sabun</w:t>
                        </w:r>
                      </w:p>
                    </w:txbxContent>
                  </v:textbox>
                </v:shape>
                <v:shape id="_x0000_s1075" type="#_x0000_t66" style="position:absolute;left:3014;top:4385;width:2201;height:1027"/>
              </v:group>
            </v:group>
            <v:group id="_x0000_s1076" style="position:absolute;left:670;top:10131;width:4524;height:5551" coordorigin="691,4385" coordsize="4524,5551">
              <v:group id="_x0000_s1077" style="position:absolute;left:738;top:4385;width:4477;height:1027" coordorigin="738,4385" coordsize="4477,1027">
                <v:shape id="_x0000_s1078" type="#_x0000_t13" style="position:absolute;left:738;top:4419;width:2185;height:944">
                  <v:textbox>
                    <w:txbxContent>
                      <w:p w:rsidR="0058179B" w:rsidRPr="006151C1" w:rsidRDefault="0058179B" w:rsidP="000A0A8E">
                        <w:pPr>
                          <w:rPr>
                            <w:rFonts w:ascii="Times New Roman" w:hAnsi="Times New Roman"/>
                            <w:i/>
                            <w:sz w:val="2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sz w:val="28"/>
                          </w:rPr>
                          <w:t>çorba</w:t>
                        </w:r>
                      </w:p>
                      <w:p w:rsidR="0058179B" w:rsidRPr="002A6FDE" w:rsidRDefault="0058179B" w:rsidP="002A6FDE"/>
                    </w:txbxContent>
                  </v:textbox>
                </v:shape>
                <v:shape id="_x0000_s1079" type="#_x0000_t66" style="position:absolute;left:3014;top:4385;width:2201;height:1027"/>
              </v:group>
              <v:group id="_x0000_s1080" style="position:absolute;left:691;top:8909;width:4477;height:1027" coordorigin="738,4385" coordsize="4477,1027">
                <v:shape id="_x0000_s1081" type="#_x0000_t13" style="position:absolute;left:738;top:4419;width:2185;height:944">
                  <v:textbox style="mso-next-textbox:#_x0000_s1081">
                    <w:txbxContent>
                      <w:p w:rsidR="0058179B" w:rsidRPr="006151C1" w:rsidRDefault="0058179B" w:rsidP="00374DD2">
                        <w:pPr>
                          <w:rPr>
                            <w:rFonts w:ascii="Times New Roman" w:hAnsi="Times New Roman"/>
                            <w:i/>
                            <w:sz w:val="2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sz w:val="28"/>
                          </w:rPr>
                          <w:t>halı</w:t>
                        </w:r>
                      </w:p>
                    </w:txbxContent>
                  </v:textbox>
                </v:shape>
                <v:shape id="_x0000_s1082" type="#_x0000_t66" style="position:absolute;left:3014;top:4385;width:2201;height:1027"/>
              </v:group>
              <v:group id="_x0000_s1083" style="position:absolute;left:725;top:5518;width:4477;height:1027" coordorigin="738,4385" coordsize="4477,1027">
                <v:shape id="_x0000_s1084" type="#_x0000_t13" style="position:absolute;left:738;top:4419;width:2185;height:944">
                  <v:textbox>
                    <w:txbxContent>
                      <w:p w:rsidR="0058179B" w:rsidRPr="006151C1" w:rsidRDefault="0058179B" w:rsidP="00374DD2">
                        <w:pPr>
                          <w:rPr>
                            <w:rFonts w:ascii="Times New Roman" w:hAnsi="Times New Roman"/>
                            <w:i/>
                            <w:sz w:val="2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sz w:val="28"/>
                          </w:rPr>
                          <w:t>özgür</w:t>
                        </w:r>
                      </w:p>
                    </w:txbxContent>
                  </v:textbox>
                </v:shape>
                <v:shape id="_x0000_s1085" type="#_x0000_t66" style="position:absolute;left:3014;top:4385;width:2201;height:1027"/>
              </v:group>
              <v:group id="_x0000_s1086" style="position:absolute;left:721;top:6600;width:4477;height:1027" coordorigin="738,4385" coordsize="4477,1027">
                <v:shape id="_x0000_s1087" type="#_x0000_t13" style="position:absolute;left:738;top:4419;width:2185;height:944">
                  <v:textbox>
                    <w:txbxContent>
                      <w:p w:rsidR="0058179B" w:rsidRPr="006151C1" w:rsidRDefault="0058179B" w:rsidP="00374DD2">
                        <w:pPr>
                          <w:rPr>
                            <w:rFonts w:ascii="Times New Roman" w:hAnsi="Times New Roman"/>
                            <w:i/>
                            <w:sz w:val="2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sz w:val="28"/>
                          </w:rPr>
                          <w:t>çanta</w:t>
                        </w:r>
                      </w:p>
                    </w:txbxContent>
                  </v:textbox>
                </v:shape>
                <v:shape id="_x0000_s1088" type="#_x0000_t66" style="position:absolute;left:3014;top:4385;width:2201;height:1027"/>
              </v:group>
              <v:group id="_x0000_s1089" style="position:absolute;left:708;top:7763;width:4477;height:1027" coordorigin="738,4385" coordsize="4477,1027">
                <v:shape id="_x0000_s1090" type="#_x0000_t13" style="position:absolute;left:738;top:4419;width:2185;height:944">
                  <v:textbox style="mso-next-textbox:#_x0000_s1090">
                    <w:txbxContent>
                      <w:p w:rsidR="0058179B" w:rsidRPr="006151C1" w:rsidRDefault="0058179B" w:rsidP="002A6FDE">
                        <w:pPr>
                          <w:rPr>
                            <w:rFonts w:ascii="Times New Roman" w:hAnsi="Times New Roman"/>
                            <w:i/>
                            <w:sz w:val="28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sz w:val="28"/>
                          </w:rPr>
                          <w:t>ulaşmak</w:t>
                        </w:r>
                      </w:p>
                    </w:txbxContent>
                  </v:textbox>
                </v:shape>
                <v:shape id="_x0000_s1091" type="#_x0000_t66" style="position:absolute;left:3014;top:4385;width:2201;height:1027"/>
              </v:group>
            </v:group>
          </v:group>
        </w:pict>
      </w:r>
      <w:r w:rsidRPr="00D929B9">
        <w:rPr>
          <w:rFonts w:ascii="Times New Roman" w:hAnsi="Times New Roman"/>
          <w:b/>
          <w:i/>
          <w:color w:val="FF0000"/>
          <w:sz w:val="24"/>
          <w:szCs w:val="28"/>
        </w:rPr>
        <w:t>1.</w:t>
      </w:r>
      <w:r w:rsidRPr="00D929B9">
        <w:rPr>
          <w:rFonts w:ascii="Times New Roman" w:hAnsi="Times New Roman"/>
          <w:b/>
          <w:i/>
          <w:sz w:val="24"/>
          <w:szCs w:val="28"/>
        </w:rPr>
        <w:t xml:space="preserve"> </w:t>
      </w:r>
      <w:r w:rsidRPr="00D929B9">
        <w:rPr>
          <w:rFonts w:ascii="Times New Roman" w:hAnsi="Times New Roman"/>
          <w:i/>
          <w:sz w:val="24"/>
          <w:szCs w:val="28"/>
        </w:rPr>
        <w:t>Aşağıdaki sözcüklerin eş anlamlarını karşılarına yazınız. Eş anlamı olan kelimelerin olduğu şekli sarıya, eş anlamı olmayan şekli ise maviye boyayınız.</w:t>
      </w:r>
    </w:p>
    <w:p w:rsidR="0058179B" w:rsidRPr="0092403B" w:rsidRDefault="0058179B" w:rsidP="0092403B">
      <w:pPr>
        <w:spacing w:after="120" w:line="240" w:lineRule="auto"/>
        <w:rPr>
          <w:rFonts w:ascii="Comic Sans MS" w:hAnsi="Comic Sans MS"/>
          <w:b/>
          <w:sz w:val="24"/>
          <w:szCs w:val="28"/>
        </w:rPr>
      </w:pPr>
    </w:p>
    <w:p w:rsidR="0058179B" w:rsidRPr="0092403B" w:rsidRDefault="0058179B" w:rsidP="00BE76FC">
      <w:pPr>
        <w:tabs>
          <w:tab w:val="left" w:pos="5313"/>
        </w:tabs>
        <w:spacing w:after="120"/>
        <w:rPr>
          <w:rFonts w:ascii="Comic Sans MS" w:hAnsi="Comic Sans MS"/>
          <w:sz w:val="24"/>
          <w:szCs w:val="28"/>
        </w:rPr>
      </w:pPr>
    </w:p>
    <w:p w:rsidR="0058179B" w:rsidRPr="0092403B" w:rsidRDefault="0058179B" w:rsidP="00BE76FC">
      <w:pPr>
        <w:tabs>
          <w:tab w:val="left" w:pos="5313"/>
        </w:tabs>
        <w:spacing w:after="120"/>
        <w:rPr>
          <w:rFonts w:ascii="Comic Sans MS" w:hAnsi="Comic Sans MS"/>
          <w:sz w:val="24"/>
          <w:szCs w:val="28"/>
        </w:rPr>
      </w:pPr>
    </w:p>
    <w:p w:rsidR="0058179B" w:rsidRPr="0092403B" w:rsidRDefault="0058179B" w:rsidP="00BE76FC">
      <w:pPr>
        <w:tabs>
          <w:tab w:val="left" w:pos="5313"/>
        </w:tabs>
        <w:spacing w:after="120"/>
        <w:rPr>
          <w:rFonts w:ascii="Comic Sans MS" w:hAnsi="Comic Sans MS"/>
          <w:sz w:val="24"/>
          <w:szCs w:val="28"/>
        </w:rPr>
      </w:pPr>
    </w:p>
    <w:p w:rsidR="0058179B" w:rsidRPr="0092403B" w:rsidRDefault="0058179B" w:rsidP="00BE76FC">
      <w:pPr>
        <w:tabs>
          <w:tab w:val="left" w:pos="5313"/>
        </w:tabs>
        <w:spacing w:after="120"/>
        <w:rPr>
          <w:rFonts w:ascii="Comic Sans MS" w:hAnsi="Comic Sans MS"/>
          <w:sz w:val="24"/>
          <w:szCs w:val="28"/>
        </w:rPr>
      </w:pPr>
    </w:p>
    <w:p w:rsidR="0058179B" w:rsidRPr="0092403B" w:rsidRDefault="0058179B" w:rsidP="00BE76FC">
      <w:pPr>
        <w:tabs>
          <w:tab w:val="left" w:pos="5313"/>
        </w:tabs>
        <w:spacing w:after="120"/>
        <w:rPr>
          <w:rFonts w:ascii="Comic Sans MS" w:hAnsi="Comic Sans MS"/>
          <w:sz w:val="24"/>
          <w:szCs w:val="28"/>
        </w:rPr>
      </w:pPr>
    </w:p>
    <w:p w:rsidR="0058179B" w:rsidRPr="0092403B" w:rsidRDefault="0058179B" w:rsidP="00BE76FC">
      <w:pPr>
        <w:tabs>
          <w:tab w:val="left" w:pos="5313"/>
        </w:tabs>
        <w:spacing w:after="120"/>
        <w:rPr>
          <w:rFonts w:ascii="Comic Sans MS" w:hAnsi="Comic Sans MS"/>
          <w:sz w:val="24"/>
          <w:szCs w:val="28"/>
        </w:rPr>
      </w:pPr>
    </w:p>
    <w:p w:rsidR="0058179B" w:rsidRPr="0092403B" w:rsidRDefault="0058179B" w:rsidP="00BE76FC">
      <w:pPr>
        <w:tabs>
          <w:tab w:val="left" w:pos="5313"/>
        </w:tabs>
        <w:spacing w:after="120"/>
        <w:rPr>
          <w:rFonts w:ascii="Comic Sans MS" w:hAnsi="Comic Sans MS"/>
          <w:sz w:val="24"/>
          <w:szCs w:val="28"/>
        </w:rPr>
      </w:pPr>
    </w:p>
    <w:p w:rsidR="0058179B" w:rsidRPr="0092403B" w:rsidRDefault="0058179B" w:rsidP="00BE76FC">
      <w:pPr>
        <w:tabs>
          <w:tab w:val="left" w:pos="5313"/>
        </w:tabs>
        <w:spacing w:after="120"/>
        <w:rPr>
          <w:rFonts w:ascii="Comic Sans MS" w:hAnsi="Comic Sans MS"/>
          <w:sz w:val="24"/>
          <w:szCs w:val="28"/>
        </w:rPr>
      </w:pPr>
    </w:p>
    <w:p w:rsidR="0058179B" w:rsidRPr="0092403B" w:rsidRDefault="0058179B" w:rsidP="00BE76FC">
      <w:pPr>
        <w:tabs>
          <w:tab w:val="left" w:pos="5313"/>
        </w:tabs>
        <w:spacing w:after="120"/>
        <w:rPr>
          <w:rFonts w:ascii="Comic Sans MS" w:hAnsi="Comic Sans MS"/>
          <w:sz w:val="24"/>
          <w:szCs w:val="28"/>
        </w:rPr>
      </w:pPr>
    </w:p>
    <w:p w:rsidR="0058179B" w:rsidRPr="0092403B" w:rsidRDefault="0058179B" w:rsidP="00BE76FC">
      <w:pPr>
        <w:tabs>
          <w:tab w:val="left" w:pos="5313"/>
        </w:tabs>
        <w:spacing w:after="120"/>
        <w:rPr>
          <w:rFonts w:ascii="Comic Sans MS" w:hAnsi="Comic Sans MS"/>
          <w:sz w:val="24"/>
          <w:szCs w:val="28"/>
        </w:rPr>
      </w:pPr>
    </w:p>
    <w:p w:rsidR="0058179B" w:rsidRPr="0092403B" w:rsidRDefault="0058179B" w:rsidP="00BE76FC">
      <w:pPr>
        <w:tabs>
          <w:tab w:val="left" w:pos="5313"/>
        </w:tabs>
        <w:spacing w:after="120"/>
        <w:rPr>
          <w:rFonts w:ascii="Comic Sans MS" w:hAnsi="Comic Sans MS"/>
          <w:sz w:val="24"/>
          <w:szCs w:val="28"/>
        </w:rPr>
      </w:pPr>
    </w:p>
    <w:p w:rsidR="0058179B" w:rsidRPr="0092403B" w:rsidRDefault="0058179B" w:rsidP="00BE76FC">
      <w:pPr>
        <w:tabs>
          <w:tab w:val="left" w:pos="5313"/>
        </w:tabs>
        <w:spacing w:after="120"/>
        <w:rPr>
          <w:rFonts w:ascii="Comic Sans MS" w:hAnsi="Comic Sans MS"/>
          <w:sz w:val="24"/>
          <w:szCs w:val="28"/>
        </w:rPr>
      </w:pPr>
    </w:p>
    <w:p w:rsidR="0058179B" w:rsidRPr="0092403B" w:rsidRDefault="0058179B" w:rsidP="00BE76FC">
      <w:pPr>
        <w:tabs>
          <w:tab w:val="left" w:pos="5313"/>
        </w:tabs>
        <w:spacing w:after="120"/>
        <w:rPr>
          <w:rFonts w:ascii="Comic Sans MS" w:hAnsi="Comic Sans MS"/>
          <w:sz w:val="24"/>
          <w:szCs w:val="28"/>
        </w:rPr>
      </w:pPr>
    </w:p>
    <w:p w:rsidR="0058179B" w:rsidRPr="0092403B" w:rsidRDefault="0058179B" w:rsidP="00BE76FC">
      <w:pPr>
        <w:tabs>
          <w:tab w:val="left" w:pos="5313"/>
        </w:tabs>
        <w:spacing w:after="120"/>
        <w:rPr>
          <w:rFonts w:ascii="Comic Sans MS" w:hAnsi="Comic Sans MS"/>
          <w:sz w:val="24"/>
          <w:szCs w:val="28"/>
        </w:rPr>
      </w:pPr>
    </w:p>
    <w:p w:rsidR="0058179B" w:rsidRPr="0092403B" w:rsidRDefault="0058179B" w:rsidP="00BE76FC">
      <w:pPr>
        <w:tabs>
          <w:tab w:val="left" w:pos="5313"/>
        </w:tabs>
        <w:spacing w:after="120"/>
        <w:rPr>
          <w:rFonts w:ascii="Comic Sans MS" w:hAnsi="Comic Sans MS"/>
          <w:sz w:val="24"/>
          <w:szCs w:val="28"/>
        </w:rPr>
      </w:pPr>
    </w:p>
    <w:p w:rsidR="0058179B" w:rsidRPr="0092403B" w:rsidRDefault="0058179B" w:rsidP="00BE76FC">
      <w:pPr>
        <w:tabs>
          <w:tab w:val="left" w:pos="5313"/>
        </w:tabs>
        <w:spacing w:after="120"/>
        <w:rPr>
          <w:rFonts w:ascii="Comic Sans MS" w:hAnsi="Comic Sans MS"/>
          <w:sz w:val="24"/>
          <w:szCs w:val="28"/>
        </w:rPr>
      </w:pPr>
    </w:p>
    <w:p w:rsidR="0058179B" w:rsidRPr="0092403B" w:rsidRDefault="0058179B" w:rsidP="00BE76FC">
      <w:pPr>
        <w:tabs>
          <w:tab w:val="left" w:pos="5313"/>
        </w:tabs>
        <w:spacing w:after="120"/>
        <w:rPr>
          <w:rFonts w:ascii="Comic Sans MS" w:hAnsi="Comic Sans MS"/>
          <w:sz w:val="24"/>
          <w:szCs w:val="28"/>
        </w:rPr>
      </w:pPr>
    </w:p>
    <w:p w:rsidR="0058179B" w:rsidRPr="0092403B" w:rsidRDefault="0058179B" w:rsidP="00BE76FC">
      <w:pPr>
        <w:tabs>
          <w:tab w:val="left" w:pos="5313"/>
        </w:tabs>
        <w:spacing w:after="120"/>
        <w:rPr>
          <w:rFonts w:ascii="Comic Sans MS" w:hAnsi="Comic Sans MS"/>
          <w:sz w:val="24"/>
          <w:szCs w:val="28"/>
        </w:rPr>
      </w:pPr>
    </w:p>
    <w:p w:rsidR="0058179B" w:rsidRPr="0092403B" w:rsidRDefault="0058179B" w:rsidP="00BE76FC">
      <w:pPr>
        <w:tabs>
          <w:tab w:val="left" w:pos="5313"/>
        </w:tabs>
        <w:spacing w:after="120"/>
        <w:rPr>
          <w:rFonts w:ascii="Comic Sans MS" w:hAnsi="Comic Sans MS"/>
          <w:sz w:val="24"/>
          <w:szCs w:val="28"/>
        </w:rPr>
      </w:pPr>
    </w:p>
    <w:p w:rsidR="0058179B" w:rsidRPr="0092403B" w:rsidRDefault="0058179B" w:rsidP="00BE76FC">
      <w:pPr>
        <w:tabs>
          <w:tab w:val="left" w:pos="5313"/>
        </w:tabs>
        <w:spacing w:after="120"/>
        <w:rPr>
          <w:rFonts w:ascii="Comic Sans MS" w:hAnsi="Comic Sans MS"/>
          <w:sz w:val="24"/>
          <w:szCs w:val="28"/>
        </w:rPr>
      </w:pPr>
    </w:p>
    <w:p w:rsidR="0058179B" w:rsidRPr="0092403B" w:rsidRDefault="0058179B" w:rsidP="00BE76FC">
      <w:pPr>
        <w:tabs>
          <w:tab w:val="left" w:pos="5313"/>
        </w:tabs>
        <w:spacing w:after="120"/>
        <w:rPr>
          <w:rFonts w:ascii="Comic Sans MS" w:hAnsi="Comic Sans MS"/>
          <w:sz w:val="24"/>
          <w:szCs w:val="28"/>
        </w:rPr>
      </w:pPr>
    </w:p>
    <w:p w:rsidR="0058179B" w:rsidRPr="0092403B" w:rsidRDefault="0058179B" w:rsidP="00DE3BC6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58179B" w:rsidRDefault="0058179B" w:rsidP="00523579">
      <w:pPr>
        <w:rPr>
          <w:rFonts w:ascii="Times New Roman" w:hAnsi="Times New Roman"/>
          <w:b/>
          <w:i/>
          <w:color w:val="FF0000"/>
          <w:sz w:val="24"/>
        </w:rPr>
      </w:pPr>
    </w:p>
    <w:p w:rsidR="0058179B" w:rsidRPr="00523579" w:rsidRDefault="0058179B" w:rsidP="00523579">
      <w:pPr>
        <w:rPr>
          <w:rFonts w:ascii="Times New Roman" w:hAnsi="Times New Roman"/>
          <w:b/>
          <w:i/>
          <w:sz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92" type="#_x0000_t75" style="position:absolute;margin-left:234.95pt;margin-top:15.95pt;width:23.25pt;height:17.25pt;z-index:251658752;visibility:visible">
            <v:imagedata r:id="rId7" o:title=""/>
            <w10:wrap type="square"/>
          </v:shape>
        </w:pict>
      </w:r>
      <w:r w:rsidRPr="00523579">
        <w:rPr>
          <w:rFonts w:ascii="Times New Roman" w:hAnsi="Times New Roman"/>
          <w:b/>
          <w:i/>
          <w:color w:val="FF0000"/>
          <w:sz w:val="24"/>
        </w:rPr>
        <w:t>2-</w:t>
      </w:r>
      <w:r w:rsidRPr="00523579">
        <w:rPr>
          <w:rFonts w:ascii="Times New Roman" w:hAnsi="Times New Roman"/>
          <w:b/>
          <w:i/>
          <w:sz w:val="24"/>
        </w:rPr>
        <w:t xml:space="preserve"> </w:t>
      </w:r>
      <w:r w:rsidRPr="00523579">
        <w:rPr>
          <w:rFonts w:ascii="Times New Roman" w:hAnsi="Times New Roman"/>
          <w:i/>
          <w:sz w:val="24"/>
        </w:rPr>
        <w:t>Aşağıdaki cümlelerde renkli yazılı kelimelerin eş anlamlılarını kullanarak,</w:t>
      </w:r>
      <w:r>
        <w:rPr>
          <w:rFonts w:ascii="Times New Roman" w:hAnsi="Times New Roman"/>
          <w:i/>
          <w:sz w:val="24"/>
        </w:rPr>
        <w:t xml:space="preserve"> yeni </w:t>
      </w:r>
      <w:r w:rsidRPr="00523579">
        <w:rPr>
          <w:rFonts w:ascii="Times New Roman" w:hAnsi="Times New Roman"/>
          <w:i/>
          <w:sz w:val="24"/>
        </w:rPr>
        <w:t>cümle</w:t>
      </w:r>
      <w:r>
        <w:rPr>
          <w:rFonts w:ascii="Times New Roman" w:hAnsi="Times New Roman"/>
          <w:i/>
          <w:sz w:val="24"/>
        </w:rPr>
        <w:t>ler</w:t>
      </w:r>
      <w:r w:rsidRPr="00523579">
        <w:rPr>
          <w:rFonts w:ascii="Times New Roman" w:hAnsi="Times New Roman"/>
          <w:i/>
          <w:sz w:val="24"/>
        </w:rPr>
        <w:t xml:space="preserve"> oluşturup yazınız. Haydi, iyisiniz; birincisini ben yaptım.</w:t>
      </w:r>
      <w:r w:rsidRPr="00523579">
        <w:rPr>
          <w:rFonts w:ascii="Times New Roman" w:hAnsi="Times New Roman"/>
          <w:i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  <w:t xml:space="preserve"> </w:t>
      </w:r>
    </w:p>
    <w:p w:rsidR="0058179B" w:rsidRPr="00523579" w:rsidRDefault="0058179B" w:rsidP="00523579">
      <w:pPr>
        <w:rPr>
          <w:rFonts w:ascii="Times New Roman" w:hAnsi="Times New Roman"/>
          <w:i/>
          <w:sz w:val="24"/>
        </w:rPr>
      </w:pPr>
      <w:r w:rsidRPr="00523579">
        <w:rPr>
          <w:rFonts w:ascii="Times New Roman" w:hAnsi="Times New Roman"/>
          <w:b/>
          <w:i/>
          <w:sz w:val="24"/>
        </w:rPr>
        <w:t>a)</w:t>
      </w:r>
      <w:r w:rsidRPr="00523579">
        <w:rPr>
          <w:rFonts w:ascii="Times New Roman" w:hAnsi="Times New Roman"/>
          <w:i/>
          <w:sz w:val="24"/>
        </w:rPr>
        <w:t xml:space="preserve"> Türk Bayrağı, manevi </w:t>
      </w:r>
      <w:r w:rsidRPr="00523579">
        <w:rPr>
          <w:rFonts w:ascii="Times New Roman" w:hAnsi="Times New Roman"/>
          <w:i/>
          <w:color w:val="00B050"/>
          <w:sz w:val="24"/>
        </w:rPr>
        <w:t>değer</w:t>
      </w:r>
      <w:r w:rsidRPr="00523579">
        <w:rPr>
          <w:rFonts w:ascii="Times New Roman" w:hAnsi="Times New Roman"/>
          <w:i/>
          <w:sz w:val="24"/>
        </w:rPr>
        <w:t>lerimizdendir.   (</w:t>
      </w:r>
      <w:r>
        <w:rPr>
          <w:rFonts w:ascii="Times New Roman" w:hAnsi="Times New Roman"/>
          <w:i/>
          <w:sz w:val="24"/>
        </w:rPr>
        <w:t xml:space="preserve"> Gece-gündüz çalışıyorum, ama</w:t>
      </w:r>
      <w:r w:rsidRPr="00523579">
        <w:rPr>
          <w:rFonts w:ascii="Times New Roman" w:hAnsi="Times New Roman"/>
          <w:i/>
          <w:sz w:val="24"/>
        </w:rPr>
        <w:t xml:space="preserve"> </w:t>
      </w:r>
      <w:r w:rsidRPr="00523579">
        <w:rPr>
          <w:rFonts w:ascii="Times New Roman" w:hAnsi="Times New Roman"/>
          <w:i/>
          <w:color w:val="00B050"/>
          <w:sz w:val="24"/>
        </w:rPr>
        <w:t xml:space="preserve">kıymet </w:t>
      </w:r>
      <w:r w:rsidRPr="00523579">
        <w:rPr>
          <w:rFonts w:ascii="Times New Roman" w:hAnsi="Times New Roman"/>
          <w:i/>
          <w:sz w:val="24"/>
        </w:rPr>
        <w:t>bilen yok.)</w:t>
      </w:r>
    </w:p>
    <w:p w:rsidR="0058179B" w:rsidRPr="00523579" w:rsidRDefault="0058179B" w:rsidP="00523579">
      <w:pPr>
        <w:rPr>
          <w:rFonts w:ascii="Times New Roman" w:hAnsi="Times New Roman"/>
          <w:i/>
          <w:sz w:val="24"/>
        </w:rPr>
      </w:pPr>
      <w:r w:rsidRPr="00523579">
        <w:rPr>
          <w:rFonts w:ascii="Times New Roman" w:hAnsi="Times New Roman"/>
          <w:b/>
          <w:i/>
          <w:sz w:val="24"/>
        </w:rPr>
        <w:t>b)</w:t>
      </w:r>
      <w:r w:rsidRPr="00523579">
        <w:rPr>
          <w:rFonts w:ascii="Times New Roman" w:hAnsi="Times New Roman"/>
          <w:i/>
          <w:sz w:val="24"/>
        </w:rPr>
        <w:t xml:space="preserve"> Sorduğum soruya kimse </w:t>
      </w:r>
      <w:r w:rsidRPr="00523579">
        <w:rPr>
          <w:rFonts w:ascii="Times New Roman" w:hAnsi="Times New Roman"/>
          <w:i/>
          <w:color w:val="0070C0"/>
          <w:sz w:val="24"/>
        </w:rPr>
        <w:t>cevap</w:t>
      </w:r>
      <w:r w:rsidRPr="00523579">
        <w:rPr>
          <w:rFonts w:ascii="Times New Roman" w:hAnsi="Times New Roman"/>
          <w:i/>
          <w:sz w:val="24"/>
        </w:rPr>
        <w:t xml:space="preserve"> veremedi.    ( ………………………………………………………………………) </w:t>
      </w:r>
    </w:p>
    <w:p w:rsidR="0058179B" w:rsidRPr="00523579" w:rsidRDefault="0058179B" w:rsidP="00523579">
      <w:pPr>
        <w:rPr>
          <w:rFonts w:ascii="Times New Roman" w:hAnsi="Times New Roman"/>
          <w:i/>
          <w:sz w:val="24"/>
        </w:rPr>
      </w:pPr>
      <w:r w:rsidRPr="00523579">
        <w:rPr>
          <w:rFonts w:ascii="Times New Roman" w:hAnsi="Times New Roman"/>
          <w:b/>
          <w:i/>
          <w:sz w:val="24"/>
        </w:rPr>
        <w:t>c)</w:t>
      </w:r>
      <w:r w:rsidRPr="00523579">
        <w:rPr>
          <w:rFonts w:ascii="Times New Roman" w:hAnsi="Times New Roman"/>
          <w:i/>
          <w:sz w:val="24"/>
        </w:rPr>
        <w:t xml:space="preserve"> Çok çalışına, </w:t>
      </w:r>
      <w:r w:rsidRPr="00523579">
        <w:rPr>
          <w:rFonts w:ascii="Times New Roman" w:hAnsi="Times New Roman"/>
          <w:i/>
          <w:color w:val="E36C0A"/>
          <w:sz w:val="24"/>
        </w:rPr>
        <w:t>imkânsız</w:t>
      </w:r>
      <w:r w:rsidRPr="00523579">
        <w:rPr>
          <w:rFonts w:ascii="Times New Roman" w:hAnsi="Times New Roman"/>
          <w:i/>
          <w:sz w:val="24"/>
        </w:rPr>
        <w:t xml:space="preserve"> diye bir şey yoktur.  ( ………………………………………………………………………)</w:t>
      </w:r>
    </w:p>
    <w:p w:rsidR="0058179B" w:rsidRPr="00523579" w:rsidRDefault="0058179B" w:rsidP="00523579">
      <w:pPr>
        <w:rPr>
          <w:rFonts w:ascii="Times New Roman" w:hAnsi="Times New Roman"/>
          <w:i/>
          <w:sz w:val="24"/>
        </w:rPr>
      </w:pPr>
      <w:r w:rsidRPr="00523579">
        <w:rPr>
          <w:rFonts w:ascii="Times New Roman" w:hAnsi="Times New Roman"/>
          <w:b/>
          <w:i/>
          <w:sz w:val="24"/>
        </w:rPr>
        <w:t>d)</w:t>
      </w:r>
      <w:r w:rsidRPr="00523579">
        <w:rPr>
          <w:rFonts w:ascii="Times New Roman" w:hAnsi="Times New Roman"/>
          <w:i/>
          <w:sz w:val="24"/>
        </w:rPr>
        <w:t xml:space="preserve"> Öğretmenimiz, </w:t>
      </w:r>
      <w:r w:rsidRPr="00523579">
        <w:rPr>
          <w:rFonts w:ascii="Times New Roman" w:hAnsi="Times New Roman"/>
          <w:i/>
          <w:color w:val="C00000"/>
          <w:sz w:val="24"/>
        </w:rPr>
        <w:t>ivedi</w:t>
      </w:r>
      <w:r w:rsidRPr="00523579">
        <w:rPr>
          <w:rFonts w:ascii="Times New Roman" w:hAnsi="Times New Roman"/>
          <w:i/>
          <w:sz w:val="24"/>
        </w:rPr>
        <w:t xml:space="preserve"> olarak eve gitti.          ( ………………………………………………………………………)</w:t>
      </w:r>
    </w:p>
    <w:p w:rsidR="0058179B" w:rsidRPr="00523579" w:rsidRDefault="0058179B" w:rsidP="00523579">
      <w:pPr>
        <w:rPr>
          <w:rFonts w:ascii="Times New Roman" w:hAnsi="Times New Roman"/>
          <w:i/>
          <w:sz w:val="24"/>
        </w:rPr>
      </w:pPr>
      <w:r w:rsidRPr="00523579">
        <w:rPr>
          <w:rFonts w:ascii="Times New Roman" w:hAnsi="Times New Roman"/>
          <w:b/>
          <w:i/>
          <w:sz w:val="24"/>
        </w:rPr>
        <w:t>e)</w:t>
      </w:r>
      <w:r w:rsidRPr="00523579">
        <w:rPr>
          <w:rFonts w:ascii="Times New Roman" w:hAnsi="Times New Roman"/>
          <w:i/>
          <w:sz w:val="24"/>
        </w:rPr>
        <w:t xml:space="preserve"> Antakya, </w:t>
      </w:r>
      <w:r w:rsidRPr="00523579">
        <w:rPr>
          <w:rFonts w:ascii="Times New Roman" w:hAnsi="Times New Roman"/>
          <w:i/>
          <w:color w:val="31849B"/>
          <w:sz w:val="24"/>
        </w:rPr>
        <w:t>deprem</w:t>
      </w:r>
      <w:r w:rsidRPr="00523579">
        <w:rPr>
          <w:rFonts w:ascii="Times New Roman" w:hAnsi="Times New Roman"/>
          <w:i/>
          <w:sz w:val="24"/>
        </w:rPr>
        <w:t xml:space="preserve"> bölgesinde olan bir şehirdir. ( …………………………………………………………………)</w:t>
      </w:r>
    </w:p>
    <w:p w:rsidR="0058179B" w:rsidRPr="00523579" w:rsidRDefault="0058179B" w:rsidP="00523579">
      <w:pPr>
        <w:rPr>
          <w:rFonts w:ascii="Times New Roman" w:hAnsi="Times New Roman"/>
          <w:i/>
          <w:sz w:val="24"/>
        </w:rPr>
      </w:pPr>
      <w:r w:rsidRPr="00523579">
        <w:rPr>
          <w:rFonts w:ascii="Times New Roman" w:hAnsi="Times New Roman"/>
          <w:b/>
          <w:i/>
          <w:sz w:val="24"/>
        </w:rPr>
        <w:t>f)</w:t>
      </w:r>
      <w:r w:rsidRPr="00523579">
        <w:rPr>
          <w:rFonts w:ascii="Times New Roman" w:hAnsi="Times New Roman"/>
          <w:i/>
          <w:sz w:val="24"/>
        </w:rPr>
        <w:t xml:space="preserve"> </w:t>
      </w:r>
      <w:r w:rsidRPr="00523579">
        <w:rPr>
          <w:rFonts w:ascii="Times New Roman" w:hAnsi="Times New Roman"/>
          <w:i/>
          <w:color w:val="7030A0"/>
          <w:sz w:val="24"/>
        </w:rPr>
        <w:t>Sınav</w:t>
      </w:r>
      <w:r w:rsidRPr="00523579">
        <w:rPr>
          <w:rFonts w:ascii="Times New Roman" w:hAnsi="Times New Roman"/>
          <w:i/>
          <w:sz w:val="24"/>
        </w:rPr>
        <w:t xml:space="preserve"> tarihlerini e-okuldan öğrenebilirsiniz. ( ……………………………………………………………………)</w:t>
      </w:r>
    </w:p>
    <w:p w:rsidR="0058179B" w:rsidRPr="00523579" w:rsidRDefault="0058179B" w:rsidP="00523579">
      <w:pPr>
        <w:rPr>
          <w:rFonts w:ascii="Times New Roman" w:hAnsi="Times New Roman"/>
          <w:i/>
          <w:sz w:val="24"/>
        </w:rPr>
      </w:pPr>
      <w:r w:rsidRPr="00523579">
        <w:rPr>
          <w:rFonts w:ascii="Times New Roman" w:hAnsi="Times New Roman"/>
          <w:b/>
          <w:i/>
          <w:sz w:val="24"/>
        </w:rPr>
        <w:t>g)</w:t>
      </w:r>
      <w:r w:rsidRPr="00523579">
        <w:rPr>
          <w:rFonts w:ascii="Times New Roman" w:hAnsi="Times New Roman"/>
          <w:i/>
          <w:sz w:val="24"/>
        </w:rPr>
        <w:t xml:space="preserve"> Sude’nin ders çalışma </w:t>
      </w:r>
      <w:r w:rsidRPr="00523579">
        <w:rPr>
          <w:rFonts w:ascii="Times New Roman" w:hAnsi="Times New Roman"/>
          <w:i/>
          <w:color w:val="92D050"/>
          <w:sz w:val="24"/>
        </w:rPr>
        <w:t>yöntem</w:t>
      </w:r>
      <w:r w:rsidRPr="00523579">
        <w:rPr>
          <w:rFonts w:ascii="Times New Roman" w:hAnsi="Times New Roman"/>
          <w:i/>
          <w:sz w:val="24"/>
        </w:rPr>
        <w:t>i</w:t>
      </w:r>
      <w:r>
        <w:rPr>
          <w:rFonts w:ascii="Times New Roman" w:hAnsi="Times New Roman"/>
          <w:i/>
          <w:sz w:val="24"/>
        </w:rPr>
        <w:t xml:space="preserve">ni beğendim. </w:t>
      </w:r>
      <w:r w:rsidRPr="00523579">
        <w:rPr>
          <w:rFonts w:ascii="Times New Roman" w:hAnsi="Times New Roman"/>
          <w:i/>
          <w:sz w:val="24"/>
        </w:rPr>
        <w:t>( ……………………………………………………………………)</w:t>
      </w:r>
    </w:p>
    <w:p w:rsidR="0058179B" w:rsidRPr="00523579" w:rsidRDefault="0058179B" w:rsidP="00523579">
      <w:pPr>
        <w:rPr>
          <w:rFonts w:ascii="Times New Roman" w:hAnsi="Times New Roman"/>
          <w:i/>
          <w:sz w:val="24"/>
        </w:rPr>
      </w:pPr>
      <w:r w:rsidRPr="00523579">
        <w:rPr>
          <w:rFonts w:ascii="Times New Roman" w:hAnsi="Times New Roman"/>
          <w:b/>
          <w:i/>
          <w:sz w:val="24"/>
        </w:rPr>
        <w:t>h)</w:t>
      </w:r>
      <w:r w:rsidRPr="00523579">
        <w:rPr>
          <w:rFonts w:ascii="Times New Roman" w:hAnsi="Times New Roman"/>
          <w:i/>
          <w:sz w:val="24"/>
        </w:rPr>
        <w:t xml:space="preserve"> Asıl </w:t>
      </w:r>
      <w:r w:rsidRPr="00523579">
        <w:rPr>
          <w:rFonts w:ascii="Times New Roman" w:hAnsi="Times New Roman"/>
          <w:i/>
          <w:color w:val="FF0000"/>
          <w:sz w:val="24"/>
        </w:rPr>
        <w:t>mesele</w:t>
      </w:r>
      <w:r w:rsidRPr="00523579">
        <w:rPr>
          <w:rFonts w:ascii="Times New Roman" w:hAnsi="Times New Roman"/>
          <w:i/>
          <w:sz w:val="24"/>
        </w:rPr>
        <w:t>yi öğrenince rahatladım.             ( ……………………………………………………………………)</w:t>
      </w:r>
    </w:p>
    <w:p w:rsidR="0058179B" w:rsidRPr="00523579" w:rsidRDefault="0058179B" w:rsidP="00523579">
      <w:pPr>
        <w:rPr>
          <w:rFonts w:ascii="Times New Roman" w:hAnsi="Times New Roman"/>
          <w:i/>
          <w:sz w:val="24"/>
        </w:rPr>
      </w:pPr>
      <w:r w:rsidRPr="00523579">
        <w:rPr>
          <w:rFonts w:ascii="Times New Roman" w:hAnsi="Times New Roman"/>
          <w:b/>
          <w:i/>
          <w:sz w:val="24"/>
        </w:rPr>
        <w:t>ı)</w:t>
      </w:r>
      <w:r w:rsidRPr="00523579">
        <w:rPr>
          <w:rFonts w:ascii="Times New Roman" w:hAnsi="Times New Roman"/>
          <w:i/>
          <w:sz w:val="24"/>
        </w:rPr>
        <w:t xml:space="preserve"> Emniyet kemeri, yaşanacak </w:t>
      </w:r>
      <w:r w:rsidRPr="00523579">
        <w:rPr>
          <w:rFonts w:ascii="Times New Roman" w:hAnsi="Times New Roman"/>
          <w:i/>
          <w:color w:val="943634"/>
          <w:sz w:val="24"/>
        </w:rPr>
        <w:t>felaket</w:t>
      </w:r>
      <w:r w:rsidRPr="00523579">
        <w:rPr>
          <w:rFonts w:ascii="Times New Roman" w:hAnsi="Times New Roman"/>
          <w:i/>
          <w:sz w:val="24"/>
        </w:rPr>
        <w:t>leri önler.</w:t>
      </w:r>
      <w:r>
        <w:rPr>
          <w:rFonts w:ascii="Times New Roman" w:hAnsi="Times New Roman"/>
          <w:i/>
          <w:sz w:val="24"/>
        </w:rPr>
        <w:t xml:space="preserve"> </w:t>
      </w:r>
      <w:r w:rsidRPr="00523579">
        <w:rPr>
          <w:rFonts w:ascii="Times New Roman" w:hAnsi="Times New Roman"/>
          <w:i/>
          <w:sz w:val="24"/>
        </w:rPr>
        <w:t>( ……………………………………………………………………)</w:t>
      </w:r>
    </w:p>
    <w:p w:rsidR="0058179B" w:rsidRPr="00523579" w:rsidRDefault="0058179B" w:rsidP="00523579">
      <w:pPr>
        <w:rPr>
          <w:rFonts w:ascii="Times New Roman" w:hAnsi="Times New Roman"/>
          <w:i/>
          <w:sz w:val="24"/>
        </w:rPr>
      </w:pPr>
      <w:r w:rsidRPr="00523579">
        <w:rPr>
          <w:rFonts w:ascii="Times New Roman" w:hAnsi="Times New Roman"/>
          <w:b/>
          <w:i/>
          <w:sz w:val="24"/>
        </w:rPr>
        <w:t>i)</w:t>
      </w:r>
      <w:r w:rsidRPr="00523579">
        <w:rPr>
          <w:rFonts w:ascii="Times New Roman" w:hAnsi="Times New Roman"/>
          <w:i/>
          <w:sz w:val="24"/>
        </w:rPr>
        <w:t xml:space="preserve"> Mustafa Kemal’in </w:t>
      </w:r>
      <w:r w:rsidRPr="00523579">
        <w:rPr>
          <w:rFonts w:ascii="Times New Roman" w:hAnsi="Times New Roman"/>
          <w:i/>
          <w:color w:val="00B050"/>
          <w:sz w:val="24"/>
        </w:rPr>
        <w:t>hafıza</w:t>
      </w:r>
      <w:r w:rsidRPr="00523579">
        <w:rPr>
          <w:rFonts w:ascii="Times New Roman" w:hAnsi="Times New Roman"/>
          <w:i/>
          <w:sz w:val="24"/>
        </w:rPr>
        <w:t>sı çok güçlü.             ( ……………………………………………………………………)</w:t>
      </w:r>
    </w:p>
    <w:p w:rsidR="0058179B" w:rsidRPr="00523579" w:rsidRDefault="0058179B" w:rsidP="00523579">
      <w:pPr>
        <w:rPr>
          <w:rFonts w:ascii="Times New Roman" w:hAnsi="Times New Roman"/>
          <w:i/>
          <w:sz w:val="24"/>
        </w:rPr>
      </w:pPr>
      <w:r w:rsidRPr="00523579">
        <w:rPr>
          <w:rFonts w:ascii="Times New Roman" w:hAnsi="Times New Roman"/>
          <w:b/>
          <w:i/>
          <w:sz w:val="24"/>
        </w:rPr>
        <w:t>j)</w:t>
      </w:r>
      <w:r w:rsidRPr="00523579">
        <w:rPr>
          <w:rFonts w:ascii="Times New Roman" w:hAnsi="Times New Roman"/>
          <w:i/>
          <w:sz w:val="24"/>
        </w:rPr>
        <w:t xml:space="preserve"> Yazın kışa, kışın yaza </w:t>
      </w:r>
      <w:r w:rsidRPr="00523579">
        <w:rPr>
          <w:rFonts w:ascii="Times New Roman" w:hAnsi="Times New Roman"/>
          <w:i/>
          <w:color w:val="7030A0"/>
          <w:sz w:val="24"/>
        </w:rPr>
        <w:t>hasret</w:t>
      </w:r>
      <w:r w:rsidRPr="00523579">
        <w:rPr>
          <w:rFonts w:ascii="Times New Roman" w:hAnsi="Times New Roman"/>
          <w:i/>
          <w:sz w:val="24"/>
        </w:rPr>
        <w:t>lik duyuyorum.   ( ……………………………………………………………………)</w:t>
      </w:r>
    </w:p>
    <w:p w:rsidR="0058179B" w:rsidRPr="00523579" w:rsidRDefault="0058179B" w:rsidP="00523579">
      <w:pPr>
        <w:rPr>
          <w:rFonts w:ascii="Times New Roman" w:hAnsi="Times New Roman"/>
          <w:i/>
          <w:sz w:val="24"/>
        </w:rPr>
      </w:pPr>
      <w:r w:rsidRPr="00523579">
        <w:rPr>
          <w:rFonts w:ascii="Times New Roman" w:hAnsi="Times New Roman"/>
          <w:b/>
          <w:i/>
          <w:sz w:val="24"/>
        </w:rPr>
        <w:t>k)</w:t>
      </w:r>
      <w:r w:rsidRPr="00523579">
        <w:rPr>
          <w:rFonts w:ascii="Times New Roman" w:hAnsi="Times New Roman"/>
          <w:i/>
          <w:sz w:val="24"/>
        </w:rPr>
        <w:t xml:space="preserve"> Kendimizi karşımızdakine iyi </w:t>
      </w:r>
      <w:r w:rsidRPr="00523579">
        <w:rPr>
          <w:rFonts w:ascii="Times New Roman" w:hAnsi="Times New Roman"/>
          <w:i/>
          <w:color w:val="FF0000"/>
          <w:sz w:val="24"/>
        </w:rPr>
        <w:t xml:space="preserve">ifade </w:t>
      </w:r>
      <w:r w:rsidRPr="00523579">
        <w:rPr>
          <w:rFonts w:ascii="Times New Roman" w:hAnsi="Times New Roman"/>
          <w:i/>
          <w:sz w:val="24"/>
        </w:rPr>
        <w:t>etmeliyiz. ( ……………………………………………………………………)</w:t>
      </w:r>
    </w:p>
    <w:p w:rsidR="0058179B" w:rsidRPr="00523579" w:rsidRDefault="0058179B" w:rsidP="00523579">
      <w:pPr>
        <w:rPr>
          <w:rFonts w:ascii="Times New Roman" w:hAnsi="Times New Roman"/>
          <w:i/>
          <w:sz w:val="24"/>
        </w:rPr>
      </w:pPr>
      <w:r w:rsidRPr="00523579">
        <w:rPr>
          <w:rFonts w:ascii="Times New Roman" w:hAnsi="Times New Roman"/>
          <w:b/>
          <w:i/>
          <w:sz w:val="24"/>
        </w:rPr>
        <w:t>l)</w:t>
      </w:r>
      <w:r w:rsidRPr="00523579">
        <w:rPr>
          <w:rFonts w:ascii="Times New Roman" w:hAnsi="Times New Roman"/>
          <w:i/>
          <w:sz w:val="24"/>
        </w:rPr>
        <w:t xml:space="preserve"> Bana </w:t>
      </w:r>
      <w:r w:rsidRPr="00523579">
        <w:rPr>
          <w:rFonts w:ascii="Times New Roman" w:hAnsi="Times New Roman"/>
          <w:i/>
          <w:color w:val="E36C0A"/>
          <w:sz w:val="24"/>
        </w:rPr>
        <w:t xml:space="preserve">ilham </w:t>
      </w:r>
      <w:r w:rsidRPr="00523579">
        <w:rPr>
          <w:rFonts w:ascii="Times New Roman" w:hAnsi="Times New Roman"/>
          <w:i/>
          <w:sz w:val="24"/>
        </w:rPr>
        <w:t>geldiğinde, çok güzel şiir yazarım. ( …………………………………………………………………)</w:t>
      </w:r>
    </w:p>
    <w:p w:rsidR="0058179B" w:rsidRPr="00523579" w:rsidRDefault="0058179B" w:rsidP="00523579">
      <w:pPr>
        <w:rPr>
          <w:rFonts w:ascii="Times New Roman" w:hAnsi="Times New Roman"/>
          <w:i/>
          <w:sz w:val="24"/>
        </w:rPr>
      </w:pPr>
      <w:r w:rsidRPr="00523579">
        <w:rPr>
          <w:rFonts w:ascii="Times New Roman" w:hAnsi="Times New Roman"/>
          <w:b/>
          <w:i/>
          <w:sz w:val="24"/>
        </w:rPr>
        <w:t>m)</w:t>
      </w:r>
      <w:r w:rsidRPr="00523579">
        <w:rPr>
          <w:rFonts w:ascii="Times New Roman" w:hAnsi="Times New Roman"/>
          <w:i/>
          <w:sz w:val="24"/>
        </w:rPr>
        <w:t xml:space="preserve"> Maddi </w:t>
      </w:r>
      <w:r w:rsidRPr="00523579">
        <w:rPr>
          <w:rFonts w:ascii="Times New Roman" w:hAnsi="Times New Roman"/>
          <w:i/>
          <w:color w:val="0070C0"/>
          <w:sz w:val="24"/>
        </w:rPr>
        <w:t xml:space="preserve">imkânı </w:t>
      </w:r>
      <w:r w:rsidRPr="00523579">
        <w:rPr>
          <w:rFonts w:ascii="Times New Roman" w:hAnsi="Times New Roman"/>
          <w:i/>
          <w:sz w:val="24"/>
        </w:rPr>
        <w:t>olanlar okula bağışta bulunabilir.( ………………………………………………………………)</w:t>
      </w:r>
    </w:p>
    <w:p w:rsidR="0058179B" w:rsidRPr="00523579" w:rsidRDefault="0058179B" w:rsidP="00523579">
      <w:pPr>
        <w:rPr>
          <w:rFonts w:ascii="Times New Roman" w:hAnsi="Times New Roman"/>
          <w:i/>
          <w:sz w:val="24"/>
        </w:rPr>
      </w:pPr>
      <w:r w:rsidRPr="00523579">
        <w:rPr>
          <w:rFonts w:ascii="Times New Roman" w:hAnsi="Times New Roman"/>
          <w:b/>
          <w:i/>
          <w:sz w:val="24"/>
        </w:rPr>
        <w:t>n)</w:t>
      </w:r>
      <w:r w:rsidRPr="00523579">
        <w:rPr>
          <w:rFonts w:ascii="Times New Roman" w:hAnsi="Times New Roman"/>
          <w:i/>
          <w:sz w:val="24"/>
        </w:rPr>
        <w:t xml:space="preserve"> Bazı hastalıklar </w:t>
      </w:r>
      <w:r w:rsidRPr="00523579">
        <w:rPr>
          <w:rFonts w:ascii="Times New Roman" w:hAnsi="Times New Roman"/>
          <w:i/>
          <w:color w:val="943634"/>
          <w:sz w:val="24"/>
        </w:rPr>
        <w:t>irsi</w:t>
      </w:r>
      <w:r w:rsidRPr="00523579">
        <w:rPr>
          <w:rFonts w:ascii="Times New Roman" w:hAnsi="Times New Roman"/>
          <w:i/>
          <w:sz w:val="24"/>
        </w:rPr>
        <w:t>dir.                                ( ………………………………………………………………………)</w:t>
      </w:r>
    </w:p>
    <w:p w:rsidR="0058179B" w:rsidRPr="00523579" w:rsidRDefault="0058179B" w:rsidP="00523579">
      <w:pPr>
        <w:rPr>
          <w:rFonts w:ascii="Times New Roman" w:hAnsi="Times New Roman"/>
          <w:i/>
          <w:sz w:val="24"/>
        </w:rPr>
      </w:pPr>
      <w:r w:rsidRPr="00523579">
        <w:rPr>
          <w:rFonts w:ascii="Times New Roman" w:hAnsi="Times New Roman"/>
          <w:b/>
          <w:i/>
          <w:sz w:val="24"/>
        </w:rPr>
        <w:t>o)</w:t>
      </w:r>
      <w:r w:rsidRPr="00523579">
        <w:rPr>
          <w:rFonts w:ascii="Times New Roman" w:hAnsi="Times New Roman"/>
          <w:i/>
          <w:sz w:val="24"/>
        </w:rPr>
        <w:t xml:space="preserve"> Konuşma </w:t>
      </w:r>
      <w:r w:rsidRPr="00523579">
        <w:rPr>
          <w:rFonts w:ascii="Times New Roman" w:hAnsi="Times New Roman"/>
          <w:i/>
          <w:color w:val="00B050"/>
          <w:sz w:val="24"/>
        </w:rPr>
        <w:t>tarz</w:t>
      </w:r>
      <w:r w:rsidRPr="00523579">
        <w:rPr>
          <w:rFonts w:ascii="Times New Roman" w:hAnsi="Times New Roman"/>
          <w:i/>
          <w:sz w:val="24"/>
        </w:rPr>
        <w:t>ımıza çok dikkat etmeliyiz.     ( ………………………………………………………………………)</w:t>
      </w:r>
    </w:p>
    <w:p w:rsidR="0058179B" w:rsidRPr="00523579" w:rsidRDefault="0058179B" w:rsidP="00523579">
      <w:pPr>
        <w:rPr>
          <w:rFonts w:ascii="Times New Roman" w:hAnsi="Times New Roman"/>
          <w:i/>
          <w:sz w:val="24"/>
        </w:rPr>
      </w:pPr>
      <w:r w:rsidRPr="00523579">
        <w:rPr>
          <w:rFonts w:ascii="Times New Roman" w:hAnsi="Times New Roman"/>
          <w:b/>
          <w:i/>
          <w:sz w:val="24"/>
        </w:rPr>
        <w:t>ö)</w:t>
      </w:r>
      <w:r w:rsidRPr="00523579">
        <w:rPr>
          <w:rFonts w:ascii="Times New Roman" w:hAnsi="Times New Roman"/>
          <w:i/>
          <w:sz w:val="24"/>
        </w:rPr>
        <w:t xml:space="preserve"> </w:t>
      </w:r>
      <w:r w:rsidRPr="00523579">
        <w:rPr>
          <w:rFonts w:ascii="Times New Roman" w:hAnsi="Times New Roman"/>
          <w:i/>
          <w:color w:val="FF0000"/>
          <w:sz w:val="24"/>
        </w:rPr>
        <w:t>İstiklal</w:t>
      </w:r>
      <w:r w:rsidRPr="00523579">
        <w:rPr>
          <w:rFonts w:ascii="Times New Roman" w:hAnsi="Times New Roman"/>
          <w:i/>
          <w:sz w:val="24"/>
        </w:rPr>
        <w:t xml:space="preserve"> Savaşı</w:t>
      </w:r>
      <w:r>
        <w:rPr>
          <w:rFonts w:ascii="Times New Roman" w:hAnsi="Times New Roman"/>
          <w:i/>
          <w:sz w:val="24"/>
        </w:rPr>
        <w:t>,</w:t>
      </w:r>
      <w:r w:rsidRPr="00523579">
        <w:rPr>
          <w:rFonts w:ascii="Times New Roman" w:hAnsi="Times New Roman"/>
          <w:i/>
          <w:sz w:val="24"/>
        </w:rPr>
        <w:t xml:space="preserve"> bizim onurumuzdur.     </w:t>
      </w:r>
      <w:r>
        <w:rPr>
          <w:rFonts w:ascii="Times New Roman" w:hAnsi="Times New Roman"/>
          <w:i/>
          <w:sz w:val="24"/>
        </w:rPr>
        <w:t xml:space="preserve">  </w:t>
      </w:r>
      <w:r w:rsidRPr="00523579">
        <w:rPr>
          <w:rFonts w:ascii="Times New Roman" w:hAnsi="Times New Roman"/>
          <w:i/>
          <w:sz w:val="24"/>
        </w:rPr>
        <w:t xml:space="preserve">      ( ………………………………………………………………………)</w:t>
      </w:r>
    </w:p>
    <w:p w:rsidR="0058179B" w:rsidRPr="00523579" w:rsidRDefault="0058179B" w:rsidP="00523579">
      <w:pPr>
        <w:rPr>
          <w:rFonts w:ascii="Times New Roman" w:hAnsi="Times New Roman"/>
          <w:i/>
          <w:sz w:val="24"/>
        </w:rPr>
      </w:pPr>
      <w:r w:rsidRPr="00523579">
        <w:rPr>
          <w:rFonts w:ascii="Times New Roman" w:hAnsi="Times New Roman"/>
          <w:b/>
          <w:i/>
          <w:sz w:val="24"/>
        </w:rPr>
        <w:t>p)</w:t>
      </w:r>
      <w:r w:rsidRPr="00523579">
        <w:rPr>
          <w:rFonts w:ascii="Times New Roman" w:hAnsi="Times New Roman"/>
          <w:i/>
          <w:sz w:val="24"/>
        </w:rPr>
        <w:t xml:space="preserve"> Lütfen yazılarınıza </w:t>
      </w:r>
      <w:r w:rsidRPr="00523579">
        <w:rPr>
          <w:rFonts w:ascii="Times New Roman" w:hAnsi="Times New Roman"/>
          <w:i/>
          <w:color w:val="7030A0"/>
          <w:sz w:val="24"/>
        </w:rPr>
        <w:t>itina</w:t>
      </w:r>
      <w:r w:rsidRPr="00523579">
        <w:rPr>
          <w:rFonts w:ascii="Times New Roman" w:hAnsi="Times New Roman"/>
          <w:i/>
          <w:sz w:val="24"/>
        </w:rPr>
        <w:t xml:space="preserve"> gösteriniz.             ( ………………………………………………………………………)</w:t>
      </w:r>
    </w:p>
    <w:p w:rsidR="0058179B" w:rsidRPr="00523579" w:rsidRDefault="0058179B" w:rsidP="00523579">
      <w:pPr>
        <w:rPr>
          <w:rFonts w:ascii="Times New Roman" w:hAnsi="Times New Roman"/>
          <w:i/>
          <w:sz w:val="24"/>
        </w:rPr>
      </w:pPr>
      <w:r w:rsidRPr="00523579">
        <w:rPr>
          <w:rFonts w:ascii="Times New Roman" w:hAnsi="Times New Roman"/>
          <w:b/>
          <w:i/>
          <w:sz w:val="24"/>
        </w:rPr>
        <w:t xml:space="preserve">r) </w:t>
      </w:r>
      <w:r w:rsidRPr="00523579">
        <w:rPr>
          <w:rFonts w:ascii="Times New Roman" w:hAnsi="Times New Roman"/>
          <w:i/>
          <w:sz w:val="24"/>
        </w:rPr>
        <w:t xml:space="preserve">En çok </w:t>
      </w:r>
      <w:r w:rsidRPr="00523579">
        <w:rPr>
          <w:rFonts w:ascii="Times New Roman" w:hAnsi="Times New Roman"/>
          <w:i/>
          <w:color w:val="948A54"/>
          <w:sz w:val="24"/>
        </w:rPr>
        <w:t>komedi</w:t>
      </w:r>
      <w:r w:rsidRPr="00523579">
        <w:rPr>
          <w:rFonts w:ascii="Times New Roman" w:hAnsi="Times New Roman"/>
          <w:i/>
          <w:sz w:val="24"/>
        </w:rPr>
        <w:t xml:space="preserve"> filmlerini severim.                ( ………………………………………………………………………)</w:t>
      </w:r>
    </w:p>
    <w:p w:rsidR="0058179B" w:rsidRPr="00523579" w:rsidRDefault="0058179B" w:rsidP="00523579">
      <w:pPr>
        <w:rPr>
          <w:rFonts w:ascii="Times New Roman" w:hAnsi="Times New Roman"/>
          <w:i/>
          <w:sz w:val="24"/>
        </w:rPr>
      </w:pPr>
      <w:r w:rsidRPr="00523579">
        <w:rPr>
          <w:rFonts w:ascii="Times New Roman" w:hAnsi="Times New Roman"/>
          <w:b/>
          <w:i/>
          <w:sz w:val="24"/>
        </w:rPr>
        <w:t xml:space="preserve">s) </w:t>
      </w:r>
      <w:r w:rsidRPr="00523579">
        <w:rPr>
          <w:rFonts w:ascii="Times New Roman" w:hAnsi="Times New Roman"/>
          <w:i/>
          <w:sz w:val="24"/>
        </w:rPr>
        <w:t xml:space="preserve">Delikanlı insan, </w:t>
      </w:r>
      <w:r w:rsidRPr="00523579">
        <w:rPr>
          <w:rFonts w:ascii="Times New Roman" w:hAnsi="Times New Roman"/>
          <w:i/>
          <w:color w:val="00B050"/>
          <w:sz w:val="24"/>
        </w:rPr>
        <w:t>itibar</w:t>
      </w:r>
      <w:r w:rsidRPr="00523579">
        <w:rPr>
          <w:rFonts w:ascii="Times New Roman" w:hAnsi="Times New Roman"/>
          <w:i/>
          <w:sz w:val="24"/>
        </w:rPr>
        <w:t>ını asla yitirmez.        ( ……………………………………………………………………</w:t>
      </w:r>
      <w:r>
        <w:rPr>
          <w:rFonts w:ascii="Times New Roman" w:hAnsi="Times New Roman"/>
          <w:i/>
          <w:sz w:val="24"/>
        </w:rPr>
        <w:t>…</w:t>
      </w:r>
      <w:r w:rsidRPr="00523579">
        <w:rPr>
          <w:rFonts w:ascii="Times New Roman" w:hAnsi="Times New Roman"/>
          <w:i/>
          <w:sz w:val="24"/>
        </w:rPr>
        <w:t>)</w:t>
      </w:r>
    </w:p>
    <w:p w:rsidR="0058179B" w:rsidRPr="00523579" w:rsidRDefault="0058179B" w:rsidP="00523579">
      <w:pPr>
        <w:rPr>
          <w:rFonts w:ascii="Times New Roman" w:hAnsi="Times New Roman"/>
          <w:i/>
          <w:sz w:val="24"/>
        </w:rPr>
      </w:pPr>
      <w:r w:rsidRPr="00523579">
        <w:rPr>
          <w:rFonts w:ascii="Times New Roman" w:hAnsi="Times New Roman"/>
          <w:b/>
          <w:i/>
          <w:sz w:val="24"/>
        </w:rPr>
        <w:t xml:space="preserve">ş) </w:t>
      </w:r>
      <w:r w:rsidRPr="00523579">
        <w:rPr>
          <w:rFonts w:ascii="Times New Roman" w:hAnsi="Times New Roman"/>
          <w:i/>
          <w:sz w:val="24"/>
        </w:rPr>
        <w:t xml:space="preserve">Gereksiz </w:t>
      </w:r>
      <w:r w:rsidRPr="00523579">
        <w:rPr>
          <w:rFonts w:ascii="Times New Roman" w:hAnsi="Times New Roman"/>
          <w:i/>
          <w:color w:val="5F497A"/>
          <w:sz w:val="24"/>
        </w:rPr>
        <w:t>masraf</w:t>
      </w:r>
      <w:r w:rsidRPr="00523579">
        <w:rPr>
          <w:rFonts w:ascii="Times New Roman" w:hAnsi="Times New Roman"/>
          <w:i/>
          <w:sz w:val="24"/>
        </w:rPr>
        <w:t>lardan kaçınmalıyız.           ( ………………………………………………………………………)</w:t>
      </w:r>
    </w:p>
    <w:p w:rsidR="0058179B" w:rsidRPr="008506BC" w:rsidRDefault="0058179B" w:rsidP="00D929B9">
      <w:pPr>
        <w:ind w:left="-142" w:firstLine="142"/>
        <w:rPr>
          <w:rFonts w:ascii="Times New Roman" w:hAnsi="Times New Roman"/>
          <w:i/>
          <w:sz w:val="24"/>
        </w:rPr>
      </w:pPr>
      <w:r w:rsidRPr="00523579">
        <w:rPr>
          <w:rFonts w:ascii="Times New Roman" w:hAnsi="Times New Roman"/>
          <w:b/>
          <w:i/>
          <w:sz w:val="24"/>
        </w:rPr>
        <w:t>t)</w:t>
      </w:r>
      <w:r w:rsidRPr="00523579"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Türküleri</w:t>
      </w:r>
      <w:r w:rsidRPr="00523579">
        <w:rPr>
          <w:rFonts w:ascii="Times New Roman" w:hAnsi="Times New Roman"/>
          <w:i/>
          <w:sz w:val="24"/>
        </w:rPr>
        <w:t xml:space="preserve"> </w:t>
      </w:r>
      <w:r w:rsidRPr="00523579">
        <w:rPr>
          <w:rFonts w:ascii="Times New Roman" w:hAnsi="Times New Roman"/>
          <w:i/>
          <w:color w:val="E36C0A"/>
          <w:sz w:val="24"/>
        </w:rPr>
        <w:t>melodi</w:t>
      </w:r>
      <w:r w:rsidRPr="00523579">
        <w:rPr>
          <w:rFonts w:ascii="Times New Roman" w:hAnsi="Times New Roman"/>
          <w:i/>
          <w:sz w:val="24"/>
        </w:rPr>
        <w:t>lerine uygun söyleyelim.</w:t>
      </w:r>
      <w:r>
        <w:rPr>
          <w:rFonts w:ascii="Times New Roman" w:hAnsi="Times New Roman"/>
          <w:i/>
          <w:sz w:val="24"/>
        </w:rPr>
        <w:t xml:space="preserve">   </w:t>
      </w:r>
      <w:r w:rsidRPr="00523579">
        <w:rPr>
          <w:rFonts w:ascii="Times New Roman" w:hAnsi="Times New Roman"/>
          <w:i/>
          <w:sz w:val="24"/>
        </w:rPr>
        <w:t xml:space="preserve"> ( …………………………………………………………………</w:t>
      </w:r>
      <w:r>
        <w:rPr>
          <w:rFonts w:ascii="Times New Roman" w:hAnsi="Times New Roman"/>
          <w:i/>
          <w:sz w:val="24"/>
        </w:rPr>
        <w:t>……</w:t>
      </w:r>
      <w:r w:rsidRPr="00523579">
        <w:rPr>
          <w:rFonts w:ascii="Times New Roman" w:hAnsi="Times New Roman"/>
          <w:i/>
          <w:sz w:val="24"/>
        </w:rPr>
        <w:t>)</w:t>
      </w:r>
    </w:p>
    <w:p w:rsidR="0058179B" w:rsidRPr="00D929B9" w:rsidRDefault="0058179B" w:rsidP="008506BC">
      <w:pPr>
        <w:jc w:val="center"/>
        <w:rPr>
          <w:rFonts w:ascii="Times New Roman" w:hAnsi="Times New Roman"/>
          <w:b/>
          <w:i/>
        </w:rPr>
      </w:pPr>
      <w:r w:rsidRPr="00D929B9">
        <w:rPr>
          <w:rFonts w:ascii="Times New Roman" w:hAnsi="Times New Roman"/>
          <w:b/>
          <w:i/>
        </w:rPr>
        <w:t>Günün Fıkrası</w:t>
      </w:r>
    </w:p>
    <w:p w:rsidR="0058179B" w:rsidRPr="008506BC" w:rsidRDefault="0058179B" w:rsidP="008506BC">
      <w:pPr>
        <w:jc w:val="center"/>
        <w:rPr>
          <w:rFonts w:ascii="Times New Roman" w:hAnsi="Times New Roman"/>
          <w:i/>
        </w:rPr>
      </w:pPr>
      <w:r w:rsidRPr="008506BC">
        <w:rPr>
          <w:rFonts w:ascii="Times New Roman" w:hAnsi="Times New Roman"/>
          <w:i/>
        </w:rPr>
        <w:t>Temel'in Köpeği</w:t>
      </w:r>
    </w:p>
    <w:p w:rsidR="0058179B" w:rsidRDefault="0058179B" w:rsidP="008506BC">
      <w:pPr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</w:pPr>
      <w:r>
        <w:rPr>
          <w:noProof/>
          <w:lang w:eastAsia="tr-TR"/>
        </w:rPr>
        <w:pict>
          <v:shape id="_x0000_s1093" type="#_x0000_t75" style="position:absolute;margin-left:370.7pt;margin-top:43.75pt;width:22.5pt;height:15pt;z-index:251659776;visibility:visible">
            <v:imagedata r:id="rId8" o:title=""/>
            <w10:wrap type="square"/>
          </v:shape>
        </w:pict>
      </w:r>
      <w:r>
        <w:rPr>
          <w:noProof/>
          <w:lang w:eastAsia="tr-TR"/>
        </w:rPr>
        <w:pict>
          <v:shape id="Resim 1288" o:spid="_x0000_s1094" type="#_x0000_t75" alt="Temel fıkraları" style="position:absolute;margin-left:0;margin-top:0;width:51.75pt;height:66pt;z-index:251657728;visibility:visible;mso-wrap-distance-left:3.75pt;mso-wrap-distance-right:3.75pt;mso-position-horizontal:left;mso-position-vertical-relative:line" o:allowoverlap="f">
            <v:imagedata r:id="rId9" o:title=""/>
            <w10:wrap type="square"/>
          </v:shape>
        </w:pict>
      </w:r>
      <w:r w:rsidRPr="008506BC">
        <w:rPr>
          <w:rFonts w:ascii="Times New Roman" w:hAnsi="Times New Roman"/>
          <w:i/>
        </w:rPr>
        <w:t>Temel ve köpeği karabaş trene binerler. Aynı kompartımandaki birisi Temele: </w:t>
      </w:r>
      <w:r w:rsidRPr="008506BC">
        <w:rPr>
          <w:rFonts w:ascii="Times New Roman" w:hAnsi="Times New Roman"/>
          <w:i/>
        </w:rPr>
        <w:br/>
        <w:t>-Köpeğinize dikkat edin lütfen, şu anda koca bir pirenin vücudumda dolaştığını hissediyorum der. Temel gayet sakin:</w:t>
      </w:r>
      <w:r w:rsidRPr="008506BC">
        <w:rPr>
          <w:rFonts w:ascii="Times New Roman" w:hAnsi="Times New Roman"/>
          <w:i/>
        </w:rPr>
        <w:br/>
        <w:t>-Karabaş um, bu adama yaklaşma, piresu varmuş</w:t>
      </w:r>
      <w:r>
        <w:rPr>
          <w:rFonts w:ascii="Times New Roman" w:hAnsi="Times New Roman"/>
          <w:i/>
        </w:rPr>
        <w:t>;</w:t>
      </w:r>
      <w:r w:rsidRPr="008506BC">
        <w:rPr>
          <w:rFonts w:ascii="Times New Roman" w:hAnsi="Times New Roman"/>
          <w:i/>
        </w:rPr>
        <w:t xml:space="preserve"> sana ta geçebilir</w:t>
      </w:r>
      <w:r>
        <w:rPr>
          <w:rFonts w:ascii="Times New Roman" w:hAnsi="Times New Roman"/>
          <w:i/>
        </w:rPr>
        <w:t>.</w:t>
      </w:r>
      <w:r w:rsidRPr="00D929B9"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  <w:t xml:space="preserve"> </w:t>
      </w:r>
    </w:p>
    <w:p w:rsidR="0058179B" w:rsidRPr="00510A10" w:rsidRDefault="0058179B" w:rsidP="00510A10">
      <w:pPr>
        <w:rPr>
          <w:rFonts w:ascii="Times New Roman" w:hAnsi="Times New Roman"/>
          <w:sz w:val="2"/>
        </w:rPr>
      </w:pPr>
    </w:p>
    <w:p w:rsidR="0058179B" w:rsidRPr="006177D1" w:rsidRDefault="0058179B" w:rsidP="006177D1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6177D1">
        <w:rPr>
          <w:rFonts w:ascii="Times New Roman" w:hAnsi="Times New Roman"/>
          <w:b/>
          <w:i/>
          <w:sz w:val="24"/>
          <w:szCs w:val="24"/>
        </w:rPr>
        <w:t>İyi çalışmalar diliyorum. Atilla AZAK</w:t>
      </w:r>
    </w:p>
    <w:p w:rsidR="0058179B" w:rsidRPr="00510A10" w:rsidRDefault="0058179B" w:rsidP="00510A10">
      <w:pPr>
        <w:jc w:val="center"/>
        <w:rPr>
          <w:rFonts w:ascii="Times New Roman" w:hAnsi="Times New Roman"/>
          <w:sz w:val="2"/>
        </w:rPr>
      </w:pPr>
    </w:p>
    <w:sectPr w:rsidR="0058179B" w:rsidRPr="00510A10" w:rsidSect="00F252CA">
      <w:pgSz w:w="11906" w:h="16838"/>
      <w:pgMar w:top="851" w:right="567" w:bottom="567" w:left="851" w:header="709" w:footer="709" w:gutter="0"/>
      <w:pgBorders w:offsetFrom="page">
        <w:top w:val="basicWideMidline" w:sz="8" w:space="24" w:color="000000"/>
        <w:left w:val="basicWideMidline" w:sz="8" w:space="24" w:color="000000"/>
        <w:bottom w:val="basicWideMidline" w:sz="8" w:space="24" w:color="000000"/>
        <w:right w:val="basicWideMidline" w:sz="8" w:space="24" w:color="0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179B" w:rsidRDefault="0058179B" w:rsidP="00197F60">
      <w:pPr>
        <w:spacing w:after="0" w:line="240" w:lineRule="auto"/>
      </w:pPr>
      <w:r>
        <w:separator/>
      </w:r>
    </w:p>
  </w:endnote>
  <w:endnote w:type="continuationSeparator" w:id="0">
    <w:p w:rsidR="0058179B" w:rsidRDefault="0058179B" w:rsidP="00197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179B" w:rsidRDefault="0058179B" w:rsidP="00197F60">
      <w:pPr>
        <w:spacing w:after="0" w:line="240" w:lineRule="auto"/>
      </w:pPr>
      <w:r>
        <w:separator/>
      </w:r>
    </w:p>
  </w:footnote>
  <w:footnote w:type="continuationSeparator" w:id="0">
    <w:p w:rsidR="0058179B" w:rsidRDefault="0058179B" w:rsidP="00197F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43763"/>
    <w:multiLevelType w:val="hybridMultilevel"/>
    <w:tmpl w:val="FEB89E36"/>
    <w:lvl w:ilvl="0" w:tplc="0CAA100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37E22C3"/>
    <w:multiLevelType w:val="hybridMultilevel"/>
    <w:tmpl w:val="BE148D80"/>
    <w:lvl w:ilvl="0" w:tplc="C0423BD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CF96733"/>
    <w:multiLevelType w:val="hybridMultilevel"/>
    <w:tmpl w:val="31E6C392"/>
    <w:lvl w:ilvl="0" w:tplc="DDB2891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E6A22CD"/>
    <w:multiLevelType w:val="hybridMultilevel"/>
    <w:tmpl w:val="3A7ADC30"/>
    <w:lvl w:ilvl="0" w:tplc="A810172C">
      <w:start w:val="1"/>
      <w:numFmt w:val="decimal"/>
      <w:lvlText w:val="%1."/>
      <w:lvlJc w:val="left"/>
      <w:pPr>
        <w:ind w:left="720" w:hanging="360"/>
      </w:pPr>
      <w:rPr>
        <w:rFonts w:ascii="Cambria" w:hAnsi="Cambria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7B3"/>
    <w:rsid w:val="00004879"/>
    <w:rsid w:val="00005884"/>
    <w:rsid w:val="00006A19"/>
    <w:rsid w:val="0002197A"/>
    <w:rsid w:val="0002220A"/>
    <w:rsid w:val="00022465"/>
    <w:rsid w:val="000234EF"/>
    <w:rsid w:val="00025F8C"/>
    <w:rsid w:val="000262A1"/>
    <w:rsid w:val="000319F5"/>
    <w:rsid w:val="00033730"/>
    <w:rsid w:val="0003401E"/>
    <w:rsid w:val="00034D4D"/>
    <w:rsid w:val="00035DD4"/>
    <w:rsid w:val="00037B12"/>
    <w:rsid w:val="0005107C"/>
    <w:rsid w:val="00053403"/>
    <w:rsid w:val="00061F67"/>
    <w:rsid w:val="0006298B"/>
    <w:rsid w:val="00064C89"/>
    <w:rsid w:val="00070700"/>
    <w:rsid w:val="0007142F"/>
    <w:rsid w:val="0007212F"/>
    <w:rsid w:val="00073436"/>
    <w:rsid w:val="00074137"/>
    <w:rsid w:val="0008081A"/>
    <w:rsid w:val="00081E78"/>
    <w:rsid w:val="00082118"/>
    <w:rsid w:val="0008646C"/>
    <w:rsid w:val="00086F6A"/>
    <w:rsid w:val="00094B12"/>
    <w:rsid w:val="00095994"/>
    <w:rsid w:val="000A0A8E"/>
    <w:rsid w:val="000A1E5B"/>
    <w:rsid w:val="000A2F14"/>
    <w:rsid w:val="000A6904"/>
    <w:rsid w:val="000B0EB4"/>
    <w:rsid w:val="000B2D8A"/>
    <w:rsid w:val="000B7204"/>
    <w:rsid w:val="000C78DE"/>
    <w:rsid w:val="000C7C20"/>
    <w:rsid w:val="000D00E3"/>
    <w:rsid w:val="000D2640"/>
    <w:rsid w:val="000D282D"/>
    <w:rsid w:val="000D3E33"/>
    <w:rsid w:val="000D56FA"/>
    <w:rsid w:val="000D607E"/>
    <w:rsid w:val="000E46DA"/>
    <w:rsid w:val="000F1303"/>
    <w:rsid w:val="000F361B"/>
    <w:rsid w:val="000F3E18"/>
    <w:rsid w:val="000F6CD9"/>
    <w:rsid w:val="001027C2"/>
    <w:rsid w:val="00105280"/>
    <w:rsid w:val="001068B0"/>
    <w:rsid w:val="00111303"/>
    <w:rsid w:val="00112AF4"/>
    <w:rsid w:val="0011522A"/>
    <w:rsid w:val="00117492"/>
    <w:rsid w:val="0012113B"/>
    <w:rsid w:val="00121EF2"/>
    <w:rsid w:val="00122C87"/>
    <w:rsid w:val="00123C81"/>
    <w:rsid w:val="00125235"/>
    <w:rsid w:val="00126481"/>
    <w:rsid w:val="00132330"/>
    <w:rsid w:val="00134490"/>
    <w:rsid w:val="0013684F"/>
    <w:rsid w:val="001420B6"/>
    <w:rsid w:val="0014301D"/>
    <w:rsid w:val="00145A05"/>
    <w:rsid w:val="00151335"/>
    <w:rsid w:val="00151C26"/>
    <w:rsid w:val="001535C6"/>
    <w:rsid w:val="001537B3"/>
    <w:rsid w:val="001540DD"/>
    <w:rsid w:val="001550EE"/>
    <w:rsid w:val="0015755D"/>
    <w:rsid w:val="00164305"/>
    <w:rsid w:val="00167373"/>
    <w:rsid w:val="001762F1"/>
    <w:rsid w:val="001771B4"/>
    <w:rsid w:val="00184590"/>
    <w:rsid w:val="00187492"/>
    <w:rsid w:val="00187D89"/>
    <w:rsid w:val="001949A8"/>
    <w:rsid w:val="00197F60"/>
    <w:rsid w:val="001A002D"/>
    <w:rsid w:val="001B0478"/>
    <w:rsid w:val="001B116B"/>
    <w:rsid w:val="001C150D"/>
    <w:rsid w:val="001D01F7"/>
    <w:rsid w:val="001D2D63"/>
    <w:rsid w:val="001D3118"/>
    <w:rsid w:val="001D5161"/>
    <w:rsid w:val="001D7EE5"/>
    <w:rsid w:val="001E21A2"/>
    <w:rsid w:val="001E4698"/>
    <w:rsid w:val="001E7AD4"/>
    <w:rsid w:val="001F19BA"/>
    <w:rsid w:val="001F2FD5"/>
    <w:rsid w:val="001F635B"/>
    <w:rsid w:val="001F6C7D"/>
    <w:rsid w:val="002065B7"/>
    <w:rsid w:val="00206B0B"/>
    <w:rsid w:val="00207B6D"/>
    <w:rsid w:val="00210BBB"/>
    <w:rsid w:val="002141D2"/>
    <w:rsid w:val="0021608E"/>
    <w:rsid w:val="0021785F"/>
    <w:rsid w:val="0022182A"/>
    <w:rsid w:val="002229D2"/>
    <w:rsid w:val="002242A2"/>
    <w:rsid w:val="0022571C"/>
    <w:rsid w:val="00235467"/>
    <w:rsid w:val="00245472"/>
    <w:rsid w:val="00245546"/>
    <w:rsid w:val="00245B25"/>
    <w:rsid w:val="00246501"/>
    <w:rsid w:val="00254226"/>
    <w:rsid w:val="0025509A"/>
    <w:rsid w:val="00261371"/>
    <w:rsid w:val="00264426"/>
    <w:rsid w:val="002773ED"/>
    <w:rsid w:val="00284B94"/>
    <w:rsid w:val="00284ECD"/>
    <w:rsid w:val="00285109"/>
    <w:rsid w:val="00286007"/>
    <w:rsid w:val="0029036C"/>
    <w:rsid w:val="002947E8"/>
    <w:rsid w:val="0029549E"/>
    <w:rsid w:val="002A0033"/>
    <w:rsid w:val="002A4B55"/>
    <w:rsid w:val="002A5085"/>
    <w:rsid w:val="002A6ED5"/>
    <w:rsid w:val="002A6FDE"/>
    <w:rsid w:val="002A776A"/>
    <w:rsid w:val="002B0181"/>
    <w:rsid w:val="002B412D"/>
    <w:rsid w:val="002B625D"/>
    <w:rsid w:val="002B7812"/>
    <w:rsid w:val="002C0D02"/>
    <w:rsid w:val="002C69F9"/>
    <w:rsid w:val="002D051A"/>
    <w:rsid w:val="002D0F88"/>
    <w:rsid w:val="002D2546"/>
    <w:rsid w:val="002D4FDD"/>
    <w:rsid w:val="002D6EDF"/>
    <w:rsid w:val="002E0C50"/>
    <w:rsid w:val="002E0F0F"/>
    <w:rsid w:val="002E7A1F"/>
    <w:rsid w:val="002F0718"/>
    <w:rsid w:val="002F08A5"/>
    <w:rsid w:val="002F0D04"/>
    <w:rsid w:val="002F3CB2"/>
    <w:rsid w:val="002F3CE5"/>
    <w:rsid w:val="00300B07"/>
    <w:rsid w:val="003040C6"/>
    <w:rsid w:val="00306BEA"/>
    <w:rsid w:val="00310131"/>
    <w:rsid w:val="00312BBD"/>
    <w:rsid w:val="003134B5"/>
    <w:rsid w:val="00314C56"/>
    <w:rsid w:val="0031506B"/>
    <w:rsid w:val="00317F5E"/>
    <w:rsid w:val="00325135"/>
    <w:rsid w:val="003255DA"/>
    <w:rsid w:val="00331856"/>
    <w:rsid w:val="003362D6"/>
    <w:rsid w:val="003405B9"/>
    <w:rsid w:val="00341E98"/>
    <w:rsid w:val="00342E5D"/>
    <w:rsid w:val="00346579"/>
    <w:rsid w:val="00346ACE"/>
    <w:rsid w:val="00350BA4"/>
    <w:rsid w:val="00350EEB"/>
    <w:rsid w:val="003529D2"/>
    <w:rsid w:val="003577BC"/>
    <w:rsid w:val="00357927"/>
    <w:rsid w:val="00360850"/>
    <w:rsid w:val="00360A1C"/>
    <w:rsid w:val="00360E34"/>
    <w:rsid w:val="00363C56"/>
    <w:rsid w:val="0036451C"/>
    <w:rsid w:val="00366FFF"/>
    <w:rsid w:val="00373BBE"/>
    <w:rsid w:val="00374DD2"/>
    <w:rsid w:val="00377DC1"/>
    <w:rsid w:val="00383076"/>
    <w:rsid w:val="003911F8"/>
    <w:rsid w:val="00391852"/>
    <w:rsid w:val="00392E30"/>
    <w:rsid w:val="003B63B5"/>
    <w:rsid w:val="003C036E"/>
    <w:rsid w:val="003C3FAF"/>
    <w:rsid w:val="003D42F9"/>
    <w:rsid w:val="003E0A69"/>
    <w:rsid w:val="003E4F53"/>
    <w:rsid w:val="003E6820"/>
    <w:rsid w:val="003E7551"/>
    <w:rsid w:val="003E7D14"/>
    <w:rsid w:val="003F2C0F"/>
    <w:rsid w:val="003F4F48"/>
    <w:rsid w:val="003F5816"/>
    <w:rsid w:val="0040090E"/>
    <w:rsid w:val="004016DE"/>
    <w:rsid w:val="00402DBE"/>
    <w:rsid w:val="004107FC"/>
    <w:rsid w:val="00410F40"/>
    <w:rsid w:val="00411456"/>
    <w:rsid w:val="00412E56"/>
    <w:rsid w:val="004168BE"/>
    <w:rsid w:val="00423DAF"/>
    <w:rsid w:val="0042717A"/>
    <w:rsid w:val="00454ED4"/>
    <w:rsid w:val="00455CC4"/>
    <w:rsid w:val="004614F1"/>
    <w:rsid w:val="00462B46"/>
    <w:rsid w:val="00462CEB"/>
    <w:rsid w:val="00464549"/>
    <w:rsid w:val="00465600"/>
    <w:rsid w:val="004677EB"/>
    <w:rsid w:val="00471596"/>
    <w:rsid w:val="00473695"/>
    <w:rsid w:val="004767F8"/>
    <w:rsid w:val="00476FA6"/>
    <w:rsid w:val="00484B86"/>
    <w:rsid w:val="00487306"/>
    <w:rsid w:val="004931E4"/>
    <w:rsid w:val="00497C62"/>
    <w:rsid w:val="004A3346"/>
    <w:rsid w:val="004A5EFB"/>
    <w:rsid w:val="004B1CBC"/>
    <w:rsid w:val="004B34A1"/>
    <w:rsid w:val="004B4C7D"/>
    <w:rsid w:val="004B5079"/>
    <w:rsid w:val="004C0FF4"/>
    <w:rsid w:val="004C431C"/>
    <w:rsid w:val="004C4DBD"/>
    <w:rsid w:val="004D0CC8"/>
    <w:rsid w:val="004E0D38"/>
    <w:rsid w:val="004E17A6"/>
    <w:rsid w:val="004E19CB"/>
    <w:rsid w:val="004E2481"/>
    <w:rsid w:val="004E63CF"/>
    <w:rsid w:val="004F041A"/>
    <w:rsid w:val="004F26A7"/>
    <w:rsid w:val="004F6628"/>
    <w:rsid w:val="004F666D"/>
    <w:rsid w:val="005057F8"/>
    <w:rsid w:val="00506785"/>
    <w:rsid w:val="00510A10"/>
    <w:rsid w:val="005157E6"/>
    <w:rsid w:val="00521123"/>
    <w:rsid w:val="005217DB"/>
    <w:rsid w:val="00523579"/>
    <w:rsid w:val="0052562E"/>
    <w:rsid w:val="00527F47"/>
    <w:rsid w:val="00531361"/>
    <w:rsid w:val="00535B58"/>
    <w:rsid w:val="0053687C"/>
    <w:rsid w:val="005418DB"/>
    <w:rsid w:val="0054296B"/>
    <w:rsid w:val="005468B9"/>
    <w:rsid w:val="00547709"/>
    <w:rsid w:val="005512C5"/>
    <w:rsid w:val="00551EC3"/>
    <w:rsid w:val="00555B63"/>
    <w:rsid w:val="0055672C"/>
    <w:rsid w:val="00556C04"/>
    <w:rsid w:val="00570F04"/>
    <w:rsid w:val="00571E2A"/>
    <w:rsid w:val="005756F6"/>
    <w:rsid w:val="0058179B"/>
    <w:rsid w:val="00582978"/>
    <w:rsid w:val="00583C14"/>
    <w:rsid w:val="0058562A"/>
    <w:rsid w:val="00590DAC"/>
    <w:rsid w:val="005A0172"/>
    <w:rsid w:val="005A3FB8"/>
    <w:rsid w:val="005B21F8"/>
    <w:rsid w:val="005B7B47"/>
    <w:rsid w:val="005B7C4D"/>
    <w:rsid w:val="005C3822"/>
    <w:rsid w:val="005C7733"/>
    <w:rsid w:val="005E27F5"/>
    <w:rsid w:val="005F142B"/>
    <w:rsid w:val="005F2019"/>
    <w:rsid w:val="00600BBA"/>
    <w:rsid w:val="0060443F"/>
    <w:rsid w:val="0060717B"/>
    <w:rsid w:val="00607881"/>
    <w:rsid w:val="00612499"/>
    <w:rsid w:val="00612A2A"/>
    <w:rsid w:val="00614C21"/>
    <w:rsid w:val="006151C1"/>
    <w:rsid w:val="006177D1"/>
    <w:rsid w:val="00624263"/>
    <w:rsid w:val="00640293"/>
    <w:rsid w:val="0064390B"/>
    <w:rsid w:val="00645F7B"/>
    <w:rsid w:val="006644CD"/>
    <w:rsid w:val="00664CA2"/>
    <w:rsid w:val="00664CB6"/>
    <w:rsid w:val="0067053F"/>
    <w:rsid w:val="00676ED1"/>
    <w:rsid w:val="00685B03"/>
    <w:rsid w:val="00686D70"/>
    <w:rsid w:val="006872C4"/>
    <w:rsid w:val="00696FB2"/>
    <w:rsid w:val="006B1891"/>
    <w:rsid w:val="006B4244"/>
    <w:rsid w:val="006B483F"/>
    <w:rsid w:val="006B5747"/>
    <w:rsid w:val="006C0526"/>
    <w:rsid w:val="006C0CAF"/>
    <w:rsid w:val="006C7DF1"/>
    <w:rsid w:val="006D7249"/>
    <w:rsid w:val="006E29A6"/>
    <w:rsid w:val="006F269D"/>
    <w:rsid w:val="00702A3F"/>
    <w:rsid w:val="00704C36"/>
    <w:rsid w:val="00721DD8"/>
    <w:rsid w:val="00723E20"/>
    <w:rsid w:val="007265B0"/>
    <w:rsid w:val="007307DF"/>
    <w:rsid w:val="00734DCE"/>
    <w:rsid w:val="00735D7F"/>
    <w:rsid w:val="007405F5"/>
    <w:rsid w:val="00742EDB"/>
    <w:rsid w:val="007454EA"/>
    <w:rsid w:val="00751F10"/>
    <w:rsid w:val="00755115"/>
    <w:rsid w:val="00760DE4"/>
    <w:rsid w:val="00765FED"/>
    <w:rsid w:val="0076632C"/>
    <w:rsid w:val="00771DDC"/>
    <w:rsid w:val="00773212"/>
    <w:rsid w:val="00774996"/>
    <w:rsid w:val="007754EC"/>
    <w:rsid w:val="00775D65"/>
    <w:rsid w:val="007822C6"/>
    <w:rsid w:val="00784A0D"/>
    <w:rsid w:val="007862AC"/>
    <w:rsid w:val="007933E6"/>
    <w:rsid w:val="007A0127"/>
    <w:rsid w:val="007A0CC2"/>
    <w:rsid w:val="007A682C"/>
    <w:rsid w:val="007B330F"/>
    <w:rsid w:val="007B64A9"/>
    <w:rsid w:val="007C5E51"/>
    <w:rsid w:val="007C7F20"/>
    <w:rsid w:val="007D4116"/>
    <w:rsid w:val="007D6B73"/>
    <w:rsid w:val="007F0DC4"/>
    <w:rsid w:val="00802977"/>
    <w:rsid w:val="0080492C"/>
    <w:rsid w:val="008058E7"/>
    <w:rsid w:val="008117F1"/>
    <w:rsid w:val="00832F30"/>
    <w:rsid w:val="008409D1"/>
    <w:rsid w:val="0084771C"/>
    <w:rsid w:val="008506BC"/>
    <w:rsid w:val="00850985"/>
    <w:rsid w:val="00853CCD"/>
    <w:rsid w:val="00853F67"/>
    <w:rsid w:val="00856874"/>
    <w:rsid w:val="00873F24"/>
    <w:rsid w:val="00875A87"/>
    <w:rsid w:val="00877BCB"/>
    <w:rsid w:val="00890982"/>
    <w:rsid w:val="00894274"/>
    <w:rsid w:val="00894845"/>
    <w:rsid w:val="00896E09"/>
    <w:rsid w:val="008A11B2"/>
    <w:rsid w:val="008A4099"/>
    <w:rsid w:val="008A78D8"/>
    <w:rsid w:val="008B0380"/>
    <w:rsid w:val="008B0DB8"/>
    <w:rsid w:val="008B31CF"/>
    <w:rsid w:val="008B5CC9"/>
    <w:rsid w:val="008C22DD"/>
    <w:rsid w:val="008C7F18"/>
    <w:rsid w:val="008D3277"/>
    <w:rsid w:val="008D4AB6"/>
    <w:rsid w:val="008E00FE"/>
    <w:rsid w:val="008E09B5"/>
    <w:rsid w:val="008E0E28"/>
    <w:rsid w:val="008E1400"/>
    <w:rsid w:val="008E3DB9"/>
    <w:rsid w:val="008E4926"/>
    <w:rsid w:val="008E50B7"/>
    <w:rsid w:val="008E7F61"/>
    <w:rsid w:val="008E7FA5"/>
    <w:rsid w:val="008F1A55"/>
    <w:rsid w:val="008F3A5B"/>
    <w:rsid w:val="008F3ACB"/>
    <w:rsid w:val="008F645F"/>
    <w:rsid w:val="00900360"/>
    <w:rsid w:val="0090360C"/>
    <w:rsid w:val="00903667"/>
    <w:rsid w:val="00905DA6"/>
    <w:rsid w:val="00916604"/>
    <w:rsid w:val="00916CCA"/>
    <w:rsid w:val="0092403B"/>
    <w:rsid w:val="0092636C"/>
    <w:rsid w:val="0093383C"/>
    <w:rsid w:val="00935D4B"/>
    <w:rsid w:val="00940460"/>
    <w:rsid w:val="00944AC9"/>
    <w:rsid w:val="00945167"/>
    <w:rsid w:val="0094693E"/>
    <w:rsid w:val="00947BCC"/>
    <w:rsid w:val="00961F4A"/>
    <w:rsid w:val="00963499"/>
    <w:rsid w:val="00966E91"/>
    <w:rsid w:val="00971A56"/>
    <w:rsid w:val="0097600D"/>
    <w:rsid w:val="009800F5"/>
    <w:rsid w:val="00986123"/>
    <w:rsid w:val="00986AC0"/>
    <w:rsid w:val="00991409"/>
    <w:rsid w:val="009A0C67"/>
    <w:rsid w:val="009A5199"/>
    <w:rsid w:val="009A68F7"/>
    <w:rsid w:val="009A76AA"/>
    <w:rsid w:val="009B536A"/>
    <w:rsid w:val="009B6355"/>
    <w:rsid w:val="009B692B"/>
    <w:rsid w:val="009C0456"/>
    <w:rsid w:val="009C111D"/>
    <w:rsid w:val="009C2F81"/>
    <w:rsid w:val="009C4F92"/>
    <w:rsid w:val="009C5ACC"/>
    <w:rsid w:val="009C778A"/>
    <w:rsid w:val="009D5586"/>
    <w:rsid w:val="009E1A5D"/>
    <w:rsid w:val="009E5335"/>
    <w:rsid w:val="009F3D19"/>
    <w:rsid w:val="009F3E14"/>
    <w:rsid w:val="009F5C71"/>
    <w:rsid w:val="009F6D17"/>
    <w:rsid w:val="009F7028"/>
    <w:rsid w:val="00A02E2A"/>
    <w:rsid w:val="00A035EF"/>
    <w:rsid w:val="00A03CDE"/>
    <w:rsid w:val="00A06201"/>
    <w:rsid w:val="00A073D6"/>
    <w:rsid w:val="00A077C5"/>
    <w:rsid w:val="00A136AB"/>
    <w:rsid w:val="00A14FEA"/>
    <w:rsid w:val="00A177F2"/>
    <w:rsid w:val="00A22373"/>
    <w:rsid w:val="00A2304C"/>
    <w:rsid w:val="00A23948"/>
    <w:rsid w:val="00A274EF"/>
    <w:rsid w:val="00A33B2B"/>
    <w:rsid w:val="00A36A5F"/>
    <w:rsid w:val="00A370EF"/>
    <w:rsid w:val="00A37E71"/>
    <w:rsid w:val="00A412EC"/>
    <w:rsid w:val="00A41367"/>
    <w:rsid w:val="00A41855"/>
    <w:rsid w:val="00A428D6"/>
    <w:rsid w:val="00A4323A"/>
    <w:rsid w:val="00A63EE5"/>
    <w:rsid w:val="00A703C8"/>
    <w:rsid w:val="00A723AC"/>
    <w:rsid w:val="00A72B03"/>
    <w:rsid w:val="00A74C15"/>
    <w:rsid w:val="00A75DF6"/>
    <w:rsid w:val="00A843A4"/>
    <w:rsid w:val="00A846E1"/>
    <w:rsid w:val="00A9107A"/>
    <w:rsid w:val="00A91890"/>
    <w:rsid w:val="00A931FC"/>
    <w:rsid w:val="00A95361"/>
    <w:rsid w:val="00A96C4C"/>
    <w:rsid w:val="00A96E03"/>
    <w:rsid w:val="00AA5864"/>
    <w:rsid w:val="00AB34E5"/>
    <w:rsid w:val="00AC1C68"/>
    <w:rsid w:val="00AC2C11"/>
    <w:rsid w:val="00AC37C4"/>
    <w:rsid w:val="00AC79F1"/>
    <w:rsid w:val="00AD147D"/>
    <w:rsid w:val="00AE44C2"/>
    <w:rsid w:val="00AE4F56"/>
    <w:rsid w:val="00AF1F30"/>
    <w:rsid w:val="00AF3DC5"/>
    <w:rsid w:val="00B00D21"/>
    <w:rsid w:val="00B02113"/>
    <w:rsid w:val="00B03530"/>
    <w:rsid w:val="00B03F51"/>
    <w:rsid w:val="00B04F6D"/>
    <w:rsid w:val="00B056AE"/>
    <w:rsid w:val="00B063FC"/>
    <w:rsid w:val="00B06A2D"/>
    <w:rsid w:val="00B12C20"/>
    <w:rsid w:val="00B13360"/>
    <w:rsid w:val="00B1754C"/>
    <w:rsid w:val="00B21194"/>
    <w:rsid w:val="00B25D16"/>
    <w:rsid w:val="00B31225"/>
    <w:rsid w:val="00B3207E"/>
    <w:rsid w:val="00B32115"/>
    <w:rsid w:val="00B40C60"/>
    <w:rsid w:val="00B43159"/>
    <w:rsid w:val="00B553EE"/>
    <w:rsid w:val="00B55CAB"/>
    <w:rsid w:val="00B60E16"/>
    <w:rsid w:val="00B622FB"/>
    <w:rsid w:val="00B71AB6"/>
    <w:rsid w:val="00B770A8"/>
    <w:rsid w:val="00B80A45"/>
    <w:rsid w:val="00B83203"/>
    <w:rsid w:val="00B84AF5"/>
    <w:rsid w:val="00B858C1"/>
    <w:rsid w:val="00B86533"/>
    <w:rsid w:val="00B878D9"/>
    <w:rsid w:val="00B914D1"/>
    <w:rsid w:val="00BA0867"/>
    <w:rsid w:val="00BA10A3"/>
    <w:rsid w:val="00BA42D9"/>
    <w:rsid w:val="00BB2E66"/>
    <w:rsid w:val="00BB500D"/>
    <w:rsid w:val="00BC1719"/>
    <w:rsid w:val="00BC2E43"/>
    <w:rsid w:val="00BD2143"/>
    <w:rsid w:val="00BE3F7F"/>
    <w:rsid w:val="00BE76FC"/>
    <w:rsid w:val="00BF03EF"/>
    <w:rsid w:val="00BF326F"/>
    <w:rsid w:val="00C05003"/>
    <w:rsid w:val="00C06CB9"/>
    <w:rsid w:val="00C0747F"/>
    <w:rsid w:val="00C13583"/>
    <w:rsid w:val="00C146D9"/>
    <w:rsid w:val="00C16FEA"/>
    <w:rsid w:val="00C247AA"/>
    <w:rsid w:val="00C267A2"/>
    <w:rsid w:val="00C274FC"/>
    <w:rsid w:val="00C34950"/>
    <w:rsid w:val="00C45A7C"/>
    <w:rsid w:val="00C471A7"/>
    <w:rsid w:val="00C50BEB"/>
    <w:rsid w:val="00C60E04"/>
    <w:rsid w:val="00C618F1"/>
    <w:rsid w:val="00C73FC1"/>
    <w:rsid w:val="00C74F06"/>
    <w:rsid w:val="00C778B8"/>
    <w:rsid w:val="00C8198A"/>
    <w:rsid w:val="00C8313D"/>
    <w:rsid w:val="00C9345F"/>
    <w:rsid w:val="00C95AB4"/>
    <w:rsid w:val="00CA1172"/>
    <w:rsid w:val="00CA58FD"/>
    <w:rsid w:val="00CA61F6"/>
    <w:rsid w:val="00CB519E"/>
    <w:rsid w:val="00CC0177"/>
    <w:rsid w:val="00CC05CF"/>
    <w:rsid w:val="00CC099F"/>
    <w:rsid w:val="00CD2725"/>
    <w:rsid w:val="00CE4CE3"/>
    <w:rsid w:val="00CF6753"/>
    <w:rsid w:val="00D02D6D"/>
    <w:rsid w:val="00D03425"/>
    <w:rsid w:val="00D06ED8"/>
    <w:rsid w:val="00D07EC4"/>
    <w:rsid w:val="00D11CAC"/>
    <w:rsid w:val="00D150F0"/>
    <w:rsid w:val="00D218CA"/>
    <w:rsid w:val="00D26DBD"/>
    <w:rsid w:val="00D31623"/>
    <w:rsid w:val="00D3381B"/>
    <w:rsid w:val="00D366CE"/>
    <w:rsid w:val="00D42151"/>
    <w:rsid w:val="00D472F9"/>
    <w:rsid w:val="00D477BA"/>
    <w:rsid w:val="00D546A3"/>
    <w:rsid w:val="00D672C3"/>
    <w:rsid w:val="00D705D4"/>
    <w:rsid w:val="00D718FC"/>
    <w:rsid w:val="00D71A16"/>
    <w:rsid w:val="00D726FC"/>
    <w:rsid w:val="00D76AA8"/>
    <w:rsid w:val="00D845BC"/>
    <w:rsid w:val="00D86772"/>
    <w:rsid w:val="00D91620"/>
    <w:rsid w:val="00D929B9"/>
    <w:rsid w:val="00D92C59"/>
    <w:rsid w:val="00D95AD2"/>
    <w:rsid w:val="00D96955"/>
    <w:rsid w:val="00DA0287"/>
    <w:rsid w:val="00DA4256"/>
    <w:rsid w:val="00DB04F4"/>
    <w:rsid w:val="00DB4FD4"/>
    <w:rsid w:val="00DC1F58"/>
    <w:rsid w:val="00DC6933"/>
    <w:rsid w:val="00DC7286"/>
    <w:rsid w:val="00DC76D8"/>
    <w:rsid w:val="00DD1AF0"/>
    <w:rsid w:val="00DD1FAE"/>
    <w:rsid w:val="00DD6B8C"/>
    <w:rsid w:val="00DD7279"/>
    <w:rsid w:val="00DD7FA5"/>
    <w:rsid w:val="00DE0002"/>
    <w:rsid w:val="00DE0F45"/>
    <w:rsid w:val="00DE1727"/>
    <w:rsid w:val="00DE3BC6"/>
    <w:rsid w:val="00DE7312"/>
    <w:rsid w:val="00DF308F"/>
    <w:rsid w:val="00DF4D20"/>
    <w:rsid w:val="00E04C2D"/>
    <w:rsid w:val="00E05D5F"/>
    <w:rsid w:val="00E107DD"/>
    <w:rsid w:val="00E11DC7"/>
    <w:rsid w:val="00E13776"/>
    <w:rsid w:val="00E17EAC"/>
    <w:rsid w:val="00E21B47"/>
    <w:rsid w:val="00E26F70"/>
    <w:rsid w:val="00E27FAD"/>
    <w:rsid w:val="00E30966"/>
    <w:rsid w:val="00E30F0C"/>
    <w:rsid w:val="00E31D4E"/>
    <w:rsid w:val="00E31DE4"/>
    <w:rsid w:val="00E33575"/>
    <w:rsid w:val="00E3633F"/>
    <w:rsid w:val="00E37E63"/>
    <w:rsid w:val="00E430EF"/>
    <w:rsid w:val="00E453F0"/>
    <w:rsid w:val="00E543A8"/>
    <w:rsid w:val="00E56102"/>
    <w:rsid w:val="00E576CB"/>
    <w:rsid w:val="00E60725"/>
    <w:rsid w:val="00E62A50"/>
    <w:rsid w:val="00E63469"/>
    <w:rsid w:val="00E6517E"/>
    <w:rsid w:val="00E6577A"/>
    <w:rsid w:val="00E6740E"/>
    <w:rsid w:val="00E72715"/>
    <w:rsid w:val="00E731C9"/>
    <w:rsid w:val="00E745BD"/>
    <w:rsid w:val="00E830A4"/>
    <w:rsid w:val="00E83AFB"/>
    <w:rsid w:val="00E90008"/>
    <w:rsid w:val="00E92508"/>
    <w:rsid w:val="00E92588"/>
    <w:rsid w:val="00E93F50"/>
    <w:rsid w:val="00E95605"/>
    <w:rsid w:val="00E96CA6"/>
    <w:rsid w:val="00E979D6"/>
    <w:rsid w:val="00EA0960"/>
    <w:rsid w:val="00EA5EC5"/>
    <w:rsid w:val="00EB0284"/>
    <w:rsid w:val="00EB495A"/>
    <w:rsid w:val="00EB71DF"/>
    <w:rsid w:val="00EC23F8"/>
    <w:rsid w:val="00EE7D7E"/>
    <w:rsid w:val="00EF0291"/>
    <w:rsid w:val="00EF4412"/>
    <w:rsid w:val="00F0025C"/>
    <w:rsid w:val="00F0133F"/>
    <w:rsid w:val="00F016D8"/>
    <w:rsid w:val="00F024FD"/>
    <w:rsid w:val="00F06C3E"/>
    <w:rsid w:val="00F119AD"/>
    <w:rsid w:val="00F15210"/>
    <w:rsid w:val="00F17E67"/>
    <w:rsid w:val="00F22343"/>
    <w:rsid w:val="00F22DA8"/>
    <w:rsid w:val="00F23054"/>
    <w:rsid w:val="00F252CA"/>
    <w:rsid w:val="00F2671E"/>
    <w:rsid w:val="00F3427B"/>
    <w:rsid w:val="00F3438D"/>
    <w:rsid w:val="00F35E6B"/>
    <w:rsid w:val="00F4155A"/>
    <w:rsid w:val="00F426A4"/>
    <w:rsid w:val="00F4605F"/>
    <w:rsid w:val="00F47C76"/>
    <w:rsid w:val="00F50563"/>
    <w:rsid w:val="00F51E2F"/>
    <w:rsid w:val="00F5313B"/>
    <w:rsid w:val="00F5484F"/>
    <w:rsid w:val="00F54F8A"/>
    <w:rsid w:val="00F551B3"/>
    <w:rsid w:val="00F56F6D"/>
    <w:rsid w:val="00F61A53"/>
    <w:rsid w:val="00F644BF"/>
    <w:rsid w:val="00F672D2"/>
    <w:rsid w:val="00F67F05"/>
    <w:rsid w:val="00F739A0"/>
    <w:rsid w:val="00F77004"/>
    <w:rsid w:val="00F90B75"/>
    <w:rsid w:val="00FA1414"/>
    <w:rsid w:val="00FB4424"/>
    <w:rsid w:val="00FC32CD"/>
    <w:rsid w:val="00FC5505"/>
    <w:rsid w:val="00FD23C1"/>
    <w:rsid w:val="00FD2E0C"/>
    <w:rsid w:val="00FD3612"/>
    <w:rsid w:val="00FD64E2"/>
    <w:rsid w:val="00FD7904"/>
    <w:rsid w:val="00FE57B3"/>
    <w:rsid w:val="00FE5E83"/>
    <w:rsid w:val="00FE6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D4E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2357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23579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3579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23579"/>
    <w:rPr>
      <w:rFonts w:ascii="Cambria" w:hAnsi="Cambria" w:cs="Times New Roman"/>
      <w:b/>
      <w:bCs/>
      <w:color w:val="4F81BD"/>
      <w:sz w:val="26"/>
      <w:szCs w:val="26"/>
      <w:lang w:eastAsia="en-US"/>
    </w:rPr>
  </w:style>
  <w:style w:type="table" w:styleId="TableGrid">
    <w:name w:val="Table Grid"/>
    <w:basedOn w:val="TableNormal"/>
    <w:uiPriority w:val="99"/>
    <w:rsid w:val="001537B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197F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7F60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97F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97F6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B21F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21F8"/>
    <w:rPr>
      <w:rFonts w:ascii="Tahoma" w:hAnsi="Tahoma"/>
      <w:sz w:val="16"/>
      <w:lang w:eastAsia="en-US"/>
    </w:rPr>
  </w:style>
  <w:style w:type="paragraph" w:customStyle="1" w:styleId="Default">
    <w:name w:val="Default"/>
    <w:uiPriority w:val="99"/>
    <w:rsid w:val="00896E09"/>
    <w:pPr>
      <w:autoSpaceDE w:val="0"/>
      <w:autoSpaceDN w:val="0"/>
      <w:adjustRightInd w:val="0"/>
    </w:pPr>
    <w:rPr>
      <w:rFonts w:ascii="Kayra" w:eastAsia="Times New Roman" w:hAnsi="Kayra" w:cs="Kayra"/>
      <w:color w:val="000000"/>
      <w:sz w:val="24"/>
      <w:szCs w:val="24"/>
    </w:rPr>
  </w:style>
  <w:style w:type="paragraph" w:styleId="NoSpacing">
    <w:name w:val="No Spacing"/>
    <w:uiPriority w:val="99"/>
    <w:qFormat/>
    <w:rsid w:val="00523579"/>
    <w:rPr>
      <w:lang w:eastAsia="en-US"/>
    </w:rPr>
  </w:style>
  <w:style w:type="character" w:customStyle="1" w:styleId="apple-converted-space">
    <w:name w:val="apple-converted-space"/>
    <w:basedOn w:val="DefaultParagraphFont"/>
    <w:uiPriority w:val="99"/>
    <w:rsid w:val="008506B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868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68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187</TotalTime>
  <Pages>2</Pages>
  <Words>422</Words>
  <Characters>2409</Characters>
  <Application>Microsoft Office Outlook</Application>
  <DocSecurity>0</DocSecurity>
  <Lines>0</Lines>
  <Paragraphs>0</Paragraphs>
  <ScaleCrop>false</ScaleCrop>
  <Manager>www.leventyagmuroglu.com;</Manager>
  <Company>www.leventyagmuroglu.com;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Eş Anlamlı Kelimeler</dc:title>
  <dc:subject/>
  <dc:creator>Atilla</dc:creator>
  <cp:keywords/>
  <dc:description/>
  <cp:lastModifiedBy>BİRSEN</cp:lastModifiedBy>
  <cp:revision>16</cp:revision>
  <cp:lastPrinted>2013-10-02T16:39:00Z</cp:lastPrinted>
  <dcterms:created xsi:type="dcterms:W3CDTF">2013-10-02T15:20:00Z</dcterms:created>
  <dcterms:modified xsi:type="dcterms:W3CDTF">2013-10-05T09:06:00Z</dcterms:modified>
</cp:coreProperties>
</file>