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F8" w:rsidRDefault="00E020F8" w:rsidP="003A3FA4">
      <w:pPr>
        <w:rPr>
          <w:b/>
          <w:bCs/>
        </w:rPr>
      </w:pPr>
    </w:p>
    <w:p w:rsidR="00E020F8" w:rsidRPr="001B7989" w:rsidRDefault="00E020F8" w:rsidP="003A3FA4">
      <w:pPr>
        <w:rPr>
          <w:b/>
          <w:bCs/>
        </w:rPr>
      </w:pPr>
      <w:r>
        <w:rPr>
          <w:b/>
          <w:bCs/>
        </w:rPr>
        <w:t xml:space="preserve">                                 SORULAR</w:t>
      </w:r>
    </w:p>
    <w:p w:rsidR="00E020F8" w:rsidRPr="007933E5" w:rsidRDefault="00E020F8" w:rsidP="003A3FA4">
      <w:pPr>
        <w:rPr>
          <w:b/>
          <w:bCs/>
        </w:rPr>
      </w:pPr>
      <w:r>
        <w:rPr>
          <w:b/>
          <w:bCs/>
          <w:sz w:val="28"/>
          <w:szCs w:val="28"/>
        </w:rPr>
        <w:t xml:space="preserve">1- </w:t>
      </w:r>
      <w:r w:rsidRPr="007933E5">
        <w:rPr>
          <w:b/>
          <w:bCs/>
        </w:rPr>
        <w:t>39 + 40 + 41 + 42 + 43 = İşleminin sonucu kaçtır?</w:t>
      </w:r>
    </w:p>
    <w:p w:rsidR="00E020F8" w:rsidRPr="007933E5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hyperlink r:id="rId4" w:history="1">
        <w:r>
          <w:rPr>
            <w:rStyle w:val="Hyperlink"/>
          </w:rPr>
          <w:t>www.sorubak.com</w:t>
        </w:r>
      </w:hyperlink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>2- Ardışık beş doğal sayının toplamı 555’tir. Bu ardışık sayıların en büyüğü kaçtır?</w:t>
      </w: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>3- 93 + 95 + 97 + 99 + 101+ 103 = işleminin sonucu kaçtır?</w:t>
      </w: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noProof/>
        </w:rPr>
        <w:pict>
          <v:rect id="Dikdörtgen 5" o:spid="_x0000_s1026" style="position:absolute;margin-left:188.25pt;margin-top:9.55pt;width:18pt;height:18pt;z-index:251654144;visibility:visible" strokeweight="2pt"/>
        </w:pict>
      </w:r>
      <w:r>
        <w:rPr>
          <w:noProof/>
        </w:rPr>
        <w:pict>
          <v:rect id="Dikdörtgen 4" o:spid="_x0000_s1027" style="position:absolute;margin-left:127.5pt;margin-top:9.55pt;width:18pt;height:18pt;z-index:251653120;visibility:visible" strokeweight="2pt"/>
        </w:pict>
      </w:r>
      <w:r>
        <w:rPr>
          <w:noProof/>
        </w:rPr>
        <w:pict>
          <v:rect id="Dikdörtgen 3" o:spid="_x0000_s1028" style="position:absolute;margin-left:91.65pt;margin-top:9.55pt;width:18pt;height:18pt;z-index:251652096;visibility:visible" strokeweight="2pt"/>
        </w:pict>
      </w:r>
      <w:r>
        <w:rPr>
          <w:noProof/>
        </w:rPr>
        <w:pict>
          <v:rect id="Dikdörtgen 2" o:spid="_x0000_s1029" style="position:absolute;margin-left:57.75pt;margin-top:9.55pt;width:18pt;height:18pt;z-index:251651072;visibility:visible" strokeweight="2pt"/>
        </w:pict>
      </w:r>
      <w:r>
        <w:rPr>
          <w:noProof/>
        </w:rPr>
        <w:pict>
          <v:rect id="Dikdörtgen 1" o:spid="_x0000_s1030" style="position:absolute;margin-left:19.5pt;margin-top:9.55pt;width:18pt;height:18pt;z-index:251650048;visibility:visible" strokeweight="2pt"/>
        </w:pict>
      </w:r>
    </w:p>
    <w:p w:rsidR="00E020F8" w:rsidRDefault="00E020F8" w:rsidP="003A3FA4">
      <w:pPr>
        <w:rPr>
          <w:b/>
          <w:bCs/>
        </w:rPr>
      </w:pPr>
      <w:r>
        <w:rPr>
          <w:b/>
          <w:bCs/>
        </w:rPr>
        <w:t xml:space="preserve">4-           +          +          +        + 80 +           = Ardışık beş doğal sayının toplamı kaçtır?             </w:t>
      </w: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outlineLvl w:val="0"/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>5- Ardışık altı çift doğal sayının toplamı 198’dir. Bu ardışık sayıların en 3.sü kaçtır?</w:t>
      </w: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Pr="007933E5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>6-   21’den başlayarak 46’ya kadar olan ardışık sayıların toplamı nedir?</w:t>
      </w: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8" o:spid="_x0000_s1031" type="#_x0000_t127" style="position:absolute;margin-left:19.35pt;margin-top:12.35pt;width:27pt;height:27pt;z-index:251655168;visibility:visible" strokeweight="2pt"/>
        </w:pic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noProof/>
        </w:rPr>
        <w:pict>
          <v:shape id="Akış Çizelgesi: Ayıkla 7" o:spid="_x0000_s1032" type="#_x0000_t127" style="position:absolute;margin-left:135pt;margin-top:.05pt;width:27pt;height:27pt;z-index:251657216;visibility:visible" strokeweight="2pt"/>
        </w:pict>
      </w:r>
      <w:r>
        <w:rPr>
          <w:noProof/>
        </w:rPr>
        <w:pict>
          <v:shape id="Akış Çizelgesi: Ayıkla 6" o:spid="_x0000_s1033" type="#_x0000_t127" style="position:absolute;margin-left:90pt;margin-top:.05pt;width:27pt;height:27pt;z-index:251656192;visibility:visible" strokeweight="2pt"/>
        </w:pic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>7-              + 37 +             +             = ifadesi ardışık 4 tek sayının toplamı ise bu toplamı bulunuz?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>8- 65’den başlayarak 99’ya kadar olan ardışık sayıların toplamı nedir?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Pr="003A3FA4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 xml:space="preserve">9- 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3529</w:t>
      </w:r>
      <w:r>
        <w:rPr>
          <w:b/>
          <w:bCs/>
        </w:rPr>
        <w:t xml:space="preserve">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S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3533   </w:t>
      </w:r>
      <w:r>
        <w:rPr>
          <w:b/>
          <w:bCs/>
        </w:rPr>
        <w:t xml:space="preserve">yandaki ifadeye göre   </w:t>
      </w:r>
      <w:r w:rsidRPr="003A3FA4">
        <w:rPr>
          <w:rFonts w:ascii="Comic Sans MS" w:hAnsi="Comic Sans MS" w:cs="Comic Sans MS"/>
          <w:b/>
          <w:bCs/>
        </w:rPr>
        <w:t>S</w:t>
      </w:r>
      <w:r>
        <w:rPr>
          <w:b/>
          <w:bCs/>
        </w:rPr>
        <w:t xml:space="preserve">    yerine gelebilecek sayıların toplamı kaçtır?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>10- 325 + 327 + 329 + 331 = ifadesinin toplamı kaçtır?</w:t>
      </w:r>
    </w:p>
    <w:p w:rsidR="00E020F8" w:rsidRDefault="00E020F8"/>
    <w:p w:rsidR="00E020F8" w:rsidRDefault="00E020F8"/>
    <w:p w:rsidR="00E020F8" w:rsidRDefault="00E020F8"/>
    <w:p w:rsidR="00E020F8" w:rsidRDefault="00E020F8"/>
    <w:p w:rsidR="00E020F8" w:rsidRDefault="00E020F8"/>
    <w:p w:rsidR="00E020F8" w:rsidRDefault="00E020F8"/>
    <w:p w:rsidR="00E020F8" w:rsidRDefault="00E020F8"/>
    <w:p w:rsidR="00E020F8" w:rsidRDefault="00E020F8"/>
    <w:p w:rsidR="00E020F8" w:rsidRDefault="00E020F8"/>
    <w:p w:rsidR="00E020F8" w:rsidRDefault="00E020F8">
      <w:pPr>
        <w:rPr>
          <w:b/>
          <w:bCs/>
        </w:rPr>
      </w:pPr>
      <w:r>
        <w:t>11-</w:t>
      </w:r>
      <w:r w:rsidRPr="003A3FA4">
        <w:rPr>
          <w:b/>
          <w:bCs/>
        </w:rPr>
        <w:t xml:space="preserve"> </w:t>
      </w:r>
      <w:r>
        <w:rPr>
          <w:b/>
          <w:bCs/>
        </w:rPr>
        <w:t>Ardışık dört doğal sayının toplamı 266’dır. Bu ardışık sayıların en 2.si kaçtır?</w:t>
      </w: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</w:p>
    <w:p w:rsidR="00E020F8" w:rsidRDefault="00E020F8">
      <w:pPr>
        <w:rPr>
          <w:b/>
          <w:bCs/>
        </w:rPr>
      </w:pPr>
      <w:r>
        <w:rPr>
          <w:noProof/>
        </w:rPr>
        <w:pict>
          <v:shape id="Akış Çizelgesi: Ayıkla 10" o:spid="_x0000_s1034" type="#_x0000_t127" style="position:absolute;margin-left:144.2pt;margin-top:9.35pt;width:27pt;height:27pt;z-index:251658240;visibility:visible" strokeweight="2pt"/>
        </w:pict>
      </w:r>
      <w:r>
        <w:rPr>
          <w:noProof/>
        </w:rPr>
        <w:pict>
          <v:shape id="Akış Çizelgesi: Ayıkla 11" o:spid="_x0000_s1035" type="#_x0000_t127" style="position:absolute;margin-left:97.7pt;margin-top:9.35pt;width:27pt;height:27pt;z-index:251659264;visibility:visible" strokeweight="2pt"/>
        </w:pict>
      </w:r>
      <w:r>
        <w:rPr>
          <w:noProof/>
        </w:rPr>
        <w:pict>
          <v:shape id="Akış Çizelgesi: Ayıkla 12" o:spid="_x0000_s1036" type="#_x0000_t127" style="position:absolute;margin-left:24.2pt;margin-top:9.35pt;width:27pt;height:27pt;z-index:251660288;visibility:visible" strokeweight="2pt"/>
        </w:pict>
      </w:r>
    </w:p>
    <w:p w:rsidR="00E020F8" w:rsidRDefault="00E020F8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 xml:space="preserve">12-            +  88   +            +               = Ardışık dört çift doğal sayının toplamı kaçtır? </w:t>
      </w: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 xml:space="preserve">13-   -   </w:t>
      </w:r>
      <w:r>
        <w:rPr>
          <w:rFonts w:ascii="Comic Sans MS" w:hAnsi="Comic Sans MS" w:cs="Comic Sans MS"/>
          <w:b/>
          <w:bCs/>
          <w:sz w:val="28"/>
          <w:szCs w:val="28"/>
        </w:rPr>
        <w:t>7534</w:t>
      </w:r>
      <w:r>
        <w:rPr>
          <w:b/>
          <w:bCs/>
        </w:rPr>
        <w:t xml:space="preserve">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R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7538   </w:t>
      </w:r>
      <w:r>
        <w:rPr>
          <w:b/>
          <w:bCs/>
        </w:rPr>
        <w:t xml:space="preserve">yandaki ifadeye göre   </w:t>
      </w:r>
      <w:r>
        <w:rPr>
          <w:rFonts w:ascii="Comic Sans MS" w:hAnsi="Comic Sans MS" w:cs="Comic Sans MS"/>
          <w:b/>
          <w:bCs/>
        </w:rPr>
        <w:t>R</w:t>
      </w:r>
      <w:r>
        <w:rPr>
          <w:b/>
          <w:bCs/>
        </w:rPr>
        <w:t xml:space="preserve">    yerine gelebilecek sayıların toplamı kaçtır?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>14-   614 + 616 + 618 + 620 = ifadesinin toplamı kaçtır?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  <w:r>
        <w:rPr>
          <w:b/>
          <w:bCs/>
        </w:rPr>
        <w:t>15-  87’den başlayarak 132’ye kadar olan ardışık sayıların toplamı nedir?</w:t>
      </w: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182825">
      <w:pPr>
        <w:rPr>
          <w:b/>
          <w:bCs/>
        </w:rPr>
      </w:pPr>
      <w:r>
        <w:rPr>
          <w:b/>
          <w:bCs/>
        </w:rPr>
        <w:t>16-</w:t>
      </w:r>
      <w:r w:rsidRPr="00182825">
        <w:rPr>
          <w:b/>
          <w:bCs/>
        </w:rPr>
        <w:t xml:space="preserve"> </w:t>
      </w:r>
      <w:r>
        <w:rPr>
          <w:b/>
          <w:bCs/>
        </w:rPr>
        <w:t>Ardışık beş tek doğal sayının toplamı 275’tir. Bu ardışık sayıların en küçüğü kaçtır?</w:t>
      </w: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  <w:r>
        <w:rPr>
          <w:b/>
          <w:bCs/>
        </w:rPr>
        <w:t>17- 57</w:t>
      </w:r>
      <w:r w:rsidRPr="007933E5">
        <w:rPr>
          <w:b/>
          <w:bCs/>
        </w:rPr>
        <w:t xml:space="preserve"> + </w:t>
      </w:r>
      <w:r>
        <w:rPr>
          <w:b/>
          <w:bCs/>
        </w:rPr>
        <w:t>58</w:t>
      </w:r>
      <w:r w:rsidRPr="007933E5">
        <w:rPr>
          <w:b/>
          <w:bCs/>
        </w:rPr>
        <w:t xml:space="preserve"> + </w:t>
      </w:r>
      <w:r>
        <w:rPr>
          <w:b/>
          <w:bCs/>
        </w:rPr>
        <w:t>59</w:t>
      </w:r>
      <w:r w:rsidRPr="007933E5">
        <w:rPr>
          <w:b/>
          <w:bCs/>
        </w:rPr>
        <w:t xml:space="preserve"> + </w:t>
      </w:r>
      <w:r>
        <w:rPr>
          <w:b/>
          <w:bCs/>
        </w:rPr>
        <w:t>60</w:t>
      </w:r>
      <w:r w:rsidRPr="007933E5">
        <w:rPr>
          <w:b/>
          <w:bCs/>
        </w:rPr>
        <w:t xml:space="preserve"> + </w:t>
      </w:r>
      <w:r>
        <w:rPr>
          <w:b/>
          <w:bCs/>
        </w:rPr>
        <w:t>61</w:t>
      </w:r>
      <w:r w:rsidRPr="007933E5">
        <w:rPr>
          <w:b/>
          <w:bCs/>
        </w:rPr>
        <w:t xml:space="preserve"> = İşleminin sonucu kaçtır?</w:t>
      </w: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  <w:r>
        <w:rPr>
          <w:noProof/>
        </w:rPr>
        <w:pict>
          <v:rect id="Dikdörtgen 13" o:spid="_x0000_s1037" style="position:absolute;margin-left:192pt;margin-top:9.55pt;width:18pt;height:18pt;z-index:251665408;visibility:visible" strokeweight="2pt"/>
        </w:pict>
      </w:r>
      <w:r>
        <w:rPr>
          <w:noProof/>
        </w:rPr>
        <w:pict>
          <v:rect id="Dikdörtgen 14" o:spid="_x0000_s1038" style="position:absolute;margin-left:162.75pt;margin-top:9.55pt;width:18pt;height:18pt;z-index:251664384;visibility:visible" strokeweight="2pt"/>
        </w:pict>
      </w:r>
      <w:r>
        <w:rPr>
          <w:noProof/>
        </w:rPr>
        <w:pict>
          <v:rect id="Dikdörtgen 15" o:spid="_x0000_s1039" style="position:absolute;margin-left:91.65pt;margin-top:9.55pt;width:18pt;height:18pt;z-index:251663360;visibility:visible" strokeweight="2pt"/>
        </w:pict>
      </w:r>
      <w:r>
        <w:rPr>
          <w:noProof/>
        </w:rPr>
        <w:pict>
          <v:rect id="Dikdörtgen 16" o:spid="_x0000_s1040" style="position:absolute;margin-left:57.75pt;margin-top:9.55pt;width:18pt;height:18pt;z-index:251662336;visibility:visible" strokeweight="2pt"/>
        </w:pict>
      </w:r>
      <w:r>
        <w:rPr>
          <w:noProof/>
        </w:rPr>
        <w:pict>
          <v:rect id="Dikdörtgen 17" o:spid="_x0000_s1041" style="position:absolute;margin-left:19.5pt;margin-top:9.55pt;width:18pt;height:18pt;z-index:251661312;visibility:visible" strokeweight="2pt"/>
        </w:pict>
      </w:r>
    </w:p>
    <w:p w:rsidR="00E020F8" w:rsidRDefault="00E020F8" w:rsidP="00182825">
      <w:pPr>
        <w:rPr>
          <w:b/>
          <w:bCs/>
        </w:rPr>
      </w:pPr>
      <w:r>
        <w:rPr>
          <w:b/>
          <w:bCs/>
        </w:rPr>
        <w:t xml:space="preserve">18-          +          +          +   49  +       +          = ? Ardışık altı tek  doğal sayının toplamı kaçtır?    </w:t>
      </w: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</w:p>
    <w:p w:rsidR="00E020F8" w:rsidRDefault="00E020F8" w:rsidP="00182825">
      <w:pPr>
        <w:rPr>
          <w:b/>
          <w:bCs/>
        </w:rPr>
      </w:pPr>
      <w:r>
        <w:rPr>
          <w:b/>
          <w:bCs/>
        </w:rPr>
        <w:t xml:space="preserve">19-   254’ten başlayarak 267’ye kadar olan ardışık sayıların toplamı nedir?      </w:t>
      </w:r>
    </w:p>
    <w:p w:rsidR="00E020F8" w:rsidRDefault="00E020F8" w:rsidP="00182825">
      <w:pPr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182825">
      <w:pPr>
        <w:tabs>
          <w:tab w:val="left" w:pos="435"/>
        </w:tabs>
        <w:rPr>
          <w:b/>
          <w:bCs/>
        </w:rPr>
      </w:pPr>
      <w:r>
        <w:rPr>
          <w:b/>
          <w:bCs/>
        </w:rPr>
        <w:t xml:space="preserve">20-   </w:t>
      </w:r>
      <w:r>
        <w:rPr>
          <w:rFonts w:ascii="Comic Sans MS" w:hAnsi="Comic Sans MS" w:cs="Comic Sans MS"/>
          <w:b/>
          <w:bCs/>
          <w:sz w:val="28"/>
          <w:szCs w:val="28"/>
        </w:rPr>
        <w:t>53021</w:t>
      </w:r>
      <w:r>
        <w:rPr>
          <w:b/>
          <w:bCs/>
        </w:rPr>
        <w:t xml:space="preserve">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A  </w:t>
      </w:r>
      <w:r w:rsidRPr="003A3FA4">
        <w:rPr>
          <w:rFonts w:ascii="Comic Sans MS" w:hAnsi="Comic Sans MS" w:cs="Comic Sans MS"/>
          <w:b/>
          <w:bCs/>
          <w:sz w:val="28"/>
          <w:szCs w:val="28"/>
        </w:rPr>
        <w:t>&lt;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 53025   </w:t>
      </w:r>
      <w:r>
        <w:rPr>
          <w:b/>
          <w:bCs/>
        </w:rPr>
        <w:t xml:space="preserve">yandaki ifadeye göre   </w:t>
      </w:r>
      <w:r>
        <w:rPr>
          <w:rFonts w:ascii="Comic Sans MS" w:hAnsi="Comic Sans MS" w:cs="Comic Sans MS"/>
          <w:b/>
          <w:bCs/>
        </w:rPr>
        <w:t>A</w:t>
      </w:r>
      <w:bookmarkStart w:id="0" w:name="_GoBack"/>
      <w:bookmarkEnd w:id="0"/>
      <w:r>
        <w:rPr>
          <w:b/>
          <w:bCs/>
        </w:rPr>
        <w:t xml:space="preserve">    yerine gelebilecek sayıların toplamı kaçtır?</w:t>
      </w:r>
    </w:p>
    <w:p w:rsidR="00E020F8" w:rsidRPr="003A3FA4" w:rsidRDefault="00E020F8" w:rsidP="003A3FA4">
      <w:pPr>
        <w:tabs>
          <w:tab w:val="left" w:pos="435"/>
        </w:tabs>
        <w:rPr>
          <w:b/>
          <w:bCs/>
        </w:rPr>
      </w:pPr>
    </w:p>
    <w:p w:rsidR="00E020F8" w:rsidRDefault="00E020F8" w:rsidP="003A3FA4">
      <w:pPr>
        <w:rPr>
          <w:b/>
          <w:bCs/>
        </w:rPr>
      </w:pPr>
      <w:r>
        <w:rPr>
          <w:b/>
          <w:bCs/>
        </w:rPr>
        <w:t xml:space="preserve">        </w:t>
      </w:r>
    </w:p>
    <w:p w:rsidR="00E020F8" w:rsidRDefault="00E020F8"/>
    <w:sectPr w:rsidR="00E020F8" w:rsidSect="003A3FA4"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FA4"/>
    <w:rsid w:val="000B2988"/>
    <w:rsid w:val="00182825"/>
    <w:rsid w:val="001B7989"/>
    <w:rsid w:val="00247B50"/>
    <w:rsid w:val="003A3FA4"/>
    <w:rsid w:val="004B1EA5"/>
    <w:rsid w:val="007933E5"/>
    <w:rsid w:val="00987CC4"/>
    <w:rsid w:val="00BC3678"/>
    <w:rsid w:val="00E020F8"/>
    <w:rsid w:val="00E2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FA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B1E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296</Words>
  <Characters>1689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BARIŞ</dc:creator>
  <cp:keywords>www.sorubak.com</cp:keywords>
  <dc:description>www.sorubak.com</dc:description>
  <cp:lastModifiedBy>edanur</cp:lastModifiedBy>
  <cp:revision>3</cp:revision>
  <cp:lastPrinted>2011-12-02T08:40:00Z</cp:lastPrinted>
  <dcterms:created xsi:type="dcterms:W3CDTF">2012-10-20T15:31:00Z</dcterms:created>
  <dcterms:modified xsi:type="dcterms:W3CDTF">2013-10-23T19:04:00Z</dcterms:modified>
  <cp:category>www.sorubak.com</cp:category>
</cp:coreProperties>
</file>