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1A0" w:rsidRPr="002244A0" w:rsidRDefault="009E51A0" w:rsidP="002F07FB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2244A0">
        <w:rPr>
          <w:rFonts w:ascii="Comic Sans MS" w:hAnsi="Comic Sans MS" w:cs="Comic Sans MS"/>
          <w:b/>
          <w:bCs/>
        </w:rPr>
        <w:t>KENDİMİ TANIYORUMÜNİTE DEĞERLENDİRMESİ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1- Aşağıdakilerden hangisitüm bireylerin ortak ihtiyaçlarından biri değildir?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A-barınma        B-giyinmeC-spor yapma               D-beslenme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2-Aşağıdakilerden hangisi nüfus cüzdanımızda bulunmaz?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A-Ev adresi    B-Doğum tarihiC-Kan grubu      D-Doğum yeri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3-      I-parmak izi         II-kilo            III-boy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Yukarıdaki fiziksel özelliklerimizden hangisi yaşımız büyüdükçe değişir?</w:t>
      </w:r>
    </w:p>
    <w:p w:rsidR="009E51A0" w:rsidRPr="002244A0" w:rsidRDefault="009E51A0" w:rsidP="001909D6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A-Yalnız I       B- Yalnız III  C- I ve IIID-II ve III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4-  I-  Nüfus Cüzdanı       II-Vatandaşlık numarası       III-Parmak izi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Yukarıdakilerden hangisi bireyin sadece kendisine aittir?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A-IB-   I- IIC-  II  -  III    D-  I- II- III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5-Hoşgörülü  birinsanın aşağıdaki davranışlarından hangisini yapması beklenir?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A-Kendi düşündüğünü başkasının da düşünmesini ister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B-Başkaları kendisinden farklı düşündüğünde onlara saygı gösterir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C-Farklılıklara saygı göstermez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D-Yalnızca kendisinin söylediklerinin dinlenmesini ister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Default="009E51A0" w:rsidP="002F07FB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6-  </w:t>
      </w:r>
      <w:r>
        <w:rPr>
          <w:rFonts w:ascii="Comic Sans MS" w:hAnsi="Comic Sans MS" w:cs="Comic Sans MS"/>
        </w:rPr>
        <w:t>Aşağıdakilerden hangisi bir insanın sonradan kazandığı özelliğidir?</w:t>
      </w:r>
    </w:p>
    <w:p w:rsidR="009E51A0" w:rsidRDefault="009E51A0" w:rsidP="002F07FB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A-Eğitimi             B-Göz rengi            C-Parmak izi          D-Ten rengi</w:t>
      </w:r>
    </w:p>
    <w:p w:rsidR="009E51A0" w:rsidRPr="00B072EF" w:rsidRDefault="009E51A0" w:rsidP="002F07FB">
      <w:pPr>
        <w:pStyle w:val="ListParagraph"/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7- Aşağıdakilerden hangisi kişinin aile üyeleri arasında yer almaz?</w:t>
      </w:r>
    </w:p>
    <w:p w:rsidR="009E51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A-baba      B-anne     C-arkadaş     D-kardeş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8-Atatürk ile ilgili verilen bilgilerden hangisi yanlıştır?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A-1881 yılında İstanbul’da doğmuştur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B-Babasının adı Ali Rıza Efendi’dir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C-10 Kasım 1938 yılında İstanbul’da vefat etmiştir</w:t>
      </w:r>
    </w:p>
    <w:p w:rsidR="009E51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D-Annesi Zübeyde Hanım’dır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9-Duygularımızla ilgili verilen bilgilerden hangisi yanlıştır?</w:t>
      </w:r>
    </w:p>
    <w:p w:rsidR="009E51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A-Duygularımız düşüncelerimizi etkiler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B-Gün içinde farklı duygularımız olabilir</w:t>
      </w:r>
    </w:p>
    <w:p w:rsidR="009E51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C-Duygularımız yüzümüze yansımaz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D-Duygularımız zaman içinde değişir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10-Aşağıdaki cümlelerden hangisinde bir duygu belirtilmiştir?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A-Babam dedemlerin evine gitti</w:t>
      </w:r>
      <w:r>
        <w:rPr>
          <w:rFonts w:ascii="Comic Sans MS" w:hAnsi="Comic Sans MS" w:cs="Comic Sans MS"/>
        </w:rPr>
        <w:t>B-Bu yıl tatile gidemedik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C-Sınavdan bir alınca çok üzüldüm          D-Trafik kurallarına uymamız gerekir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11-Başka bir ülkeye giderken hangi belge yanımızda olmalıdır?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A-Pasaport        B-Nüfus cüzdanıC-Öğrenci belgesi           D-Ehliyet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12-H</w:t>
      </w:r>
      <w:r w:rsidRPr="002244A0">
        <w:rPr>
          <w:rFonts w:ascii="Comic Sans MS" w:hAnsi="Comic Sans MS" w:cs="Comic Sans MS"/>
        </w:rPr>
        <w:t>angisi arkadaşlar arasında olumlu ilişkilerin gelişmesini engeller?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A-kıskançlık      B-yardımlaşma   C-anlayışlı olmak             D-saygı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1909D6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13- Aşağıdakilerden hangisi Atatürk’ün kişisel özelliklerinden biri değildir?</w:t>
      </w:r>
    </w:p>
    <w:p w:rsidR="009E51A0" w:rsidRPr="002244A0" w:rsidRDefault="009E51A0" w:rsidP="001909D6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A-Sanatçılara destek verirdiB-Planlı ve çalışkan bir liderdi</w:t>
      </w:r>
    </w:p>
    <w:p w:rsidR="009E51A0" w:rsidRDefault="009E51A0" w:rsidP="001909D6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C-Sadece askerlik konularıyla ilgilenirdiD-</w:t>
      </w:r>
      <w:r>
        <w:rPr>
          <w:rFonts w:ascii="Comic Sans MS" w:hAnsi="Comic Sans MS" w:cs="Comic Sans MS"/>
        </w:rPr>
        <w:t>Yeni</w:t>
      </w:r>
      <w:r w:rsidRPr="002244A0">
        <w:rPr>
          <w:rFonts w:ascii="Comic Sans MS" w:hAnsi="Comic Sans MS" w:cs="Comic Sans MS"/>
        </w:rPr>
        <w:t>likler yapmak isterdi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14-  I-Tatil yaklaştıkça içim kıpır kıpır oluyor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II-Sınavdan kötü not alacağım diye ödüm kopuyor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III-Hayatta hiçbir şeyim güzel değil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IV-Keşke bugün okula gelmeseydim</w:t>
      </w:r>
    </w:p>
    <w:p w:rsidR="009E51A0" w:rsidRPr="002F07FB" w:rsidRDefault="009E51A0" w:rsidP="003F5EA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Yukarıdaki düşüncelere karşılık gelen duygular hangi seçenekte sırasıyla verilmiştir?</w:t>
      </w:r>
    </w:p>
    <w:p w:rsidR="009E51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A-karamsarlık–kaygı–pişmanlık–heyecan</w:t>
      </w:r>
    </w:p>
    <w:p w:rsidR="009E51A0" w:rsidRPr="002244A0" w:rsidRDefault="009E51A0" w:rsidP="003F5EA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B-heyecan–kaygı–karamsarlık-pişmanlık</w:t>
      </w:r>
    </w:p>
    <w:p w:rsidR="009E51A0" w:rsidRDefault="009E51A0" w:rsidP="004963E9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C-kaygı–mutluluk – saygı  - pişmanlık</w:t>
      </w:r>
    </w:p>
    <w:p w:rsidR="009E51A0" w:rsidRPr="002244A0" w:rsidRDefault="009E51A0" w:rsidP="004963E9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</w:t>
      </w:r>
      <w:r w:rsidRPr="002244A0">
        <w:rPr>
          <w:rFonts w:ascii="Comic Sans MS" w:hAnsi="Comic Sans MS" w:cs="Comic Sans MS"/>
        </w:rPr>
        <w:t>kızgınlık – korku – kaygı - öfke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15-</w:t>
      </w:r>
    </w:p>
    <w:tbl>
      <w:tblPr>
        <w:tblpPr w:leftFromText="141" w:rightFromText="141" w:vertAnchor="text" w:horzAnchor="page" w:tblpX="9313" w:tblpY="-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2"/>
      </w:tblGrid>
      <w:tr w:rsidR="009E51A0" w:rsidRPr="000B1E5D">
        <w:tc>
          <w:tcPr>
            <w:tcW w:w="6062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Bir kimsenin geçmişteki ve şimdiki aile bireylerini gösteren çizelgeye ………………denir.</w:t>
            </w:r>
          </w:p>
        </w:tc>
      </w:tr>
    </w:tbl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Yukarıdaki cümlede boş bırakılan yere hangisi gelmelidir?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 yeşil kart     B-pasaportC-soy ağacı           D-nüfus cüzdanı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Default="009E51A0" w:rsidP="00AE44A2">
      <w:pPr>
        <w:spacing w:after="0"/>
        <w:rPr>
          <w:rFonts w:ascii="Comic Sans MS" w:hAnsi="Comic Sans MS" w:cs="Comic Sans MS"/>
        </w:rPr>
      </w:pPr>
    </w:p>
    <w:p w:rsidR="009E51A0" w:rsidRPr="002244A0" w:rsidRDefault="009E51A0" w:rsidP="00AE44A2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16-Aşağıdakilerden hangisi her insanın benzer özelliklerinden biri değildir?</w:t>
      </w:r>
    </w:p>
    <w:p w:rsidR="009E51A0" w:rsidRPr="002244A0" w:rsidRDefault="009E51A0" w:rsidP="00AE44A2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A-Dinlenmek için uyumak                        B-Yemek olarak </w:t>
      </w:r>
      <w:r>
        <w:rPr>
          <w:rFonts w:ascii="Comic Sans MS" w:hAnsi="Comic Sans MS" w:cs="Comic Sans MS"/>
        </w:rPr>
        <w:t>çiğ köfteyi</w:t>
      </w:r>
      <w:r w:rsidRPr="002244A0">
        <w:rPr>
          <w:rFonts w:ascii="Comic Sans MS" w:hAnsi="Comic Sans MS" w:cs="Comic Sans MS"/>
        </w:rPr>
        <w:t xml:space="preserve"> sevmek</w:t>
      </w:r>
    </w:p>
    <w:p w:rsidR="009E51A0" w:rsidRPr="002244A0" w:rsidRDefault="009E51A0" w:rsidP="00AE44A2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C-Acıkınca yemek yemekD-Anne ve babadan dünyaya gelmek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AE44A2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17- Ailemizin tarihini araştırırken  hangi kaynağı incelememiz gerekir?</w:t>
      </w:r>
    </w:p>
    <w:p w:rsidR="009E51A0" w:rsidRPr="002244A0" w:rsidRDefault="009E51A0" w:rsidP="00AE44A2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A-Gazete            B-Resim albümüC-Ansiklopedi             D-Bilgisayar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18-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9"/>
        <w:gridCol w:w="1369"/>
        <w:gridCol w:w="1369"/>
        <w:gridCol w:w="1369"/>
      </w:tblGrid>
      <w:tr w:rsidR="009E51A0" w:rsidRPr="000B1E5D">
        <w:tc>
          <w:tcPr>
            <w:tcW w:w="1369" w:type="dxa"/>
            <w:tcBorders>
              <w:top w:val="nil"/>
              <w:left w:val="nil"/>
            </w:tcBorders>
            <w:shd w:val="clear" w:color="auto" w:fill="FFFFFF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Boy ( cm )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Kilo ( kg )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Saç rengi</w:t>
            </w:r>
          </w:p>
        </w:tc>
      </w:tr>
      <w:tr w:rsidR="009E51A0" w:rsidRPr="000B1E5D"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Burak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143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45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Siyah</w:t>
            </w:r>
          </w:p>
        </w:tc>
      </w:tr>
      <w:tr w:rsidR="009E51A0" w:rsidRPr="000B1E5D"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Yasemin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156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52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Sarı</w:t>
            </w:r>
          </w:p>
        </w:tc>
      </w:tr>
      <w:tr w:rsidR="009E51A0" w:rsidRPr="000B1E5D"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Elif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137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38</w:t>
            </w:r>
          </w:p>
        </w:tc>
        <w:tc>
          <w:tcPr>
            <w:tcW w:w="1369" w:type="dxa"/>
            <w:shd w:val="clear" w:color="auto" w:fill="FDE9D9"/>
          </w:tcPr>
          <w:p w:rsidR="009E51A0" w:rsidRPr="000B1E5D" w:rsidRDefault="009E51A0" w:rsidP="000B1E5D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B1E5D">
              <w:rPr>
                <w:rFonts w:ascii="Comic Sans MS" w:hAnsi="Comic Sans MS" w:cs="Comic Sans MS"/>
              </w:rPr>
              <w:t>Sarı</w:t>
            </w:r>
          </w:p>
        </w:tc>
      </w:tr>
    </w:tbl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Tabloya göre aşağıdakilerden hangisi söylenemez?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A-Yasemin, Burak ve Elif’ten daha uzun boyludur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B-Elif, Burak ve Yasemin’den daha zayıftır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C-Saç rengi farklı olan Burak’tır</w:t>
      </w:r>
    </w:p>
    <w:p w:rsidR="009E51A0" w:rsidRPr="002244A0" w:rsidRDefault="009E51A0" w:rsidP="00C661A3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D-Yasemin’in boyu Burak’tan daha</w:t>
      </w:r>
      <w:r>
        <w:rPr>
          <w:rFonts w:ascii="Comic Sans MS" w:hAnsi="Comic Sans MS" w:cs="Comic Sans MS"/>
        </w:rPr>
        <w:t xml:space="preserve"> kısadır</w:t>
      </w:r>
    </w:p>
    <w:p w:rsidR="009E51A0" w:rsidRPr="002F07FB" w:rsidRDefault="009E51A0" w:rsidP="00C661A3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19-Hangisi olumlu duygulara sahip bir insanın gösterebileceği bir davranıştır?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A-Başarılı arkadaşını tebrik etmek    </w:t>
      </w:r>
      <w:r>
        <w:rPr>
          <w:rFonts w:ascii="Comic Sans MS" w:hAnsi="Comic Sans MS" w:cs="Comic Sans MS"/>
        </w:rPr>
        <w:t>B-Çevreyi temiz  tutmamak</w:t>
      </w: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C-Çabuk sinirlenip bağırıp çağırmak </w:t>
      </w:r>
      <w:r>
        <w:rPr>
          <w:rFonts w:ascii="Comic Sans MS" w:hAnsi="Comic Sans MS" w:cs="Comic Sans MS"/>
        </w:rPr>
        <w:t>D</w:t>
      </w:r>
      <w:r w:rsidRPr="002244A0">
        <w:rPr>
          <w:rFonts w:ascii="Comic Sans MS" w:hAnsi="Comic Sans MS" w:cs="Comic Sans MS"/>
        </w:rPr>
        <w:t>-Arkadaşlarını kıskanmak</w:t>
      </w:r>
    </w:p>
    <w:p w:rsidR="009E51A0" w:rsidRPr="002F07FB" w:rsidRDefault="009E51A0" w:rsidP="00CE319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20-I- 18 Mart 1915       II-23 Nisan 1920      </w:t>
      </w: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 III-19 Mayıs 1919     IV-10 Kasım 1938</w:t>
      </w: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Yukarıdaki tarihlerin kronolojik sıralaması hangi seçenekte verilmiştir?</w:t>
      </w: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  I – IV – II –III                               B-  I – III – II – IV</w:t>
      </w: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  IV -  II – III – I                             D-  I – III – IV – II</w:t>
      </w:r>
    </w:p>
    <w:p w:rsidR="009E51A0" w:rsidRPr="002F07FB" w:rsidRDefault="009E51A0" w:rsidP="00102C60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21-Aşağıdakilerden hangisi fiziksel özelliklerimizden birisidir?</w:t>
      </w: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A-duygularımız            B-boyumuz           C-zekamız               D-öfkemiz</w:t>
      </w:r>
    </w:p>
    <w:p w:rsidR="009E51A0" w:rsidRPr="002F07FB" w:rsidRDefault="009E51A0" w:rsidP="00102C60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22-Bir insanın  nüfus cüzdanını incelediğimizde hangisi hakkında bilgi sahibi olamayız?</w:t>
      </w:r>
    </w:p>
    <w:p w:rsidR="009E51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A-karne </w:t>
      </w:r>
      <w:r>
        <w:rPr>
          <w:rFonts w:ascii="Comic Sans MS" w:hAnsi="Comic Sans MS" w:cs="Comic Sans MS"/>
        </w:rPr>
        <w:t>notları          B-yaşı           C</w:t>
      </w:r>
      <w:r w:rsidRPr="002244A0">
        <w:rPr>
          <w:rFonts w:ascii="Comic Sans MS" w:hAnsi="Comic Sans MS" w:cs="Comic Sans MS"/>
        </w:rPr>
        <w:t>-soyadı</w:t>
      </w:r>
      <w:r>
        <w:rPr>
          <w:rFonts w:ascii="Comic Sans MS" w:hAnsi="Comic Sans MS" w:cs="Comic Sans MS"/>
        </w:rPr>
        <w:t xml:space="preserve">           D-doğum tarihi</w:t>
      </w:r>
    </w:p>
    <w:p w:rsidR="009E51A0" w:rsidRPr="002F07FB" w:rsidRDefault="009E51A0" w:rsidP="00102C60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23-Nüfus cüzdanları ile ilgili verilen bilgilerden hangisi doğrudur?</w:t>
      </w: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A-Her bireyin vatandaşlık numarası aynıdır</w:t>
      </w: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B-Kimlik belgeleri duygusal yapımız hakkında bilgi verir</w:t>
      </w: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C-Nüfus cüzdanımız Türkiye Cumhuriyeti vatandaşı olduğumuzu kanıtlar</w:t>
      </w:r>
    </w:p>
    <w:p w:rsidR="009E51A0" w:rsidRPr="002244A0" w:rsidRDefault="009E51A0" w:rsidP="00102C60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D-Nüfus cüzdanlarının tamamı mavi renklidir</w:t>
      </w:r>
    </w:p>
    <w:p w:rsidR="009E51A0" w:rsidRPr="002F07FB" w:rsidRDefault="009E51A0" w:rsidP="00102C60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 xml:space="preserve">24-İlkokul 4.sınıf öğrencisinin nüfus cüzdanındaki hangi kısım </w:t>
      </w:r>
      <w:r>
        <w:rPr>
          <w:rFonts w:ascii="Comic Sans MS" w:hAnsi="Comic Sans MS" w:cs="Comic Sans MS"/>
        </w:rPr>
        <w:t xml:space="preserve">öğrencinin </w:t>
      </w:r>
      <w:r w:rsidRPr="002244A0">
        <w:rPr>
          <w:rFonts w:ascii="Comic Sans MS" w:hAnsi="Comic Sans MS" w:cs="Comic Sans MS"/>
        </w:rPr>
        <w:t>yaş</w:t>
      </w:r>
      <w:r>
        <w:rPr>
          <w:rFonts w:ascii="Comic Sans MS" w:hAnsi="Comic Sans MS" w:cs="Comic Sans MS"/>
        </w:rPr>
        <w:t>ı</w:t>
      </w:r>
      <w:bookmarkStart w:id="0" w:name="_GoBack"/>
      <w:bookmarkEnd w:id="0"/>
      <w:r w:rsidRPr="002244A0">
        <w:rPr>
          <w:rFonts w:ascii="Comic Sans MS" w:hAnsi="Comic Sans MS" w:cs="Comic Sans MS"/>
        </w:rPr>
        <w:t xml:space="preserve"> büyüdükçe değişebilir?</w:t>
      </w: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A-Vatandaşlık numarası              B-Medeni hali</w:t>
      </w: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C-Doğum tarihi                           D-Doğum yeri</w:t>
      </w:r>
    </w:p>
    <w:p w:rsidR="009E51A0" w:rsidRPr="002F07FB" w:rsidRDefault="009E51A0" w:rsidP="00CE319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25-Aşağıdaki hangi duygumuz diğerlerinden farklıdır?</w:t>
      </w: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A-Nefret                  B-Mutluluk                  C-Sevinç                  D-Umut</w:t>
      </w:r>
    </w:p>
    <w:p w:rsidR="009E51A0" w:rsidRPr="002F07FB" w:rsidRDefault="009E51A0" w:rsidP="00CE319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 w:rsidRPr="002244A0">
        <w:rPr>
          <w:rFonts w:ascii="Comic Sans MS" w:hAnsi="Comic Sans MS" w:cs="Comic Sans MS"/>
        </w:rPr>
        <w:t>26-</w:t>
      </w:r>
      <w:r>
        <w:rPr>
          <w:rFonts w:ascii="Comic Sans MS" w:hAnsi="Comic Sans MS" w:cs="Comic Sans MS"/>
        </w:rPr>
        <w:t>Atatürk’ün ülkesini çok sevmesi onun hangi özelliği ile açıklanabilir?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A-İleri görüşlülüğü                        B-Vatanseverliği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C-Sanatseverliği                            D-Barışseverliği</w:t>
      </w:r>
    </w:p>
    <w:p w:rsidR="009E51A0" w:rsidRPr="00B072EF" w:rsidRDefault="009E51A0" w:rsidP="00CE319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27-Aşağıdaki olaylardan hangisinde hissettiğimiz duygu olumlu bir duygudur?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A-Sıra arkadaşımızın sınavdan 100 almasına sevinmek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B-Arkadaşımıza yapılan haksızlığı görmemezlikten gelmek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C-Engelli arkadaşımıza acımak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D-Kardeşimizi annemizden kıskanmak</w:t>
      </w:r>
    </w:p>
    <w:p w:rsidR="009E51A0" w:rsidRPr="00B072EF" w:rsidRDefault="009E51A0" w:rsidP="00CE319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28-Aşağıdaki kurumlardan hangisi nüfus cüzdanı vermeye yetkilidir?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A-Milli Eğitim Bakanlığı                B-İç İşleri Bakanlığı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C-Maliye Bakanlığı                        D-Sağlık Bakanlığı</w:t>
      </w:r>
    </w:p>
    <w:p w:rsidR="009E51A0" w:rsidRPr="00B072EF" w:rsidRDefault="009E51A0" w:rsidP="00CE319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29-Aşağıdaki olaylardan hangisi diğerlerinden önce gerçekleşir?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A-Üniversiteden mezun olmak             B-Anaokuluna başlamak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C-Okuma yazmayı öğrenmek                D-Askere gitmek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30-‘’ Türkiye Cumhuriyeti ………………………tarihinde kurulmuştur’’ cümlesinde boş bırakılan yere hangisi yazılmalıdır?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A-23 Nisan 1920                              B-29 Ekim 1920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C-23 Nisan 1923                              D-29 Ekim 1923</w:t>
      </w:r>
    </w:p>
    <w:p w:rsidR="009E51A0" w:rsidRDefault="009E51A0" w:rsidP="00CE319F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Cevap anahtarı: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9E51A0" w:rsidRPr="000B1E5D">
        <w:tc>
          <w:tcPr>
            <w:tcW w:w="816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1-C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3-D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4-D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5-B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6-A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7-C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8-A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9-C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10-C</w:t>
            </w:r>
          </w:p>
        </w:tc>
      </w:tr>
      <w:tr w:rsidR="009E51A0" w:rsidRPr="000B1E5D">
        <w:tc>
          <w:tcPr>
            <w:tcW w:w="816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11-A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12-A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13-C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14-B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15-C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16-B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17-B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18-D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19-A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20-B</w:t>
            </w:r>
          </w:p>
        </w:tc>
      </w:tr>
      <w:tr w:rsidR="009E51A0" w:rsidRPr="000B1E5D">
        <w:tc>
          <w:tcPr>
            <w:tcW w:w="816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21-B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22-A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23-C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24-B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25-A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26-B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27-a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28-B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29-B</w:t>
            </w:r>
          </w:p>
        </w:tc>
        <w:tc>
          <w:tcPr>
            <w:tcW w:w="817" w:type="dxa"/>
          </w:tcPr>
          <w:p w:rsidR="009E51A0" w:rsidRPr="000B1E5D" w:rsidRDefault="009E51A0" w:rsidP="000B1E5D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0B1E5D">
              <w:rPr>
                <w:rFonts w:ascii="Comic Sans MS" w:hAnsi="Comic Sans MS" w:cs="Comic Sans MS"/>
                <w:sz w:val="24"/>
                <w:szCs w:val="24"/>
              </w:rPr>
              <w:t>30-D</w:t>
            </w:r>
          </w:p>
        </w:tc>
      </w:tr>
    </w:tbl>
    <w:p w:rsidR="009E51A0" w:rsidRDefault="009E51A0" w:rsidP="00CE319F">
      <w:pPr>
        <w:spacing w:after="0"/>
        <w:rPr>
          <w:rFonts w:ascii="Comic Sans MS" w:hAnsi="Comic Sans MS" w:cs="Comic Sans MS"/>
        </w:rPr>
      </w:pPr>
    </w:p>
    <w:p w:rsidR="009E51A0" w:rsidRPr="002244A0" w:rsidRDefault="009E51A0" w:rsidP="00CE319F">
      <w:pPr>
        <w:spacing w:after="0"/>
        <w:rPr>
          <w:rFonts w:ascii="Comic Sans MS" w:hAnsi="Comic Sans MS" w:cs="Comic Sans MS"/>
        </w:rPr>
      </w:pPr>
      <w:hyperlink r:id="rId7" w:history="1">
        <w:r>
          <w:rPr>
            <w:rStyle w:val="Hyperlink"/>
            <w:b/>
            <w:bCs/>
          </w:rPr>
          <w:t>www.sorubak.com</w:t>
        </w:r>
      </w:hyperlink>
    </w:p>
    <w:sectPr w:rsidR="009E51A0" w:rsidRPr="002244A0" w:rsidSect="001909D6">
      <w:pgSz w:w="16838" w:h="11906" w:orient="landscape"/>
      <w:pgMar w:top="426" w:right="253" w:bottom="284" w:left="426" w:header="340" w:footer="708" w:gutter="0"/>
      <w:cols w:num="2" w:space="10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1A0" w:rsidRDefault="009E51A0" w:rsidP="00C661A3">
      <w:pPr>
        <w:spacing w:after="0" w:line="240" w:lineRule="auto"/>
      </w:pPr>
      <w:r>
        <w:separator/>
      </w:r>
    </w:p>
  </w:endnote>
  <w:endnote w:type="continuationSeparator" w:id="1">
    <w:p w:rsidR="009E51A0" w:rsidRDefault="009E51A0" w:rsidP="00C66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1A0" w:rsidRDefault="009E51A0" w:rsidP="00C661A3">
      <w:pPr>
        <w:spacing w:after="0" w:line="240" w:lineRule="auto"/>
      </w:pPr>
      <w:r>
        <w:separator/>
      </w:r>
    </w:p>
  </w:footnote>
  <w:footnote w:type="continuationSeparator" w:id="1">
    <w:p w:rsidR="009E51A0" w:rsidRDefault="009E51A0" w:rsidP="00C66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634"/>
    <w:multiLevelType w:val="hybridMultilevel"/>
    <w:tmpl w:val="17CEBD22"/>
    <w:lvl w:ilvl="0" w:tplc="17BE2CD4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0B152A6"/>
    <w:multiLevelType w:val="hybridMultilevel"/>
    <w:tmpl w:val="6B54CD0C"/>
    <w:lvl w:ilvl="0" w:tplc="1DDC01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6729D"/>
    <w:multiLevelType w:val="hybridMultilevel"/>
    <w:tmpl w:val="D21C05A8"/>
    <w:lvl w:ilvl="0" w:tplc="487E79DE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CBC3D3D"/>
    <w:multiLevelType w:val="hybridMultilevel"/>
    <w:tmpl w:val="582C0ECA"/>
    <w:lvl w:ilvl="0" w:tplc="07DE092C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6DB0E69"/>
    <w:multiLevelType w:val="hybridMultilevel"/>
    <w:tmpl w:val="AFD64446"/>
    <w:lvl w:ilvl="0" w:tplc="127A1B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797D77"/>
    <w:multiLevelType w:val="hybridMultilevel"/>
    <w:tmpl w:val="659EC5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834A2"/>
    <w:multiLevelType w:val="hybridMultilevel"/>
    <w:tmpl w:val="87F8B11E"/>
    <w:lvl w:ilvl="0" w:tplc="A720E4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27E"/>
    <w:rsid w:val="000003A9"/>
    <w:rsid w:val="000329B9"/>
    <w:rsid w:val="000B1E5D"/>
    <w:rsid w:val="00102C60"/>
    <w:rsid w:val="00176033"/>
    <w:rsid w:val="001909D6"/>
    <w:rsid w:val="002244A0"/>
    <w:rsid w:val="00236B56"/>
    <w:rsid w:val="002918E5"/>
    <w:rsid w:val="002F07FB"/>
    <w:rsid w:val="0035415C"/>
    <w:rsid w:val="003F5EAF"/>
    <w:rsid w:val="00457754"/>
    <w:rsid w:val="004963E9"/>
    <w:rsid w:val="0053427E"/>
    <w:rsid w:val="00543A59"/>
    <w:rsid w:val="005C669D"/>
    <w:rsid w:val="00653E95"/>
    <w:rsid w:val="00684DA6"/>
    <w:rsid w:val="006E433B"/>
    <w:rsid w:val="007443CC"/>
    <w:rsid w:val="007D33DB"/>
    <w:rsid w:val="0084440A"/>
    <w:rsid w:val="008F542C"/>
    <w:rsid w:val="009510B7"/>
    <w:rsid w:val="0097044F"/>
    <w:rsid w:val="009B6B80"/>
    <w:rsid w:val="009E51A0"/>
    <w:rsid w:val="00A7678C"/>
    <w:rsid w:val="00AC4A3E"/>
    <w:rsid w:val="00AE44A2"/>
    <w:rsid w:val="00B072EF"/>
    <w:rsid w:val="00BD627D"/>
    <w:rsid w:val="00C41B58"/>
    <w:rsid w:val="00C661A3"/>
    <w:rsid w:val="00CE319F"/>
    <w:rsid w:val="00CF3BF2"/>
    <w:rsid w:val="00DE5FCF"/>
    <w:rsid w:val="00DF001E"/>
    <w:rsid w:val="00DF5DAD"/>
    <w:rsid w:val="00F92A6E"/>
    <w:rsid w:val="00FD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69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61A3"/>
  </w:style>
  <w:style w:type="paragraph" w:styleId="Footer">
    <w:name w:val="footer"/>
    <w:basedOn w:val="Normal"/>
    <w:link w:val="FooterChar"/>
    <w:uiPriority w:val="99"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661A3"/>
  </w:style>
  <w:style w:type="paragraph" w:styleId="ListParagraph">
    <w:name w:val="List Paragraph"/>
    <w:basedOn w:val="Normal"/>
    <w:uiPriority w:val="99"/>
    <w:qFormat/>
    <w:rsid w:val="00457754"/>
    <w:pPr>
      <w:ind w:left="720"/>
    </w:pPr>
  </w:style>
  <w:style w:type="table" w:styleId="TableGrid">
    <w:name w:val="Table Grid"/>
    <w:basedOn w:val="TableNormal"/>
    <w:uiPriority w:val="99"/>
    <w:rsid w:val="008F542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444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3</Pages>
  <Words>947</Words>
  <Characters>5398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www.sorubak.comwww.sorubak.com</cp:keywords>
  <dc:description>www.sorubak.com</dc:description>
  <cp:lastModifiedBy>edanur</cp:lastModifiedBy>
  <cp:revision>8</cp:revision>
  <dcterms:created xsi:type="dcterms:W3CDTF">2013-10-27T13:40:00Z</dcterms:created>
  <dcterms:modified xsi:type="dcterms:W3CDTF">2013-11-14T19:31:00Z</dcterms:modified>
  <cp:category>www.sorubak.com</cp:category>
</cp:coreProperties>
</file>