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CB" w:rsidRDefault="003C7BCB" w:rsidP="006C3BB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ADI VE SOYADI</w:t>
      </w:r>
    </w:p>
    <w:p w:rsidR="003C7BCB" w:rsidRDefault="003C7BCB" w:rsidP="006C3BB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NUMARASI</w:t>
      </w:r>
    </w:p>
    <w:p w:rsidR="003C7BCB" w:rsidRDefault="003C7BCB" w:rsidP="006C3BB9">
      <w:pPr>
        <w:pStyle w:val="NoSpacing"/>
        <w:rPr>
          <w:sz w:val="24"/>
          <w:szCs w:val="24"/>
        </w:rPr>
      </w:pPr>
    </w:p>
    <w:p w:rsidR="003C7BCB" w:rsidRPr="002C7EB5" w:rsidRDefault="003C7BCB" w:rsidP="006C3BB9">
      <w:pPr>
        <w:pStyle w:val="NoSpacing"/>
        <w:rPr>
          <w:b/>
          <w:bCs/>
          <w:sz w:val="24"/>
          <w:szCs w:val="24"/>
        </w:rPr>
      </w:pPr>
      <w:r w:rsidRPr="006C3BB9">
        <w:rPr>
          <w:b/>
          <w:bCs/>
          <w:sz w:val="24"/>
          <w:szCs w:val="24"/>
        </w:rPr>
        <w:t>Aşağıda verilen doğal sayıların okunuşlarını yazınız.</w:t>
      </w:r>
      <w:r>
        <w:rPr>
          <w:b/>
          <w:bCs/>
          <w:sz w:val="24"/>
          <w:szCs w:val="24"/>
        </w:rPr>
        <w:t xml:space="preserve"> (8P)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sz w:val="24"/>
          <w:szCs w:val="24"/>
        </w:rPr>
        <w:sectPr w:rsidR="003C7BCB" w:rsidRPr="006C3BB9" w:rsidSect="00B75667">
          <w:headerReference w:type="default" r:id="rId6"/>
          <w:pgSz w:w="11906" w:h="16838"/>
          <w:pgMar w:top="284" w:right="567" w:bottom="567" w:left="567" w:header="283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6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9364"/>
      </w:tblGrid>
      <w:tr w:rsidR="003C7BCB" w:rsidRPr="00C85971">
        <w:tc>
          <w:tcPr>
            <w:tcW w:w="1242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1001:</w:t>
            </w:r>
          </w:p>
        </w:tc>
        <w:tc>
          <w:tcPr>
            <w:tcW w:w="9364" w:type="dxa"/>
          </w:tcPr>
          <w:p w:rsidR="003C7BCB" w:rsidRPr="00C85971" w:rsidRDefault="003C7BCB" w:rsidP="00C85971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C7BCB" w:rsidRPr="00C85971">
        <w:tc>
          <w:tcPr>
            <w:tcW w:w="1242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54321</w:t>
            </w:r>
          </w:p>
        </w:tc>
        <w:tc>
          <w:tcPr>
            <w:tcW w:w="9364" w:type="dxa"/>
          </w:tcPr>
          <w:p w:rsidR="003C7BCB" w:rsidRPr="00C85971" w:rsidRDefault="003C7BCB" w:rsidP="00C85971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C7BCB" w:rsidRPr="00C85971">
        <w:tc>
          <w:tcPr>
            <w:tcW w:w="1242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89009</w:t>
            </w:r>
          </w:p>
        </w:tc>
        <w:tc>
          <w:tcPr>
            <w:tcW w:w="9364" w:type="dxa"/>
          </w:tcPr>
          <w:p w:rsidR="003C7BCB" w:rsidRPr="00C85971" w:rsidRDefault="003C7BCB" w:rsidP="00C85971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C7BCB" w:rsidRPr="00C85971">
        <w:tc>
          <w:tcPr>
            <w:tcW w:w="1242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801010</w:t>
            </w:r>
          </w:p>
        </w:tc>
        <w:tc>
          <w:tcPr>
            <w:tcW w:w="9364" w:type="dxa"/>
          </w:tcPr>
          <w:p w:rsidR="003C7BCB" w:rsidRPr="00C85971" w:rsidRDefault="003C7BCB" w:rsidP="00C85971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</w:tbl>
    <w:p w:rsidR="003C7BCB" w:rsidRPr="006C3BB9" w:rsidRDefault="003C7BCB" w:rsidP="002C7EB5">
      <w:pPr>
        <w:pStyle w:val="NoSpacing"/>
        <w:rPr>
          <w:b/>
          <w:bCs/>
          <w:sz w:val="24"/>
          <w:szCs w:val="24"/>
        </w:rPr>
      </w:pPr>
      <w:r w:rsidRPr="006C3BB9">
        <w:rPr>
          <w:b/>
          <w:bCs/>
          <w:sz w:val="24"/>
          <w:szCs w:val="24"/>
        </w:rPr>
        <w:t>Aşağıda okunuşları verilen sayıları yazınız.</w:t>
      </w:r>
      <w:r>
        <w:rPr>
          <w:b/>
          <w:bCs/>
          <w:sz w:val="24"/>
          <w:szCs w:val="24"/>
        </w:rPr>
        <w:t xml:space="preserve"> (8P)</w:t>
      </w:r>
    </w:p>
    <w:p w:rsidR="003C7BCB" w:rsidRDefault="003C7BCB" w:rsidP="006C3BB9">
      <w:pPr>
        <w:pStyle w:val="NoSpacing"/>
        <w:rPr>
          <w:sz w:val="24"/>
          <w:szCs w:val="24"/>
        </w:rPr>
      </w:pPr>
    </w:p>
    <w:tbl>
      <w:tblPr>
        <w:tblpPr w:leftFromText="141" w:rightFromText="141" w:vertAnchor="text" w:horzAnchor="margin" w:tblpY="-6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6"/>
        <w:gridCol w:w="6670"/>
      </w:tblGrid>
      <w:tr w:rsidR="003C7BCB" w:rsidRPr="00C85971">
        <w:tc>
          <w:tcPr>
            <w:tcW w:w="3936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Elli dört bin beş yüz doksan iki</w:t>
            </w:r>
          </w:p>
        </w:tc>
        <w:tc>
          <w:tcPr>
            <w:tcW w:w="6670" w:type="dxa"/>
          </w:tcPr>
          <w:p w:rsidR="003C7BCB" w:rsidRPr="00C85971" w:rsidRDefault="003C7BCB" w:rsidP="00C85971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C7BCB" w:rsidRPr="00C85971">
        <w:tc>
          <w:tcPr>
            <w:tcW w:w="3936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Altı bin kırk</w:t>
            </w:r>
          </w:p>
        </w:tc>
        <w:tc>
          <w:tcPr>
            <w:tcW w:w="6670" w:type="dxa"/>
          </w:tcPr>
          <w:p w:rsidR="003C7BCB" w:rsidRPr="00C85971" w:rsidRDefault="003C7BCB" w:rsidP="00C85971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C7BCB" w:rsidRPr="00C85971">
        <w:tc>
          <w:tcPr>
            <w:tcW w:w="3936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Sekiz yüz elli beş bin üç yüz yirmi bir</w:t>
            </w:r>
          </w:p>
        </w:tc>
        <w:tc>
          <w:tcPr>
            <w:tcW w:w="6670" w:type="dxa"/>
          </w:tcPr>
          <w:p w:rsidR="003C7BCB" w:rsidRPr="00C85971" w:rsidRDefault="003C7BCB" w:rsidP="00C85971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C7BCB" w:rsidRPr="00C85971">
        <w:tc>
          <w:tcPr>
            <w:tcW w:w="3936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Dört yüz bin dört</w:t>
            </w:r>
          </w:p>
        </w:tc>
        <w:tc>
          <w:tcPr>
            <w:tcW w:w="6670" w:type="dxa"/>
          </w:tcPr>
          <w:p w:rsidR="003C7BCB" w:rsidRPr="00C85971" w:rsidRDefault="003C7BCB" w:rsidP="00C85971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</w:tbl>
    <w:p w:rsidR="003C7BCB" w:rsidRPr="006C3BB9" w:rsidRDefault="003C7BCB" w:rsidP="006C3BB9">
      <w:pPr>
        <w:pStyle w:val="NoSpacing"/>
        <w:rPr>
          <w:b/>
          <w:bCs/>
          <w:sz w:val="24"/>
          <w:szCs w:val="24"/>
        </w:rPr>
      </w:pPr>
      <w:r w:rsidRPr="006C3BB9">
        <w:rPr>
          <w:b/>
          <w:bCs/>
          <w:sz w:val="24"/>
          <w:szCs w:val="24"/>
        </w:rPr>
        <w:t>Aşağıdaki sayıları bölüklerine ayırınız</w:t>
      </w:r>
      <w:r>
        <w:rPr>
          <w:b/>
          <w:bCs/>
          <w:sz w:val="24"/>
          <w:szCs w:val="24"/>
        </w:rPr>
        <w:t>. (4P)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  <w:hyperlink r:id="rId7" w:history="1">
        <w:r>
          <w:rPr>
            <w:rStyle w:val="Hyperlink"/>
          </w:rPr>
          <w:t>www.sorubak.com</w:t>
        </w:r>
      </w:hyperlink>
    </w:p>
    <w:p w:rsidR="003C7BCB" w:rsidRDefault="003C7BCB" w:rsidP="006C3BB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Pr="006C3BB9">
        <w:rPr>
          <w:sz w:val="24"/>
          <w:szCs w:val="24"/>
        </w:rPr>
        <w:t xml:space="preserve">3294                                 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 xml:space="preserve">                                        105360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b/>
          <w:bCs/>
          <w:sz w:val="24"/>
          <w:szCs w:val="24"/>
        </w:rPr>
      </w:pPr>
      <w:r w:rsidRPr="006C3BB9">
        <w:rPr>
          <w:b/>
          <w:bCs/>
          <w:sz w:val="24"/>
          <w:szCs w:val="24"/>
        </w:rPr>
        <w:t>Aşağıdaki sayıları en yakın onluğa yuvarlayınız</w:t>
      </w:r>
      <w:r>
        <w:rPr>
          <w:b/>
          <w:bCs/>
          <w:sz w:val="24"/>
          <w:szCs w:val="24"/>
        </w:rPr>
        <w:t>. (4P)</w:t>
      </w:r>
    </w:p>
    <w:p w:rsidR="003C7BCB" w:rsidRDefault="003C7BCB" w:rsidP="006C3BB9">
      <w:pPr>
        <w:pStyle w:val="NoSpacing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2804"/>
      </w:tblGrid>
      <w:tr w:rsidR="003C7BCB" w:rsidRPr="00C85971">
        <w:trPr>
          <w:trHeight w:val="308"/>
        </w:trPr>
        <w:tc>
          <w:tcPr>
            <w:tcW w:w="1809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3095</w:t>
            </w:r>
          </w:p>
        </w:tc>
        <w:tc>
          <w:tcPr>
            <w:tcW w:w="2804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C7BCB" w:rsidRPr="00C85971">
        <w:trPr>
          <w:trHeight w:val="308"/>
        </w:trPr>
        <w:tc>
          <w:tcPr>
            <w:tcW w:w="1809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6984</w:t>
            </w:r>
          </w:p>
        </w:tc>
        <w:tc>
          <w:tcPr>
            <w:tcW w:w="2804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</w:tbl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b/>
          <w:bCs/>
          <w:sz w:val="24"/>
          <w:szCs w:val="24"/>
        </w:rPr>
      </w:pPr>
      <w:r w:rsidRPr="006C3BB9">
        <w:rPr>
          <w:b/>
          <w:bCs/>
          <w:sz w:val="24"/>
          <w:szCs w:val="24"/>
        </w:rPr>
        <w:t>Aşağıdaki sayıları en yakın yüzlüğe yuvarlayınız</w:t>
      </w:r>
      <w:r>
        <w:rPr>
          <w:b/>
          <w:bCs/>
          <w:sz w:val="24"/>
          <w:szCs w:val="24"/>
        </w:rPr>
        <w:t xml:space="preserve"> (4P)</w:t>
      </w:r>
    </w:p>
    <w:p w:rsidR="003C7BCB" w:rsidRDefault="003C7BCB" w:rsidP="006C3BB9">
      <w:pPr>
        <w:pStyle w:val="NoSpacing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2804"/>
      </w:tblGrid>
      <w:tr w:rsidR="003C7BCB" w:rsidRPr="00C85971">
        <w:trPr>
          <w:trHeight w:val="308"/>
        </w:trPr>
        <w:tc>
          <w:tcPr>
            <w:tcW w:w="1809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2804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C7BCB" w:rsidRPr="00C85971">
        <w:trPr>
          <w:trHeight w:val="308"/>
        </w:trPr>
        <w:tc>
          <w:tcPr>
            <w:tcW w:w="1809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2804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</w:tbl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9F7C1C" w:rsidRDefault="003C7BCB" w:rsidP="009F7C1C">
      <w:pPr>
        <w:rPr>
          <w:b/>
          <w:bCs/>
        </w:rPr>
      </w:pPr>
      <w:r w:rsidRPr="009F7C1C">
        <w:rPr>
          <w:b/>
          <w:bCs/>
        </w:rPr>
        <w:t>Aşağıda çözümlenmiş olarak verilen doğal sayıları karşılarına yazınız.</w:t>
      </w:r>
      <w:r>
        <w:rPr>
          <w:b/>
          <w:bCs/>
        </w:rPr>
        <w:t>(6</w:t>
      </w:r>
      <w:r w:rsidRPr="009F7C1C">
        <w:rPr>
          <w:b/>
          <w:bCs/>
        </w:rPr>
        <w:t>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4"/>
        <w:gridCol w:w="5962"/>
      </w:tblGrid>
      <w:tr w:rsidR="003C7BCB" w:rsidRPr="00C85971">
        <w:tc>
          <w:tcPr>
            <w:tcW w:w="4644" w:type="dxa"/>
          </w:tcPr>
          <w:p w:rsidR="003C7BCB" w:rsidRPr="00C85971" w:rsidRDefault="003C7BCB" w:rsidP="00C85971">
            <w:pPr>
              <w:spacing w:after="0" w:line="240" w:lineRule="auto"/>
            </w:pPr>
            <w:r w:rsidRPr="00C85971">
              <w:t>5 binlik+4 onluk+ 3 birlik</w:t>
            </w:r>
          </w:p>
        </w:tc>
        <w:tc>
          <w:tcPr>
            <w:tcW w:w="5962" w:type="dxa"/>
          </w:tcPr>
          <w:p w:rsidR="003C7BCB" w:rsidRPr="00C85971" w:rsidRDefault="003C7BCB" w:rsidP="00C85971">
            <w:pPr>
              <w:spacing w:after="0" w:line="240" w:lineRule="auto"/>
            </w:pPr>
          </w:p>
        </w:tc>
      </w:tr>
      <w:tr w:rsidR="003C7BCB" w:rsidRPr="00C85971">
        <w:tc>
          <w:tcPr>
            <w:tcW w:w="4644" w:type="dxa"/>
          </w:tcPr>
          <w:p w:rsidR="003C7BCB" w:rsidRPr="00C85971" w:rsidRDefault="003C7BCB" w:rsidP="00C85971">
            <w:pPr>
              <w:spacing w:after="0" w:line="240" w:lineRule="auto"/>
            </w:pPr>
            <w:r w:rsidRPr="00C85971">
              <w:t>(8x 100.000) + (9xl0.000) + (3x1.000) + (3x10)</w:t>
            </w:r>
          </w:p>
        </w:tc>
        <w:tc>
          <w:tcPr>
            <w:tcW w:w="5962" w:type="dxa"/>
          </w:tcPr>
          <w:p w:rsidR="003C7BCB" w:rsidRPr="00C85971" w:rsidRDefault="003C7BCB" w:rsidP="00C85971">
            <w:pPr>
              <w:spacing w:after="0" w:line="240" w:lineRule="auto"/>
            </w:pPr>
          </w:p>
        </w:tc>
      </w:tr>
    </w:tbl>
    <w:p w:rsidR="003C7BCB" w:rsidRPr="006C3BB9" w:rsidRDefault="003C7BCB" w:rsidP="009F7C1C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b/>
          <w:bCs/>
          <w:sz w:val="24"/>
          <w:szCs w:val="24"/>
        </w:rPr>
      </w:pPr>
      <w:r w:rsidRPr="006C3BB9">
        <w:rPr>
          <w:b/>
          <w:bCs/>
          <w:sz w:val="24"/>
          <w:szCs w:val="24"/>
        </w:rPr>
        <w:t>Aşağıdaki doğal sayıları çözümleyiniz</w:t>
      </w:r>
      <w:r>
        <w:rPr>
          <w:b/>
          <w:bCs/>
          <w:sz w:val="24"/>
          <w:szCs w:val="24"/>
        </w:rPr>
        <w:t>(6P)</w:t>
      </w:r>
    </w:p>
    <w:p w:rsidR="003C7BCB" w:rsidRDefault="003C7BCB" w:rsidP="006C3BB9">
      <w:pPr>
        <w:pStyle w:val="NoSpacing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9222"/>
      </w:tblGrid>
      <w:tr w:rsidR="003C7BCB" w:rsidRPr="00C85971">
        <w:tc>
          <w:tcPr>
            <w:tcW w:w="1384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18180</w:t>
            </w:r>
          </w:p>
        </w:tc>
        <w:tc>
          <w:tcPr>
            <w:tcW w:w="9222" w:type="dxa"/>
          </w:tcPr>
          <w:p w:rsidR="003C7BCB" w:rsidRPr="00C85971" w:rsidRDefault="003C7BCB" w:rsidP="00C85971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3C7BCB" w:rsidRPr="00C85971">
        <w:tc>
          <w:tcPr>
            <w:tcW w:w="1384" w:type="dxa"/>
          </w:tcPr>
          <w:p w:rsidR="003C7BCB" w:rsidRPr="00C85971" w:rsidRDefault="003C7BCB" w:rsidP="00C85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5971">
              <w:rPr>
                <w:rFonts w:ascii="Times New Roman" w:hAnsi="Times New Roman" w:cs="Times New Roman"/>
                <w:sz w:val="24"/>
                <w:szCs w:val="24"/>
              </w:rPr>
              <w:t>609304</w:t>
            </w:r>
          </w:p>
        </w:tc>
        <w:tc>
          <w:tcPr>
            <w:tcW w:w="9222" w:type="dxa"/>
          </w:tcPr>
          <w:p w:rsidR="003C7BCB" w:rsidRPr="00C85971" w:rsidRDefault="003C7BCB" w:rsidP="00C85971">
            <w:pPr>
              <w:tabs>
                <w:tab w:val="left" w:pos="1260"/>
              </w:tabs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</w:tbl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Default="003C7BCB" w:rsidP="00B75667">
      <w:pPr>
        <w:pStyle w:val="NoSpacing"/>
      </w:pPr>
    </w:p>
    <w:p w:rsidR="003C7BCB" w:rsidRPr="00C00091" w:rsidRDefault="003C7BCB" w:rsidP="00B75667">
      <w:pPr>
        <w:pStyle w:val="NoSpacing"/>
        <w:rPr>
          <w:b/>
          <w:bCs/>
        </w:rPr>
      </w:pPr>
      <w:r w:rsidRPr="00C00091">
        <w:rPr>
          <w:b/>
          <w:bCs/>
        </w:rPr>
        <w:t xml:space="preserve">       </w:t>
      </w:r>
      <w:r>
        <w:rPr>
          <w:b/>
          <w:bCs/>
        </w:rPr>
        <w:t xml:space="preserve">                            </w:t>
      </w:r>
      <w:r w:rsidRPr="00C00091">
        <w:rPr>
          <w:b/>
          <w:bCs/>
        </w:rPr>
        <w:t>Aşağıdaki sayının  basamak adlarını, sayı ve basamak değerlerini yazınız. (</w:t>
      </w:r>
      <w:r>
        <w:rPr>
          <w:b/>
          <w:bCs/>
        </w:rPr>
        <w:t>15</w:t>
      </w:r>
      <w:r w:rsidRPr="00C00091">
        <w:rPr>
          <w:b/>
          <w:bCs/>
        </w:rPr>
        <w:t xml:space="preserve"> P)</w:t>
      </w:r>
    </w:p>
    <w:p w:rsidR="003C7BCB" w:rsidRPr="00A473E2" w:rsidRDefault="003C7BCB" w:rsidP="00B75667">
      <w:pPr>
        <w:pStyle w:val="NoSpacing"/>
        <w:rPr>
          <w:b/>
          <w:bCs/>
        </w:rPr>
      </w:pPr>
      <w:r w:rsidRPr="00A473E2">
        <w:t xml:space="preserve">         </w:t>
      </w:r>
      <w:r w:rsidRPr="00A92FF1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</w:t>
      </w:r>
      <w:r w:rsidRPr="00A92FF1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</w:t>
      </w:r>
      <w:r w:rsidRPr="00A92FF1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 </w:t>
      </w:r>
      <w:r w:rsidRPr="00A92FF1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0 </w:t>
      </w:r>
      <w:r w:rsidRPr="00A92FF1">
        <w:rPr>
          <w:b/>
          <w:bCs/>
          <w:sz w:val="28"/>
          <w:szCs w:val="28"/>
        </w:rPr>
        <w:t xml:space="preserve">1 </w:t>
      </w:r>
      <w:r w:rsidRPr="00A473E2">
        <w:t xml:space="preserve">                   </w:t>
      </w:r>
      <w:r>
        <w:t xml:space="preserve">         </w:t>
      </w:r>
      <w:r w:rsidRPr="00923F29">
        <w:t>Basamak Adı                        Sayı Değeri               Basamak Değeri</w:t>
      </w:r>
    </w:p>
    <w:tbl>
      <w:tblPr>
        <w:tblpPr w:leftFromText="141" w:rightFromText="141" w:vertAnchor="text" w:horzAnchor="page" w:tblpX="3208" w:tblpY="1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2518"/>
        <w:gridCol w:w="2519"/>
      </w:tblGrid>
      <w:tr w:rsidR="003C7BCB" w:rsidRPr="00C85971">
        <w:trPr>
          <w:trHeight w:val="334"/>
        </w:trPr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19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C7BCB" w:rsidRPr="00C85971">
        <w:trPr>
          <w:trHeight w:val="334"/>
        </w:trPr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19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C7BCB" w:rsidRPr="00C85971">
        <w:trPr>
          <w:trHeight w:val="334"/>
        </w:trPr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19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C7BCB" w:rsidRPr="00C85971">
        <w:trPr>
          <w:trHeight w:val="334"/>
        </w:trPr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19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C7BCB" w:rsidRPr="00C85971">
        <w:trPr>
          <w:trHeight w:val="334"/>
        </w:trPr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19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C7BCB" w:rsidRPr="00C85971">
        <w:trPr>
          <w:trHeight w:val="334"/>
        </w:trPr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18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19" w:type="dxa"/>
          </w:tcPr>
          <w:p w:rsidR="003C7BCB" w:rsidRPr="00C85971" w:rsidRDefault="003C7BCB" w:rsidP="00C8597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3C7BCB" w:rsidRPr="00A92FF1" w:rsidRDefault="003C7BCB" w:rsidP="00B75667">
      <w:pPr>
        <w:pStyle w:val="NoSpacing"/>
        <w:rPr>
          <w:b/>
          <w:bCs/>
          <w:sz w:val="28"/>
          <w:szCs w:val="28"/>
        </w:rPr>
      </w:pPr>
      <w:r w:rsidRPr="00A92FF1">
        <w:rPr>
          <w:b/>
          <w:bCs/>
          <w:sz w:val="28"/>
          <w:szCs w:val="28"/>
        </w:rPr>
        <w:t xml:space="preserve">                                                                                    </w:t>
      </w:r>
    </w:p>
    <w:p w:rsidR="003C7BCB" w:rsidRPr="00D957F4" w:rsidRDefault="003C7BCB" w:rsidP="009F7C1C">
      <w:pPr>
        <w:tabs>
          <w:tab w:val="left" w:pos="1725"/>
          <w:tab w:val="left" w:pos="6900"/>
          <w:tab w:val="left" w:pos="7110"/>
          <w:tab w:val="left" w:pos="7140"/>
        </w:tabs>
        <w:spacing w:line="360" w:lineRule="auto"/>
        <w:rPr>
          <w:rFonts w:ascii="Comic Sans MS" w:hAnsi="Comic Sans MS" w:cs="Comic Sans MS"/>
        </w:rPr>
      </w:pPr>
      <w:r w:rsidRPr="00D957F4">
        <w:rPr>
          <w:rFonts w:ascii="Comic Sans MS" w:hAnsi="Comic Sans MS" w:cs="Comic Sans MS"/>
        </w:rPr>
        <w:tab/>
      </w:r>
      <w:r w:rsidRPr="00D957F4">
        <w:rPr>
          <w:rFonts w:ascii="Comic Sans MS" w:hAnsi="Comic Sans MS" w:cs="Comic Sans MS"/>
        </w:rPr>
        <w:tab/>
      </w:r>
    </w:p>
    <w:p w:rsidR="003C7BCB" w:rsidRPr="00D957F4" w:rsidRDefault="003C7BCB" w:rsidP="009F7C1C">
      <w:pPr>
        <w:tabs>
          <w:tab w:val="left" w:pos="1725"/>
          <w:tab w:val="left" w:pos="6900"/>
        </w:tabs>
        <w:spacing w:line="360" w:lineRule="auto"/>
        <w:rPr>
          <w:rFonts w:ascii="Comic Sans MS" w:hAnsi="Comic Sans MS" w:cs="Comic Sans MS"/>
        </w:rPr>
      </w:pPr>
      <w:r w:rsidRPr="00D957F4">
        <w:rPr>
          <w:rFonts w:ascii="Comic Sans MS" w:hAnsi="Comic Sans MS" w:cs="Comic Sans MS"/>
        </w:rPr>
        <w:tab/>
      </w:r>
    </w:p>
    <w:p w:rsidR="003C7BCB" w:rsidRPr="00D957F4" w:rsidRDefault="003C7BCB" w:rsidP="009F7C1C">
      <w:pPr>
        <w:tabs>
          <w:tab w:val="left" w:pos="1260"/>
        </w:tabs>
        <w:rPr>
          <w:rFonts w:ascii="Comic Sans MS" w:hAnsi="Comic Sans MS" w:cs="Comic Sans MS"/>
        </w:rPr>
      </w:pPr>
    </w:p>
    <w:p w:rsidR="003C7BCB" w:rsidRDefault="003C7BCB" w:rsidP="006C3BB9">
      <w:pPr>
        <w:pStyle w:val="NoSpacing"/>
        <w:rPr>
          <w:b/>
          <w:bCs/>
          <w:sz w:val="24"/>
          <w:szCs w:val="24"/>
        </w:rPr>
      </w:pPr>
    </w:p>
    <w:p w:rsidR="003C7BCB" w:rsidRDefault="003C7BCB" w:rsidP="006C3BB9">
      <w:pPr>
        <w:pStyle w:val="NoSpacing"/>
        <w:rPr>
          <w:b/>
          <w:bCs/>
          <w:sz w:val="24"/>
          <w:szCs w:val="24"/>
        </w:rPr>
      </w:pPr>
    </w:p>
    <w:p w:rsidR="003C7BCB" w:rsidRDefault="003C7BCB" w:rsidP="006C3BB9">
      <w:pPr>
        <w:pStyle w:val="NoSpacing"/>
        <w:rPr>
          <w:b/>
          <w:bCs/>
          <w:sz w:val="24"/>
          <w:szCs w:val="24"/>
        </w:rPr>
      </w:pPr>
    </w:p>
    <w:p w:rsidR="003C7BCB" w:rsidRDefault="003C7BCB" w:rsidP="00B75667">
      <w:pPr>
        <w:pStyle w:val="NoSpacing"/>
        <w:rPr>
          <w:b/>
          <w:bCs/>
          <w:sz w:val="24"/>
          <w:szCs w:val="24"/>
        </w:rPr>
      </w:pPr>
      <w:r w:rsidRPr="006C3BB9">
        <w:rPr>
          <w:b/>
          <w:bCs/>
          <w:sz w:val="24"/>
          <w:szCs w:val="24"/>
        </w:rPr>
        <w:t xml:space="preserve">  </w:t>
      </w:r>
    </w:p>
    <w:p w:rsidR="003C7BCB" w:rsidRDefault="003C7BCB" w:rsidP="006C3BB9">
      <w:pPr>
        <w:pStyle w:val="NoSpacing"/>
        <w:rPr>
          <w:b/>
          <w:bCs/>
          <w:sz w:val="24"/>
          <w:szCs w:val="24"/>
        </w:rPr>
      </w:pPr>
      <w:r w:rsidRPr="00767480">
        <w:rPr>
          <w:b/>
          <w:bCs/>
          <w:sz w:val="24"/>
          <w:szCs w:val="24"/>
        </w:rPr>
        <w:t>0, 1, 3, 8 ve 9</w:t>
      </w:r>
      <w:r w:rsidRPr="006C3BB9">
        <w:rPr>
          <w:sz w:val="24"/>
          <w:szCs w:val="24"/>
        </w:rPr>
        <w:t xml:space="preserve"> rakamlarını birer kez kullanarak beş basamaklı doğal sayılar oluşturulacaktır. Buna göre;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(8P)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 xml:space="preserve">A – </w:t>
      </w:r>
      <w:r w:rsidRPr="006C3BB9">
        <w:rPr>
          <w:b/>
          <w:bCs/>
          <w:sz w:val="24"/>
          <w:szCs w:val="24"/>
        </w:rPr>
        <w:t xml:space="preserve">En büyük </w:t>
      </w:r>
      <w:r w:rsidRPr="006C3BB9">
        <w:rPr>
          <w:sz w:val="24"/>
          <w:szCs w:val="24"/>
        </w:rPr>
        <w:t>doğal sayı kaçtır? ________________________________________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 xml:space="preserve">B - </w:t>
      </w:r>
      <w:r w:rsidRPr="006C3BB9">
        <w:rPr>
          <w:b/>
          <w:bCs/>
          <w:sz w:val="24"/>
          <w:szCs w:val="24"/>
        </w:rPr>
        <w:t xml:space="preserve">En küçük </w:t>
      </w:r>
      <w:r w:rsidRPr="006C3BB9">
        <w:rPr>
          <w:sz w:val="24"/>
          <w:szCs w:val="24"/>
        </w:rPr>
        <w:t>doğal sayı kaçtır?_________________________________________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 xml:space="preserve">C - </w:t>
      </w:r>
      <w:r w:rsidRPr="006C3BB9">
        <w:rPr>
          <w:b/>
          <w:bCs/>
          <w:sz w:val="24"/>
          <w:szCs w:val="24"/>
        </w:rPr>
        <w:t xml:space="preserve">En büyük tek </w:t>
      </w:r>
      <w:r w:rsidRPr="006C3BB9">
        <w:rPr>
          <w:sz w:val="24"/>
          <w:szCs w:val="24"/>
        </w:rPr>
        <w:t>doğal sayı kaçtır?______________________________________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 xml:space="preserve">D - </w:t>
      </w:r>
      <w:r w:rsidRPr="006C3BB9">
        <w:rPr>
          <w:b/>
          <w:bCs/>
          <w:sz w:val="24"/>
          <w:szCs w:val="24"/>
        </w:rPr>
        <w:t xml:space="preserve">En küçük çift </w:t>
      </w:r>
      <w:r w:rsidRPr="006C3BB9">
        <w:rPr>
          <w:sz w:val="24"/>
          <w:szCs w:val="24"/>
        </w:rPr>
        <w:t>doğal sayı kaçtır?______________________________________</w:t>
      </w:r>
    </w:p>
    <w:p w:rsidR="003C7BCB" w:rsidRPr="006C3BB9" w:rsidRDefault="003C7BCB" w:rsidP="006C3BB9">
      <w:pPr>
        <w:pStyle w:val="NoSpacing"/>
        <w:rPr>
          <w:sz w:val="24"/>
          <w:szCs w:val="24"/>
        </w:rPr>
        <w:sectPr w:rsidR="003C7BCB" w:rsidRPr="006C3BB9" w:rsidSect="00B75667">
          <w:type w:val="continuous"/>
          <w:pgSz w:w="11906" w:h="16838"/>
          <w:pgMar w:top="567" w:right="567" w:bottom="567" w:left="567" w:header="283" w:footer="709" w:gutter="0"/>
          <w:cols w:sep="1" w:space="709"/>
          <w:titlePg/>
          <w:docGrid w:linePitch="360"/>
        </w:sectPr>
      </w:pP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B75667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6C3BB9">
        <w:rPr>
          <w:b/>
          <w:bCs/>
          <w:sz w:val="24"/>
          <w:szCs w:val="24"/>
        </w:rPr>
        <w:t>Bir koşucu Cuma günü 2750m koşmuştur. Sonraki günlerde her gün bir önceki günün 250m fazlası kadar koştuğuna göre Pazar gününün sonunda toplam kaç metre koşmuştur?</w:t>
      </w:r>
      <w:r w:rsidRPr="0076748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(5P)</w:t>
      </w:r>
    </w:p>
    <w:p w:rsidR="003C7BCB" w:rsidRPr="00CF15C9" w:rsidRDefault="003C7BCB" w:rsidP="00B75667">
      <w:pPr>
        <w:pStyle w:val="NoSpacing"/>
        <w:rPr>
          <w:sz w:val="24"/>
          <w:szCs w:val="24"/>
          <w:u w:val="single"/>
        </w:rPr>
      </w:pPr>
      <w:r w:rsidRPr="00CF15C9">
        <w:rPr>
          <w:sz w:val="24"/>
          <w:szCs w:val="24"/>
          <w:u w:val="single"/>
        </w:rPr>
        <w:t>Çözüm:</w:t>
      </w:r>
    </w:p>
    <w:p w:rsidR="003C7BCB" w:rsidRDefault="003C7BCB" w:rsidP="00B75667">
      <w:pPr>
        <w:pStyle w:val="NoSpacing"/>
        <w:rPr>
          <w:b/>
          <w:bCs/>
          <w:sz w:val="24"/>
          <w:szCs w:val="24"/>
        </w:rPr>
      </w:pPr>
    </w:p>
    <w:p w:rsidR="003C7BCB" w:rsidRDefault="003C7BCB" w:rsidP="00B75667">
      <w:pPr>
        <w:pStyle w:val="NoSpacing"/>
        <w:rPr>
          <w:b/>
          <w:bCs/>
          <w:sz w:val="24"/>
          <w:szCs w:val="24"/>
        </w:rPr>
      </w:pPr>
    </w:p>
    <w:p w:rsidR="003C7BCB" w:rsidRDefault="003C7BCB" w:rsidP="00B75667">
      <w:pPr>
        <w:pStyle w:val="NoSpacing"/>
        <w:rPr>
          <w:b/>
          <w:bCs/>
          <w:sz w:val="24"/>
          <w:szCs w:val="24"/>
        </w:rPr>
      </w:pPr>
    </w:p>
    <w:p w:rsidR="003C7BCB" w:rsidRDefault="003C7BCB" w:rsidP="00B75667">
      <w:pPr>
        <w:pStyle w:val="NoSpacing"/>
        <w:rPr>
          <w:b/>
          <w:bCs/>
          <w:sz w:val="24"/>
          <w:szCs w:val="24"/>
        </w:rPr>
      </w:pPr>
    </w:p>
    <w:p w:rsidR="003C7BCB" w:rsidRPr="006C3BB9" w:rsidRDefault="003C7BCB" w:rsidP="00B75667">
      <w:pPr>
        <w:pStyle w:val="NoSpacing"/>
        <w:rPr>
          <w:b/>
          <w:bCs/>
          <w:sz w:val="24"/>
          <w:szCs w:val="24"/>
        </w:rPr>
      </w:pPr>
      <w:r w:rsidRPr="006C3BB9">
        <w:rPr>
          <w:b/>
          <w:bCs/>
          <w:sz w:val="24"/>
          <w:szCs w:val="24"/>
        </w:rPr>
        <w:t>Aşağıda verilen toplama işleminde verilmeyen rakamları bulunuz.</w:t>
      </w:r>
      <w:r w:rsidRPr="0076748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(10P)</w:t>
      </w:r>
    </w:p>
    <w:p w:rsidR="003C7BCB" w:rsidRPr="006C3BB9" w:rsidRDefault="003C7BCB" w:rsidP="00B75667">
      <w:pPr>
        <w:pStyle w:val="NoSpacing"/>
        <w:rPr>
          <w:sz w:val="24"/>
          <w:szCs w:val="24"/>
        </w:rPr>
      </w:pPr>
    </w:p>
    <w:p w:rsidR="003C7BCB" w:rsidRPr="006C3BB9" w:rsidRDefault="003C7BCB" w:rsidP="00B75667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 xml:space="preserve">                     3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6</w:t>
      </w:r>
      <w:r w:rsidRPr="006C3BB9">
        <w:rPr>
          <w:sz w:val="24"/>
          <w:szCs w:val="24"/>
        </w:rPr>
        <w:tab/>
      </w:r>
      <w:r w:rsidRPr="006C3BB9">
        <w:rPr>
          <w:sz w:val="24"/>
          <w:szCs w:val="24"/>
        </w:rPr>
        <w:tab/>
        <w:t xml:space="preserve">                 </w:t>
      </w:r>
      <w:r>
        <w:rPr>
          <w:sz w:val="24"/>
          <w:szCs w:val="24"/>
        </w:rPr>
        <w:t xml:space="preserve">                          </w:t>
      </w:r>
      <w:r w:rsidRPr="006C3BB9">
        <w:rPr>
          <w:sz w:val="24"/>
          <w:szCs w:val="24"/>
        </w:rPr>
        <w:t xml:space="preserve"> 5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0</w:t>
      </w:r>
    </w:p>
    <w:p w:rsidR="003C7BCB" w:rsidRPr="006C3BB9" w:rsidRDefault="003C7BCB" w:rsidP="00B75667">
      <w:pPr>
        <w:pStyle w:val="NoSpacing"/>
        <w:rPr>
          <w:sz w:val="20"/>
          <w:szCs w:val="20"/>
        </w:rPr>
      </w:pPr>
      <w:r w:rsidRPr="006C3BB9">
        <w:rPr>
          <w:sz w:val="24"/>
          <w:szCs w:val="24"/>
        </w:rPr>
        <w:t xml:space="preserve">                     4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B</w:t>
      </w:r>
      <w:r w:rsidRPr="006C3BB9">
        <w:rPr>
          <w:sz w:val="24"/>
          <w:szCs w:val="24"/>
        </w:rPr>
        <w:tab/>
      </w:r>
      <w:r w:rsidRPr="006C3BB9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                        </w:t>
      </w:r>
      <w:r w:rsidRPr="006C3BB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6C3BB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C3BB9">
        <w:rPr>
          <w:sz w:val="20"/>
          <w:szCs w:val="20"/>
        </w:rPr>
        <w:t>F</w:t>
      </w:r>
      <w:r>
        <w:rPr>
          <w:sz w:val="20"/>
          <w:szCs w:val="20"/>
        </w:rPr>
        <w:t xml:space="preserve"> </w:t>
      </w:r>
      <w:r w:rsidRPr="006C3BB9">
        <w:rPr>
          <w:sz w:val="20"/>
          <w:szCs w:val="20"/>
        </w:rPr>
        <w:t>G</w:t>
      </w:r>
      <w:r>
        <w:rPr>
          <w:sz w:val="20"/>
          <w:szCs w:val="20"/>
        </w:rPr>
        <w:t xml:space="preserve"> </w:t>
      </w:r>
      <w:r w:rsidRPr="006C3BB9">
        <w:rPr>
          <w:sz w:val="20"/>
          <w:szCs w:val="20"/>
        </w:rPr>
        <w:t>H</w:t>
      </w:r>
    </w:p>
    <w:p w:rsidR="003C7BCB" w:rsidRPr="006C3BB9" w:rsidRDefault="003C7BCB" w:rsidP="00B75667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 xml:space="preserve">            +__________</w:t>
      </w:r>
      <w:r w:rsidRPr="006C3BB9">
        <w:rPr>
          <w:sz w:val="24"/>
          <w:szCs w:val="24"/>
        </w:rPr>
        <w:tab/>
        <w:t xml:space="preserve">                                                   +__________</w:t>
      </w:r>
    </w:p>
    <w:p w:rsidR="003C7BCB" w:rsidRPr="006C3BB9" w:rsidRDefault="003C7BCB" w:rsidP="00B75667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 xml:space="preserve">                     7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4</w:t>
      </w:r>
      <w:r w:rsidRPr="006C3BB9">
        <w:rPr>
          <w:sz w:val="24"/>
          <w:szCs w:val="24"/>
        </w:rPr>
        <w:tab/>
      </w:r>
      <w:r w:rsidRPr="006C3BB9">
        <w:rPr>
          <w:sz w:val="24"/>
          <w:szCs w:val="24"/>
        </w:rPr>
        <w:tab/>
        <w:t xml:space="preserve">   </w:t>
      </w:r>
      <w:r w:rsidRPr="006C3BB9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       </w:t>
      </w:r>
      <w:r w:rsidRPr="006C3BB9">
        <w:rPr>
          <w:sz w:val="24"/>
          <w:szCs w:val="24"/>
        </w:rPr>
        <w:t xml:space="preserve"> 8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6C3BB9">
        <w:rPr>
          <w:sz w:val="24"/>
          <w:szCs w:val="24"/>
        </w:rPr>
        <w:t>5</w:t>
      </w:r>
    </w:p>
    <w:p w:rsidR="003C7BCB" w:rsidRDefault="003C7BCB" w:rsidP="00B75667">
      <w:pPr>
        <w:pStyle w:val="NoSpacing"/>
        <w:rPr>
          <w:b/>
          <w:bCs/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>Balıkesir:701213 ---  Artvin:91886 --- Isparta:277327 --- Kütahya:362274 --- Edirne:272294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>Muğka:362513 --- Kastamonu:197704 --- Elazığ:410625 --- Bingöl:147081 --- Amasya:210947</w:t>
      </w:r>
    </w:p>
    <w:p w:rsidR="003C7BCB" w:rsidRDefault="003C7BCB" w:rsidP="006C3BB9">
      <w:pPr>
        <w:pStyle w:val="NoSpacing"/>
        <w:rPr>
          <w:sz w:val="24"/>
          <w:szCs w:val="24"/>
        </w:rPr>
      </w:pPr>
    </w:p>
    <w:p w:rsidR="003C7BCB" w:rsidRPr="00767480" w:rsidRDefault="003C7BCB" w:rsidP="006C3BB9">
      <w:pPr>
        <w:pStyle w:val="NoSpacing"/>
        <w:rPr>
          <w:b/>
          <w:bCs/>
          <w:sz w:val="24"/>
          <w:szCs w:val="24"/>
        </w:rPr>
      </w:pPr>
      <w:r w:rsidRPr="006C3BB9">
        <w:rPr>
          <w:sz w:val="24"/>
          <w:szCs w:val="24"/>
        </w:rPr>
        <w:t xml:space="preserve">A- </w:t>
      </w:r>
      <w:r w:rsidRPr="00767480">
        <w:rPr>
          <w:b/>
          <w:bCs/>
          <w:sz w:val="24"/>
          <w:szCs w:val="24"/>
        </w:rPr>
        <w:t>Balıkesir, Artvin, Isparta, Kütahya ve Edirne</w:t>
      </w:r>
      <w:r w:rsidRPr="006C3BB9">
        <w:rPr>
          <w:sz w:val="24"/>
          <w:szCs w:val="24"/>
        </w:rPr>
        <w:t xml:space="preserve"> illerinin nüfuslarını </w:t>
      </w:r>
      <w:r w:rsidRPr="006C3BB9">
        <w:rPr>
          <w:b/>
          <w:bCs/>
          <w:sz w:val="24"/>
          <w:szCs w:val="24"/>
        </w:rPr>
        <w:t>küçükten büyüğe</w:t>
      </w:r>
      <w:r w:rsidRPr="006C3BB9">
        <w:rPr>
          <w:sz w:val="24"/>
          <w:szCs w:val="24"/>
        </w:rPr>
        <w:t xml:space="preserve"> doğru sembol kullanarak sıralayın.</w:t>
      </w:r>
      <w:r w:rsidRPr="0076748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(4P)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Default="003C7BCB" w:rsidP="00767480">
      <w:pPr>
        <w:pStyle w:val="NoSpacing"/>
        <w:tabs>
          <w:tab w:val="left" w:pos="16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3C7BCB" w:rsidRPr="006C3BB9" w:rsidRDefault="003C7BCB" w:rsidP="00767480">
      <w:pPr>
        <w:pStyle w:val="NoSpacing"/>
        <w:tabs>
          <w:tab w:val="left" w:pos="1665"/>
        </w:tabs>
        <w:rPr>
          <w:sz w:val="24"/>
          <w:szCs w:val="24"/>
        </w:rPr>
      </w:pPr>
    </w:p>
    <w:p w:rsidR="003C7BCB" w:rsidRPr="006C3BB9" w:rsidRDefault="003C7BCB" w:rsidP="00767480">
      <w:pPr>
        <w:pStyle w:val="NoSpacing"/>
        <w:rPr>
          <w:b/>
          <w:bCs/>
          <w:sz w:val="24"/>
          <w:szCs w:val="24"/>
        </w:rPr>
      </w:pPr>
      <w:r w:rsidRPr="006C3BB9">
        <w:rPr>
          <w:sz w:val="24"/>
          <w:szCs w:val="24"/>
        </w:rPr>
        <w:t xml:space="preserve">B- </w:t>
      </w:r>
      <w:r w:rsidRPr="00767480">
        <w:rPr>
          <w:b/>
          <w:bCs/>
          <w:sz w:val="24"/>
          <w:szCs w:val="24"/>
        </w:rPr>
        <w:t>Muğla, Kastamonu, Elazığ, Bingöl ve Amasya</w:t>
      </w:r>
      <w:r w:rsidRPr="006C3BB9">
        <w:rPr>
          <w:sz w:val="24"/>
          <w:szCs w:val="24"/>
        </w:rPr>
        <w:t xml:space="preserve"> illerinin nüfuslarını </w:t>
      </w:r>
      <w:r w:rsidRPr="006C3BB9">
        <w:rPr>
          <w:b/>
          <w:bCs/>
          <w:sz w:val="24"/>
          <w:szCs w:val="24"/>
        </w:rPr>
        <w:t>büyükten küçüğe</w:t>
      </w:r>
      <w:r w:rsidRPr="006C3BB9">
        <w:rPr>
          <w:sz w:val="24"/>
          <w:szCs w:val="24"/>
        </w:rPr>
        <w:t xml:space="preserve"> doğru sembol kullanarak sıralayın.</w:t>
      </w:r>
      <w:r w:rsidRPr="0076748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(4P)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b/>
          <w:bCs/>
          <w:sz w:val="24"/>
          <w:szCs w:val="24"/>
        </w:rPr>
      </w:pPr>
      <w:r w:rsidRPr="006C3BB9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 + 13 + 15 + 17 + 1</w:t>
      </w:r>
      <w:r w:rsidRPr="006C3BB9">
        <w:rPr>
          <w:b/>
          <w:bCs/>
          <w:sz w:val="24"/>
          <w:szCs w:val="24"/>
        </w:rPr>
        <w:t>9 Ardışık tek sayıların toplamı kaçtır? ( Kısa yol toplama yapınız)</w:t>
      </w:r>
      <w:r w:rsidRPr="0076748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(5P)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346E3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50 + 52 + </w:t>
      </w:r>
      <w:r w:rsidRPr="006C3BB9">
        <w:rPr>
          <w:b/>
          <w:bCs/>
          <w:sz w:val="24"/>
          <w:szCs w:val="24"/>
        </w:rPr>
        <w:t>54 + …</w:t>
      </w:r>
      <w:r>
        <w:rPr>
          <w:b/>
          <w:bCs/>
          <w:sz w:val="24"/>
          <w:szCs w:val="24"/>
        </w:rPr>
        <w:t xml:space="preserve"> + </w:t>
      </w:r>
      <w:r w:rsidRPr="006C3BB9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2 + </w:t>
      </w:r>
      <w:r w:rsidRPr="006C3BB9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4</w:t>
      </w:r>
      <w:r w:rsidRPr="006C3BB9">
        <w:rPr>
          <w:b/>
          <w:bCs/>
          <w:sz w:val="24"/>
          <w:szCs w:val="24"/>
        </w:rPr>
        <w:t xml:space="preserve"> Ardışık çift sayıların toplamı kaçtır? ( Kısa yol toplama yapınız)</w:t>
      </w:r>
      <w:r w:rsidRPr="0076748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(5P)</w:t>
      </w:r>
    </w:p>
    <w:p w:rsidR="003C7BCB" w:rsidRPr="006C3BB9" w:rsidRDefault="003C7BCB" w:rsidP="006346E3">
      <w:pPr>
        <w:pStyle w:val="NoSpacing"/>
        <w:rPr>
          <w:sz w:val="24"/>
          <w:szCs w:val="24"/>
        </w:rPr>
      </w:pPr>
    </w:p>
    <w:p w:rsidR="003C7BCB" w:rsidRDefault="003C7BCB" w:rsidP="006C3BB9">
      <w:pPr>
        <w:pStyle w:val="NoSpacing"/>
        <w:rPr>
          <w:sz w:val="24"/>
          <w:szCs w:val="24"/>
        </w:rPr>
      </w:pPr>
    </w:p>
    <w:p w:rsidR="003C7BCB" w:rsidRDefault="003C7BCB" w:rsidP="006C3BB9">
      <w:pPr>
        <w:pStyle w:val="NoSpacing"/>
        <w:rPr>
          <w:sz w:val="24"/>
          <w:szCs w:val="24"/>
        </w:rPr>
      </w:pPr>
    </w:p>
    <w:p w:rsidR="003C7BCB" w:rsidRDefault="003C7BCB" w:rsidP="006C3BB9">
      <w:pPr>
        <w:pStyle w:val="NoSpacing"/>
        <w:rPr>
          <w:sz w:val="24"/>
          <w:szCs w:val="24"/>
        </w:rPr>
      </w:pPr>
    </w:p>
    <w:p w:rsidR="003C7BCB" w:rsidRPr="006C3BB9" w:rsidRDefault="003C7BCB" w:rsidP="006C3BB9">
      <w:pPr>
        <w:pStyle w:val="NoSpacing"/>
        <w:rPr>
          <w:b/>
          <w:bCs/>
          <w:sz w:val="24"/>
          <w:szCs w:val="24"/>
        </w:rPr>
      </w:pPr>
      <w:r w:rsidRPr="006C3BB9">
        <w:rPr>
          <w:b/>
          <w:bCs/>
          <w:sz w:val="24"/>
          <w:szCs w:val="24"/>
        </w:rPr>
        <w:t>Aşağıdaki ipuçlarını takip ederek hangi doğal sayıdan bahsedildiğini bulup yuvarlak içine alınız?</w:t>
      </w:r>
      <w:r w:rsidRPr="0076748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(4P)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>4: Benim, bu doğal sayıda basamak değerim 40</w:t>
      </w:r>
      <w:r>
        <w:rPr>
          <w:sz w:val="24"/>
          <w:szCs w:val="24"/>
        </w:rPr>
        <w:t>.</w:t>
      </w:r>
      <w:r w:rsidRPr="006C3BB9">
        <w:rPr>
          <w:sz w:val="24"/>
          <w:szCs w:val="24"/>
        </w:rPr>
        <w:t>000’dir.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>2: Benim, bu doğal sayıda basamak değerim 200</w:t>
      </w:r>
      <w:r>
        <w:rPr>
          <w:sz w:val="24"/>
          <w:szCs w:val="24"/>
        </w:rPr>
        <w:t>.</w:t>
      </w:r>
      <w:r w:rsidRPr="006C3BB9">
        <w:rPr>
          <w:sz w:val="24"/>
          <w:szCs w:val="24"/>
        </w:rPr>
        <w:t>000’dir.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>0: Benim, bu doğal sayıda basamak değerim 0’ dır.</w:t>
      </w:r>
    </w:p>
    <w:p w:rsidR="003C7BCB" w:rsidRPr="006C3BB9" w:rsidRDefault="003C7BCB" w:rsidP="006C3BB9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>1: Benim, bu doğal sayıda basamak değerim 100’dür</w:t>
      </w:r>
    </w:p>
    <w:p w:rsidR="003C7BCB" w:rsidRDefault="003C7BCB" w:rsidP="006C3BB9">
      <w:pPr>
        <w:pStyle w:val="NoSpacing"/>
        <w:rPr>
          <w:sz w:val="24"/>
          <w:szCs w:val="24"/>
        </w:rPr>
      </w:pPr>
      <w:r w:rsidRPr="006C3BB9">
        <w:rPr>
          <w:sz w:val="24"/>
          <w:szCs w:val="24"/>
        </w:rPr>
        <w:t xml:space="preserve">                               </w:t>
      </w:r>
    </w:p>
    <w:p w:rsidR="003C7BCB" w:rsidRPr="00923F29" w:rsidRDefault="003C7BCB">
      <w:pPr>
        <w:pStyle w:val="NoSpacing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6C3BB9">
        <w:rPr>
          <w:sz w:val="24"/>
          <w:szCs w:val="24"/>
        </w:rPr>
        <w:t xml:space="preserve"> </w:t>
      </w:r>
      <w:r w:rsidRPr="006C3BB9">
        <w:rPr>
          <w:b/>
          <w:bCs/>
          <w:sz w:val="24"/>
          <w:szCs w:val="24"/>
        </w:rPr>
        <w:t>241 058                    420 158                    240 158                     241 580</w:t>
      </w:r>
    </w:p>
    <w:sectPr w:rsidR="003C7BCB" w:rsidRPr="00923F29" w:rsidSect="00377AA7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BCB" w:rsidRDefault="003C7BCB" w:rsidP="00516EE9">
      <w:pPr>
        <w:spacing w:after="0" w:line="240" w:lineRule="auto"/>
      </w:pPr>
      <w:r>
        <w:separator/>
      </w:r>
    </w:p>
  </w:endnote>
  <w:endnote w:type="continuationSeparator" w:id="1">
    <w:p w:rsidR="003C7BCB" w:rsidRDefault="003C7BCB" w:rsidP="0051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BCB" w:rsidRDefault="003C7BCB" w:rsidP="00516EE9">
      <w:pPr>
        <w:spacing w:after="0" w:line="240" w:lineRule="auto"/>
      </w:pPr>
      <w:r>
        <w:separator/>
      </w:r>
    </w:p>
  </w:footnote>
  <w:footnote w:type="continuationSeparator" w:id="1">
    <w:p w:rsidR="003C7BCB" w:rsidRDefault="003C7BCB" w:rsidP="00516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BCB" w:rsidRDefault="003C7BCB" w:rsidP="00516EE9">
    <w:pPr>
      <w:pStyle w:val="Header"/>
      <w:jc w:val="center"/>
    </w:pPr>
    <w:r>
      <w:t>TÜRK-İŞ İLKOKULU MATEMATİK 1. DÖNEM 1.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2C88"/>
    <w:rsid w:val="000976F5"/>
    <w:rsid w:val="00105072"/>
    <w:rsid w:val="00112D76"/>
    <w:rsid w:val="001C4F94"/>
    <w:rsid w:val="002C7EB5"/>
    <w:rsid w:val="00307BE3"/>
    <w:rsid w:val="00363CB5"/>
    <w:rsid w:val="00377AA7"/>
    <w:rsid w:val="003C7BCB"/>
    <w:rsid w:val="003F7560"/>
    <w:rsid w:val="00480B66"/>
    <w:rsid w:val="00510472"/>
    <w:rsid w:val="005124E4"/>
    <w:rsid w:val="00516EE9"/>
    <w:rsid w:val="00522413"/>
    <w:rsid w:val="0057122E"/>
    <w:rsid w:val="006051F1"/>
    <w:rsid w:val="006346E3"/>
    <w:rsid w:val="00647A49"/>
    <w:rsid w:val="006569F8"/>
    <w:rsid w:val="006C3BB9"/>
    <w:rsid w:val="00735629"/>
    <w:rsid w:val="007474F8"/>
    <w:rsid w:val="00767480"/>
    <w:rsid w:val="00851FE1"/>
    <w:rsid w:val="0089314C"/>
    <w:rsid w:val="00923F29"/>
    <w:rsid w:val="00967E29"/>
    <w:rsid w:val="009F7C1C"/>
    <w:rsid w:val="00A020F4"/>
    <w:rsid w:val="00A42C88"/>
    <w:rsid w:val="00A47350"/>
    <w:rsid w:val="00A473E2"/>
    <w:rsid w:val="00A92FF1"/>
    <w:rsid w:val="00B75667"/>
    <w:rsid w:val="00BC660C"/>
    <w:rsid w:val="00C00091"/>
    <w:rsid w:val="00C1091C"/>
    <w:rsid w:val="00C6194D"/>
    <w:rsid w:val="00C85971"/>
    <w:rsid w:val="00CF15C9"/>
    <w:rsid w:val="00D00076"/>
    <w:rsid w:val="00D957F4"/>
    <w:rsid w:val="00F211CA"/>
    <w:rsid w:val="00F752B8"/>
    <w:rsid w:val="00FD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9F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C3BB9"/>
    <w:rPr>
      <w:rFonts w:cs="Calibri"/>
    </w:rPr>
  </w:style>
  <w:style w:type="paragraph" w:styleId="Header">
    <w:name w:val="header"/>
    <w:basedOn w:val="Normal"/>
    <w:link w:val="HeaderChar"/>
    <w:uiPriority w:val="99"/>
    <w:semiHidden/>
    <w:rsid w:val="00516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6EE9"/>
  </w:style>
  <w:style w:type="paragraph" w:styleId="Footer">
    <w:name w:val="footer"/>
    <w:basedOn w:val="Normal"/>
    <w:link w:val="FooterChar"/>
    <w:uiPriority w:val="99"/>
    <w:semiHidden/>
    <w:rsid w:val="00516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6EE9"/>
  </w:style>
  <w:style w:type="table" w:styleId="TableGrid">
    <w:name w:val="Table Grid"/>
    <w:basedOn w:val="TableNormal"/>
    <w:uiPriority w:val="99"/>
    <w:rsid w:val="002C7EB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F7C1C"/>
    <w:pPr>
      <w:spacing w:after="0" w:line="240" w:lineRule="auto"/>
      <w:ind w:left="720"/>
    </w:pPr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C109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3</Pages>
  <Words>495</Words>
  <Characters>2827</Characters>
  <Application>Microsoft Office Outlook</Application>
  <DocSecurity>0</DocSecurity>
  <Lines>0</Lines>
  <Paragraphs>0</Paragraphs>
  <ScaleCrop>false</ScaleCrop>
  <Manager>www.sorubak.com</Manager>
  <Company>TURKIS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ANABT</dc:creator>
  <cp:keywords>www.sorubak.com</cp:keywords>
  <dc:description>www.sorubak.com</dc:description>
  <cp:lastModifiedBy>edanur</cp:lastModifiedBy>
  <cp:revision>15</cp:revision>
  <cp:lastPrinted>2012-10-18T22:45:00Z</cp:lastPrinted>
  <dcterms:created xsi:type="dcterms:W3CDTF">2012-10-17T19:30:00Z</dcterms:created>
  <dcterms:modified xsi:type="dcterms:W3CDTF">2013-10-23T19:05:00Z</dcterms:modified>
  <cp:category>www.sorubak.com</cp:category>
</cp:coreProperties>
</file>