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AF" w:rsidRPr="004E14FF" w:rsidRDefault="00555CAF" w:rsidP="004E14F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2013-2014</w:t>
      </w:r>
      <w:r w:rsidRPr="004E14F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EDUCATION YEAR FEVZİPAŞA PRIMARY SCHOOL 1</w:t>
      </w:r>
      <w:r w:rsidRPr="004E14FF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ST</w:t>
      </w:r>
      <w:r w:rsidRPr="004E14F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TERM</w:t>
      </w:r>
    </w:p>
    <w:p w:rsidR="00555CAF" w:rsidRPr="004E14FF" w:rsidRDefault="00555CAF" w:rsidP="004E14F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E14FF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4E14FF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ST</w:t>
      </w:r>
      <w:r w:rsidRPr="004E14F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WRITTEN ENGLISH EXAM FOR 4-A</w:t>
      </w:r>
    </w:p>
    <w:p w:rsidR="00555CAF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hyperlink r:id="rId7" w:history="1">
        <w:r>
          <w:rPr>
            <w:rStyle w:val="Hyperlink"/>
            <w:rFonts w:ascii="Comic Sans MS" w:hAnsi="Comic Sans MS" w:cs="Comic Sans MS"/>
            <w:sz w:val="18"/>
            <w:szCs w:val="18"/>
          </w:rPr>
          <w:t>www.sorubak.com</w:t>
        </w:r>
      </w:hyperlink>
    </w:p>
    <w:p w:rsidR="00555CAF" w:rsidRPr="004E14FF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4E14F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A. Aşağıdaki konuşmayı dikkatlice inceleyin ve boşlukları uygun kelimelerle doldurun.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(5x2=10</w:t>
      </w:r>
      <w:r w:rsidRPr="004E14F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)</w:t>
      </w:r>
    </w:p>
    <w:p w:rsidR="00555CAF" w:rsidRPr="002D3063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D30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Ayşe: </w:t>
      </w:r>
      <w:r w:rsidRPr="002D3063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Hello!</w:t>
      </w:r>
    </w:p>
    <w:p w:rsidR="00555CAF" w:rsidRPr="002D3063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D30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Arzu:</w:t>
      </w:r>
      <w:r w:rsidRPr="002D3063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……………!</w:t>
      </w:r>
    </w:p>
    <w:p w:rsidR="00555CAF" w:rsidRPr="002D3063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D30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Ayşe:</w:t>
      </w:r>
      <w:r w:rsidRPr="002D3063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What..............your name?</w:t>
      </w:r>
    </w:p>
    <w:p w:rsidR="00555CAF" w:rsidRPr="002D3063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D30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Arzu:</w:t>
      </w:r>
      <w:r w:rsidRPr="002D3063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My   ................is Arzu.  What is your..............  ?</w:t>
      </w:r>
    </w:p>
    <w:p w:rsidR="00555CAF" w:rsidRPr="002D3063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D30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Ayşe:</w:t>
      </w:r>
      <w:r w:rsidRPr="002D3063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My  name  is Ayşe.</w:t>
      </w:r>
    </w:p>
    <w:p w:rsidR="00555CAF" w:rsidRPr="002D3063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D30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Arzu:</w:t>
      </w:r>
      <w:r w:rsidRPr="002D3063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Nice  tomeetyou.</w:t>
      </w:r>
    </w:p>
    <w:p w:rsidR="00555CAF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D30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Ayşe:</w:t>
      </w:r>
      <w:r w:rsidRPr="002D3063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 Nice  to……………you.</w:t>
      </w:r>
    </w:p>
    <w:p w:rsidR="00555CAF" w:rsidRPr="002D3063" w:rsidRDefault="00555CAF" w:rsidP="0059711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555CAF" w:rsidRDefault="00555CAF" w:rsidP="002D3063">
      <w:pPr>
        <w:spacing w:after="120"/>
        <w:rPr>
          <w:rFonts w:ascii="Times New Roman" w:hAnsi="Times New Roman" w:cs="Times New Roman"/>
          <w:b/>
          <w:bCs/>
        </w:rPr>
        <w:sectPr w:rsidR="00555CAF" w:rsidSect="00CD597B">
          <w:headerReference w:type="default" r:id="rId8"/>
          <w:pgSz w:w="11906" w:h="16838"/>
          <w:pgMar w:top="567" w:right="720" w:bottom="426" w:left="1134" w:header="426" w:footer="708" w:gutter="0"/>
          <w:cols w:sep="1" w:space="709"/>
          <w:docGrid w:linePitch="360"/>
        </w:sectPr>
      </w:pPr>
    </w:p>
    <w:p w:rsidR="00555CAF" w:rsidRPr="00CD597B" w:rsidRDefault="00555CAF" w:rsidP="002D3063">
      <w:pPr>
        <w:spacing w:after="1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D597B">
        <w:rPr>
          <w:rFonts w:ascii="Times New Roman" w:hAnsi="Times New Roman" w:cs="Times New Roman"/>
          <w:b/>
          <w:bCs/>
          <w:sz w:val="24"/>
          <w:szCs w:val="24"/>
          <w:u w:val="single"/>
        </w:rPr>
        <w:t>B. Doğru şıkkı seçin.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(3x3=9</w:t>
      </w:r>
      <w:r w:rsidRPr="00CD597B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555CAF" w:rsidRPr="004E14FF" w:rsidRDefault="00555CAF" w:rsidP="003A0740">
      <w:pPr>
        <w:pStyle w:val="NoSpacing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sectPr w:rsidR="00555CAF" w:rsidRPr="004E14FF" w:rsidSect="004E14FF">
          <w:type w:val="continuous"/>
          <w:pgSz w:w="11906" w:h="16838"/>
          <w:pgMar w:top="720" w:right="720" w:bottom="426" w:left="1134" w:header="426" w:footer="708" w:gutter="0"/>
          <w:cols w:num="2" w:sep="1" w:space="709"/>
          <w:docGrid w:linePitch="360"/>
        </w:sectPr>
      </w:pPr>
      <w:r w:rsidRPr="004E14FF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C. Resmegöreuyguncevabıyazın.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(2x3=6)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3A0740">
        <w:rPr>
          <w:rFonts w:ascii="Times New Roman" w:hAnsi="Times New Roman" w:cs="Times New Roman"/>
          <w:sz w:val="24"/>
          <w:szCs w:val="24"/>
          <w:lang w:val="en-US"/>
        </w:rPr>
        <w:t>. A:What is this?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5" o:spid="_x0000_s1026" type="#_x0000_t75" alt="http://t2.gstatic.com/images?q=tbn:ANd9GcS-iss8s1kIoK_gYRDAvxuoyOFOK_-2G-T4mU1JEX_HGDCBtjWPfgT-5Q" href="http://www.google.com/imgres?q=notebook&amp;hl=en&amp;biw=1280&amp;bih=552&amp;tbm=isch&amp;tbnid=T2Q-lfj74r9qtM:&amp;imgrefurl=http://www.mylot.com/w/photokeywords/5/facts.aspx&amp;docid=wzI_CJivtS3QuM&amp;imgurl=http://images.mylot.com/userImages/images/postphotos/2297977.gif&amp;w=490&amp;h=436&amp;ei=qUSYUOiEKIiLhQf_zoDYBA&amp;zoom=1&amp;iact=rc&amp;dur=129&amp;sig=112992646992073329294&amp;page=2&amp;tbnh=135&amp;tbnw=152&amp;start=13&amp;ndsp=26&amp;ved=1t:429,r:15,s:20,i:242&amp;tx=71&amp;ty=1" style="position:absolute;margin-left:114.9pt;margin-top:2.95pt;width:68.4pt;height:60.65pt;z-index:-251658240;visibility:visible" o:button="t">
            <v:fill o:detectmouseclick="t"/>
            <v:imagedata r:id="rId9" r:href="rId10"/>
          </v:shape>
        </w:pict>
      </w:r>
      <w:r w:rsidRPr="003A0740">
        <w:rPr>
          <w:rFonts w:ascii="Times New Roman" w:hAnsi="Times New Roman" w:cs="Times New Roman"/>
          <w:sz w:val="24"/>
          <w:szCs w:val="24"/>
          <w:lang w:val="en-US"/>
        </w:rPr>
        <w:t xml:space="preserve">    B:It’s a ______.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 id="Resim 27" o:spid="_x0000_s1027" type="#_x0000_t75" style="position:absolute;margin-left:281.55pt;margin-top:2pt;width:79.5pt;height:47.95pt;z-index:-251656192;visibility:visible" wrapcoords="-204 0 -204 21262 21600 21262 21600 0 -204 0">
            <v:imagedata r:id="rId11" o:title=""/>
            <w10:wrap type="through"/>
          </v:shape>
        </w:pict>
      </w:r>
      <w:r w:rsidRPr="003A0740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>
        <w:rPr>
          <w:rFonts w:ascii="Times New Roman" w:hAnsi="Times New Roman" w:cs="Times New Roman"/>
          <w:sz w:val="24"/>
          <w:szCs w:val="24"/>
          <w:lang w:val="en-US"/>
        </w:rPr>
        <w:t>bag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A0740">
        <w:rPr>
          <w:rFonts w:ascii="Times New Roman" w:hAnsi="Times New Roman" w:cs="Times New Roman"/>
          <w:sz w:val="24"/>
          <w:szCs w:val="24"/>
          <w:lang w:val="en-US"/>
        </w:rPr>
        <w:t>b) notebook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A0740">
        <w:rPr>
          <w:rFonts w:ascii="Times New Roman" w:hAnsi="Times New Roman" w:cs="Times New Roman"/>
          <w:sz w:val="24"/>
          <w:szCs w:val="24"/>
          <w:lang w:val="en-US"/>
        </w:rPr>
        <w:t>c) bookcase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A0740">
        <w:rPr>
          <w:rFonts w:ascii="Times New Roman" w:hAnsi="Times New Roman" w:cs="Times New Roman"/>
          <w:sz w:val="24"/>
          <w:szCs w:val="24"/>
          <w:lang w:val="en-US"/>
        </w:rPr>
        <w:t>d) door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A0740">
        <w:rPr>
          <w:rFonts w:ascii="Times New Roman" w:hAnsi="Times New Roman" w:cs="Times New Roman"/>
          <w:sz w:val="24"/>
          <w:szCs w:val="24"/>
        </w:rPr>
        <w:t>. A: ______________?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0740">
        <w:rPr>
          <w:rFonts w:ascii="Times New Roman" w:hAnsi="Times New Roman" w:cs="Times New Roman"/>
          <w:sz w:val="24"/>
          <w:szCs w:val="24"/>
        </w:rPr>
        <w:t xml:space="preserve">    B:Fine, thanks. Andyou?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4" o:spid="_x0000_s1028" type="#_x0000_t75" alt="images (1)" style="position:absolute;margin-left:281.95pt;margin-top:10.7pt;width:71.65pt;height:54.75pt;z-index:-251655168;visibility:visible" wrapcoords="-225 0 -225 21304 21600 21304 21600 0 -225 0">
            <v:imagedata r:id="rId12" o:title=""/>
            <w10:wrap type="through"/>
          </v:shape>
        </w:pict>
      </w:r>
      <w:r w:rsidRPr="003A0740">
        <w:rPr>
          <w:rFonts w:ascii="Times New Roman" w:hAnsi="Times New Roman" w:cs="Times New Roman"/>
          <w:sz w:val="24"/>
          <w:szCs w:val="24"/>
        </w:rPr>
        <w:t xml:space="preserve">a)Is it a bag?        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0740">
        <w:rPr>
          <w:rFonts w:ascii="Times New Roman" w:hAnsi="Times New Roman" w:cs="Times New Roman"/>
          <w:sz w:val="24"/>
          <w:szCs w:val="24"/>
        </w:rPr>
        <w:t xml:space="preserve">b)What’syour name?   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0740">
        <w:rPr>
          <w:rFonts w:ascii="Times New Roman" w:hAnsi="Times New Roman" w:cs="Times New Roman"/>
          <w:sz w:val="24"/>
          <w:szCs w:val="24"/>
        </w:rPr>
        <w:t xml:space="preserve">c)How areyou?    </w:t>
      </w:r>
    </w:p>
    <w:p w:rsidR="00555CAF" w:rsidRDefault="00555CAF" w:rsidP="003A0740">
      <w:pPr>
        <w:pStyle w:val="NoSpacing"/>
        <w:rPr>
          <w:rFonts w:ascii="Times New Roman" w:hAnsi="Times New Roman" w:cs="Times New Roman"/>
          <w:color w:val="0000FF"/>
          <w:sz w:val="24"/>
          <w:szCs w:val="24"/>
          <w:lang/>
        </w:rPr>
      </w:pPr>
      <w:r w:rsidRPr="003A0740">
        <w:rPr>
          <w:rFonts w:ascii="Times New Roman" w:hAnsi="Times New Roman" w:cs="Times New Roman"/>
          <w:sz w:val="24"/>
          <w:szCs w:val="24"/>
        </w:rPr>
        <w:t>d)What is her name?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 id="Resim 24" o:spid="_x0000_s1029" type="#_x0000_t75" style="position:absolute;margin-left:130.1pt;margin-top:11.3pt;width:47.6pt;height:84pt;z-index:-251659264;visibility:visible">
            <v:imagedata r:id="rId13" o:title=""/>
          </v:shape>
        </w:pic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3A0740">
        <w:rPr>
          <w:rFonts w:ascii="Times New Roman" w:hAnsi="Times New Roman" w:cs="Times New Roman"/>
          <w:sz w:val="24"/>
          <w:szCs w:val="24"/>
          <w:lang w:val="en-US"/>
        </w:rPr>
        <w:t>. A: Is it a desk?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3A0740">
        <w:rPr>
          <w:rFonts w:ascii="Times New Roman" w:hAnsi="Times New Roman" w:cs="Times New Roman"/>
          <w:sz w:val="24"/>
          <w:szCs w:val="24"/>
          <w:lang w:val="en-US"/>
        </w:rPr>
        <w:t xml:space="preserve">    B: ____________.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A0740">
        <w:rPr>
          <w:rFonts w:ascii="Times New Roman" w:hAnsi="Times New Roman" w:cs="Times New Roman"/>
          <w:sz w:val="24"/>
          <w:szCs w:val="24"/>
          <w:lang w:val="en-US"/>
        </w:rPr>
        <w:t>a) Yes, it is.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A0740">
        <w:rPr>
          <w:rFonts w:ascii="Times New Roman" w:hAnsi="Times New Roman" w:cs="Times New Roman"/>
          <w:sz w:val="24"/>
          <w:szCs w:val="24"/>
          <w:lang w:val="en-US"/>
        </w:rPr>
        <w:t>b) Yes, it isn’t.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A0740">
        <w:rPr>
          <w:rFonts w:ascii="Times New Roman" w:hAnsi="Times New Roman" w:cs="Times New Roman"/>
          <w:sz w:val="24"/>
          <w:szCs w:val="24"/>
          <w:lang w:val="en-US"/>
        </w:rPr>
        <w:t>c) No, it isn’t.</w:t>
      </w:r>
    </w:p>
    <w:p w:rsidR="00555CAF" w:rsidRPr="003A0740" w:rsidRDefault="00555CAF" w:rsidP="003A07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A0740">
        <w:rPr>
          <w:rFonts w:ascii="Times New Roman" w:hAnsi="Times New Roman" w:cs="Times New Roman"/>
          <w:sz w:val="24"/>
          <w:szCs w:val="24"/>
          <w:lang w:val="en-US"/>
        </w:rPr>
        <w:t>d) No, it is.</w:t>
      </w:r>
    </w:p>
    <w:p w:rsidR="00555CAF" w:rsidRDefault="00555CAF" w:rsidP="003A0740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555CAF" w:rsidRPr="003A0740" w:rsidRDefault="00555CAF" w:rsidP="003A0740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it</w:t>
      </w:r>
      <w:r w:rsidRPr="002D3063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pen</w:t>
      </w:r>
      <w:r w:rsidRPr="002D3063">
        <w:rPr>
          <w:rFonts w:ascii="Times New Roman" w:hAnsi="Times New Roman" w:cs="Times New Roman"/>
          <w:sz w:val="24"/>
          <w:szCs w:val="24"/>
        </w:rPr>
        <w:t xml:space="preserve">?          </w:t>
      </w:r>
    </w:p>
    <w:p w:rsidR="00555CAF" w:rsidRDefault="00555CAF" w:rsidP="004E14F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555CAF" w:rsidRPr="002D3063" w:rsidRDefault="00555CAF" w:rsidP="002D3063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555CAF" w:rsidRDefault="00555CAF" w:rsidP="002D306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55CAF" w:rsidRPr="002D3063" w:rsidRDefault="00555CAF" w:rsidP="002D306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55CAF" w:rsidRPr="002D3063" w:rsidRDefault="00555CAF" w:rsidP="002D306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it</w:t>
      </w:r>
      <w:r w:rsidRPr="002D3063">
        <w:rPr>
          <w:rFonts w:ascii="Times New Roman" w:hAnsi="Times New Roman" w:cs="Times New Roman"/>
          <w:sz w:val="24"/>
          <w:szCs w:val="24"/>
        </w:rPr>
        <w:t xml:space="preserve"> a book?             </w:t>
      </w:r>
    </w:p>
    <w:p w:rsidR="00555CAF" w:rsidRDefault="00555CAF" w:rsidP="00D57F97">
      <w:pPr>
        <w:spacing w:after="12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 w:rsidRPr="002D3063">
        <w:rPr>
          <w:rFonts w:ascii="Times New Roman" w:hAnsi="Times New Roman" w:cs="Times New Roman"/>
          <w:sz w:val="24"/>
          <w:szCs w:val="24"/>
        </w:rPr>
        <w:t>……………</w:t>
      </w:r>
    </w:p>
    <w:p w:rsidR="00555CAF" w:rsidRPr="002D3063" w:rsidRDefault="00555CAF" w:rsidP="00D57F9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55CAF" w:rsidRPr="002D3063" w:rsidRDefault="00555CAF" w:rsidP="00D57F9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55CAF" w:rsidRPr="002D3063" w:rsidRDefault="00555CAF" w:rsidP="002D306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55CAF" w:rsidRPr="002D3063" w:rsidRDefault="00555CAF" w:rsidP="002D306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55CAF" w:rsidRPr="002D3063" w:rsidRDefault="00555CAF" w:rsidP="002D306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555CAF" w:rsidRDefault="00555CAF" w:rsidP="002D3063">
      <w:pPr>
        <w:spacing w:after="120"/>
        <w:rPr>
          <w:rFonts w:ascii="Times New Roman" w:hAnsi="Times New Roman" w:cs="Times New Roman"/>
          <w:sz w:val="24"/>
          <w:szCs w:val="24"/>
        </w:rPr>
        <w:sectPr w:rsidR="00555CAF" w:rsidSect="004E14FF">
          <w:type w:val="continuous"/>
          <w:pgSz w:w="11906" w:h="16838"/>
          <w:pgMar w:top="720" w:right="720" w:bottom="426" w:left="1134" w:header="426" w:footer="708" w:gutter="0"/>
          <w:cols w:num="2" w:sep="1" w:space="709"/>
          <w:docGrid w:linePitch="360"/>
        </w:sectPr>
      </w:pPr>
    </w:p>
    <w:p w:rsidR="00555CAF" w:rsidRPr="002D3063" w:rsidRDefault="00555CAF" w:rsidP="002D306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55CAF" w:rsidRPr="002D3063" w:rsidRDefault="00555CAF" w:rsidP="002D306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30" type="#_x0000_t202" style="position:absolute;margin-left:37.35pt;margin-top:25.65pt;width:247.5pt;height:24pt;z-index:251645952;visibility:visible" wrapcoords="-65 -675 -65 20925 21665 20925 21665 -675 -65 -675">
            <v:textbox>
              <w:txbxContent>
                <w:p w:rsidR="00555CAF" w:rsidRPr="004E14FF" w:rsidRDefault="00555CAF" w:rsidP="002D306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14F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pencilcase-sharpener -  desk - rubber</w:t>
                  </w:r>
                </w:p>
              </w:txbxContent>
            </v:textbox>
            <w10:wrap type="tight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D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Nesnelerinisimlerinibulunuz.(4x3=12)</w:t>
      </w:r>
    </w:p>
    <w:p w:rsidR="00555CAF" w:rsidRPr="003A0740" w:rsidRDefault="00555CAF" w:rsidP="002D3063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555CAF" w:rsidRPr="002D3063" w:rsidRDefault="00555CAF" w:rsidP="002D306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noProof/>
          <w:lang w:eastAsia="tr-TR"/>
        </w:rPr>
        <w:pict>
          <v:shape id="Resim 40" o:spid="_x0000_s1031" type="#_x0000_t75" alt="http://www.eslkidstuff.com/images/pencilcase.gif" style="position:absolute;margin-left:361.35pt;margin-top:18.45pt;width:76.5pt;height:41.1pt;z-index:-251662336;visibility:visible" wrapcoords="-212 0 -212 21207 21600 21207 21600 0 -212 0">
            <v:imagedata r:id="rId14" o:title=""/>
            <w10:wrap type="tight"/>
          </v:shape>
        </w:pict>
      </w:r>
      <w:r>
        <w:rPr>
          <w:noProof/>
          <w:lang w:eastAsia="tr-TR"/>
        </w:rPr>
        <w:pict>
          <v:shape id="Resim 49" o:spid="_x0000_s1032" type="#_x0000_t75" style="position:absolute;margin-left:242.1pt;margin-top:13.95pt;width:80.25pt;height:54.3pt;z-index:251650048;visibility:visible;mso-wrap-distance-left:9.05pt;mso-wrap-distance-right:9.05pt" filled="t">
            <v:imagedata r:id="rId15" o:title=""/>
          </v:shape>
        </w:pict>
      </w:r>
      <w:r>
        <w:rPr>
          <w:noProof/>
          <w:lang w:eastAsia="tr-TR"/>
        </w:rPr>
        <w:pict>
          <v:shape id="Resim 19" o:spid="_x0000_s1033" type="#_x0000_t75" alt="http://t3.gstatic.com/images?q=tbn:ANd9GcRJpScabeV0pGUf5IcofMwFqF0kgu3lwD3az13SwYS0S1ENb7clfg" href="http://www.google.com/imgres?q=sharpener&amp;hl=en&amp;biw=1280&amp;bih=552&amp;tbm=isch&amp;tbnid=lOD_yEJ_L-MHtM:&amp;imgrefurl=http://www.ee.ic.ac.uk/storesweb/Page53.html&amp;docid=gMKGPpodQFrduM&amp;imgurl=http://www.ee.ic.ac.uk/storesweb/Illustration%5CPencilSharpener.jpg&amp;w=300&amp;h=273&amp;ei=MT6YULeELouyhAeNjIHgDQ&amp;zoom=1&amp;iact=hc&amp;vpx=743&amp;vpy=224&amp;dur=1741&amp;hovh=214&amp;hovw=235&amp;tx=130&amp;ty=140&amp;sig=112992646992073329294&amp;page=1&amp;tbnh=145&amp;tbnw=155&amp;start=0&amp;ndsp=14&amp;ved=1t:429,r:11,s:0,i:1" style="position:absolute;margin-left:132.6pt;margin-top:13.2pt;width:57.75pt;height:52.4pt;z-index:-251668480;visibility:visible" o:allowoverlap="f" o:button="t">
            <v:fill o:detectmouseclick="t"/>
            <v:imagedata r:id="rId16" r:href="rId17"/>
          </v:shape>
        </w:pict>
      </w:r>
      <w:r>
        <w:rPr>
          <w:noProof/>
          <w:lang w:eastAsia="tr-TR"/>
        </w:rPr>
        <w:pict>
          <v:shape id="Resim 36" o:spid="_x0000_s1034" type="#_x0000_t75" style="position:absolute;margin-left:26pt;margin-top:13.2pt;width:51.3pt;height:40.05pt;rotation:469825fd;z-index:251652096;visibility:visible">
            <v:imagedata r:id="rId18" o:title="" chromakey="white"/>
          </v:shape>
        </w:pict>
      </w:r>
    </w:p>
    <w:p w:rsidR="00555CAF" w:rsidRPr="002D3063" w:rsidRDefault="00555CAF" w:rsidP="002D306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55CAF" w:rsidRPr="002D3063" w:rsidRDefault="00555CAF" w:rsidP="002D306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55CAF" w:rsidRDefault="00555CAF" w:rsidP="002D3063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1) ……………………  2)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</w:t>
      </w:r>
      <w:r w:rsidRPr="002D306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3) ………………       4) ……………….</w:t>
      </w:r>
    </w:p>
    <w:p w:rsidR="00555CAF" w:rsidRPr="002D3063" w:rsidRDefault="00555CAF" w:rsidP="003A074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pict>
          <v:shape id="Resim 35" o:spid="_x0000_s1035" type="#_x0000_t75" style="position:absolute;margin-left:390.4pt;margin-top:23.45pt;width:35.7pt;height:73.3pt;rotation:-3230364fd;z-index:251653120;visibility:visible">
            <v:imagedata r:id="rId19" o:title="" chromakey="#fcf7fd"/>
          </v:shape>
        </w:pict>
      </w:r>
      <w:r>
        <w:rPr>
          <w:noProof/>
          <w:lang w:eastAsia="tr-TR"/>
        </w:rPr>
        <w:pict>
          <v:shape id="Resim 45" o:spid="_x0000_s1036" type="#_x0000_t75" style="position:absolute;margin-left:161.25pt;margin-top:22.15pt;width:62.25pt;height:60pt;z-index:251649024;visibility:visible">
            <v:imagedata r:id="rId20" o:title="" chromakey="white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E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. Nesnelerinisimleriniyazınız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.(4x3=12)</w:t>
      </w:r>
    </w:p>
    <w:p w:rsidR="00555CAF" w:rsidRPr="003A0740" w:rsidRDefault="00555CAF" w:rsidP="002D3063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noProof/>
          <w:lang w:eastAsia="tr-TR"/>
        </w:rPr>
        <w:pict>
          <v:shape id="Resim 38" o:spid="_x0000_s1037" type="#_x0000_t75" style="position:absolute;margin-left:10.9pt;margin-top:1.3pt;width:67.5pt;height:51.6pt;z-index:-251665408;visibility:visible">
            <v:imagedata r:id="rId21" o:title="" croptop="16259f" cropbottom="7141f" cropleft="4221f" cropright="3439f"/>
          </v:shape>
        </w:pict>
      </w:r>
      <w:r>
        <w:rPr>
          <w:noProof/>
          <w:lang w:eastAsia="tr-TR"/>
        </w:rPr>
        <w:pict>
          <v:shape id="Resim 17" o:spid="_x0000_s1038" type="#_x0000_t75" alt="http://tbn0.google.com/images?q=tbn:0Trw-Ws6A2dKnM:http://www.programatolyesi.com/buch%2520bos.gif" href="http://images.google.com.tr/imgres?imgurl=http://www.programatolyesi.com/buch bos.gif&amp;imgrefurl=http://www.programatolyesi.com/&amp;h=285&amp;w=349&amp;sz=46&amp;hl=tr&amp;start=17&amp;um=1&amp;tbnid=0Trw-Ws6A2dKnM:&amp;tbnh=98&amp;tbnw=120&amp;prev=/images?q=buch&amp;svnum=10&amp;um=1&amp;hl=" style="position:absolute;margin-left:275.2pt;margin-top:4.85pt;width:63.35pt;height:51.75pt;z-index:-251669504;visibility:visible" o:button="t">
            <v:fill o:detectmouseclick="t"/>
            <v:imagedata r:id="rId22" r:href="rId23"/>
          </v:shape>
        </w:pict>
      </w:r>
    </w:p>
    <w:p w:rsidR="00555CAF" w:rsidRPr="002D3063" w:rsidRDefault="00555CAF" w:rsidP="002D3063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55CAF" w:rsidRPr="002D3063" w:rsidRDefault="00555CAF" w:rsidP="002D3063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55CAF" w:rsidRDefault="00555CAF" w:rsidP="002D3063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2D3063">
        <w:rPr>
          <w:rFonts w:ascii="Times New Roman" w:hAnsi="Times New Roman" w:cs="Times New Roman"/>
          <w:b/>
          <w:bCs/>
          <w:sz w:val="24"/>
          <w:szCs w:val="24"/>
          <w:lang w:val="en-US"/>
        </w:rPr>
        <w:t>) …………………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…2</w:t>
      </w:r>
      <w:r w:rsidRPr="002D306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school…………3</w:t>
      </w:r>
      <w:r w:rsidRPr="002D306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)………………….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2D3063">
        <w:rPr>
          <w:rFonts w:ascii="Times New Roman" w:hAnsi="Times New Roman" w:cs="Times New Roman"/>
          <w:b/>
          <w:bCs/>
          <w:sz w:val="24"/>
          <w:szCs w:val="24"/>
          <w:lang w:val="en-US"/>
        </w:rPr>
        <w:t>) ………………</w:t>
      </w:r>
    </w:p>
    <w:p w:rsidR="00555CAF" w:rsidRPr="002D3063" w:rsidRDefault="00555CAF" w:rsidP="001B5975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F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Boşluklarıdoldurun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.(3x3=9)</w:t>
      </w:r>
    </w:p>
    <w:p w:rsidR="00555CAF" w:rsidRPr="002D3063" w:rsidRDefault="00555CAF" w:rsidP="001B597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afternoon - evening – morning</w:t>
      </w:r>
    </w:p>
    <w:p w:rsidR="00555CAF" w:rsidRPr="002D3063" w:rsidRDefault="00555CAF" w:rsidP="001B5975">
      <w:pPr>
        <w:tabs>
          <w:tab w:val="center" w:pos="4536"/>
          <w:tab w:val="left" w:pos="6180"/>
        </w:tabs>
        <w:rPr>
          <w:rFonts w:ascii="Times New Roman" w:hAnsi="Times New Roman" w:cs="Times New Roman"/>
          <w:sz w:val="24"/>
          <w:szCs w:val="24"/>
        </w:rPr>
      </w:pPr>
      <w:hyperlink r:id="rId24" w:history="1">
        <w:r w:rsidRPr="001B1EE9">
          <w:rPr>
            <w:rFonts w:ascii="Times New Roman" w:hAnsi="Times New Roman" w:cs="Times New Roman"/>
            <w:noProof/>
            <w:color w:val="0000FF"/>
            <w:sz w:val="24"/>
            <w:szCs w:val="24"/>
            <w:lang w:eastAsia="tr-TR"/>
          </w:rPr>
          <w:pict>
            <v:shape id="Resim 7" o:spid="_x0000_i1025" type="#_x0000_t75" alt="gel" href="http://images.google.com.tr/imgres?imgurl=http://www.fotograf.web.tr/gel.php?f=1462&amp;imgrefurl=http://www.fotograf.web.tr/foto.php?f=1462&amp;style=1&amp;h=600&amp;w=800&amp;sz=28&amp;hl=tr&amp;start=7&amp;tbnid=oDJsZUT2LeOmQM:&amp;tbnh=107&amp;tbnw=143&amp;prev=/images?q=ak%C5%9Fam&amp;gbv=2&amp;svnum=10&amp;hl=" style="width:57pt;height:42.75pt;visibility:visible" o:button="t">
              <v:fill o:detectmouseclick="t"/>
              <v:imagedata r:id="rId25" o:title=""/>
            </v:shape>
          </w:pict>
        </w:r>
      </w:hyperlink>
      <w:r w:rsidRPr="001B1E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" o:spid="_x0000_i1026" type="#_x0000_t75" alt="wakeup" style="width:60pt;height:54pt;visibility:visible">
            <v:imagedata r:id="rId26" o:title=""/>
          </v:shape>
        </w:pict>
      </w:r>
      <w:hyperlink r:id="rId27" w:history="1">
        <w:r w:rsidRPr="001B1EE9">
          <w:rPr>
            <w:rFonts w:ascii="Times New Roman" w:hAnsi="Times New Roman" w:cs="Times New Roman"/>
            <w:noProof/>
            <w:color w:val="0000FF"/>
            <w:sz w:val="24"/>
            <w:szCs w:val="24"/>
            <w:lang w:eastAsia="tr-TR"/>
          </w:rPr>
          <w:pict>
            <v:shape id="Resim 5" o:spid="_x0000_i1027" type="#_x0000_t75" alt="dd160504-9a21-46b3-87d2-aa7d2c65509d" href="http://images.google.com.tr/imgres?imgurl=http://www.featurepics.com/FI/Thumb/20060612/dd160504-9a21-46b3-87d2-aa7d2c65509d.jpg&amp;imgrefurl=http://www.featurepics.com/photos-images/cartoon.htm&amp;h=129&amp;w=129&amp;sz=5&amp;hl=tr&amp;start=9&amp;tbnid=7adA54kJhQWiTM:&amp;tbnh=91&amp;tbnw=91&amp;prev=/images?q=cartoon+sun&amp;gbv=2&amp;svnum=10&amp;hl=" style="width:55.5pt;height:47.25pt;visibility:visible" o:button="t">
              <v:fill o:detectmouseclick="t"/>
              <v:imagedata r:id="rId28" o:title=""/>
            </v:shape>
          </w:pict>
        </w:r>
      </w:hyperlink>
    </w:p>
    <w:p w:rsidR="00555CAF" w:rsidRPr="002D3063" w:rsidRDefault="00555CAF" w:rsidP="001B5975">
      <w:pPr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19:00                                             08:00                                            13:00                                  </w:t>
      </w:r>
    </w:p>
    <w:p w:rsidR="00555CAF" w:rsidRPr="002D3063" w:rsidRDefault="00555CAF" w:rsidP="001B5975">
      <w:pPr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  <w:u w:val="single"/>
        </w:rPr>
        <w:t>Good __________</w:t>
      </w:r>
      <w:r w:rsidRPr="002D3063">
        <w:rPr>
          <w:rFonts w:ascii="Times New Roman" w:hAnsi="Times New Roman" w:cs="Times New Roman"/>
          <w:sz w:val="24"/>
          <w:szCs w:val="24"/>
        </w:rPr>
        <w:t xml:space="preserve">____!    </w:t>
      </w:r>
      <w:r w:rsidRPr="002D3063">
        <w:rPr>
          <w:rFonts w:ascii="Times New Roman" w:hAnsi="Times New Roman" w:cs="Times New Roman"/>
          <w:sz w:val="24"/>
          <w:szCs w:val="24"/>
          <w:u w:val="single"/>
        </w:rPr>
        <w:t>Good ______________     !Good ______________</w:t>
      </w:r>
      <w:r w:rsidRPr="002D3063">
        <w:rPr>
          <w:rFonts w:ascii="Times New Roman" w:hAnsi="Times New Roman" w:cs="Times New Roman"/>
          <w:sz w:val="24"/>
          <w:szCs w:val="24"/>
        </w:rPr>
        <w:t xml:space="preserve">_! </w:t>
      </w: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eastAsia="SimSun" w:hAnsi="Times New Roman"/>
          <w:b/>
          <w:bCs/>
          <w:color w:val="333333"/>
          <w:sz w:val="24"/>
          <w:szCs w:val="24"/>
          <w:lang w:eastAsia="ar-SA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eastAsia="SimSun" w:hAnsi="Times New Roman"/>
          <w:b/>
          <w:bCs/>
          <w:sz w:val="24"/>
          <w:szCs w:val="24"/>
          <w:u w:val="single"/>
          <w:lang w:eastAsia="ar-SA"/>
        </w:rPr>
        <w:sectPr w:rsidR="00555CAF" w:rsidSect="004E14FF">
          <w:type w:val="continuous"/>
          <w:pgSz w:w="11906" w:h="16838"/>
          <w:pgMar w:top="720" w:right="720" w:bottom="426" w:left="993" w:header="426" w:footer="708" w:gutter="0"/>
          <w:cols w:sep="1" w:space="709"/>
          <w:docGrid w:linePitch="360"/>
        </w:sect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eastAsia="SimSun" w:hAnsi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ar-SA"/>
        </w:rPr>
        <w:t xml:space="preserve">G. </w:t>
      </w:r>
      <w:r w:rsidRPr="001B5975"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ar-SA"/>
        </w:rPr>
        <w:t>Aşağıdaki resimlere uygun ifadeleri yazın.</w:t>
      </w:r>
    </w:p>
    <w:p w:rsidR="00555CAF" w:rsidRPr="001B5975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ar-SA"/>
        </w:rPr>
        <w:t>(6x3=18</w:t>
      </w:r>
      <w:r w:rsidRPr="001B5975">
        <w:rPr>
          <w:rFonts w:ascii="Times New Roman" w:eastAsia="SimSun" w:hAnsi="Times New Roman" w:cs="Times New Roman"/>
          <w:b/>
          <w:bCs/>
          <w:sz w:val="24"/>
          <w:szCs w:val="24"/>
          <w:u w:val="single"/>
          <w:lang w:eastAsia="ar-SA"/>
        </w:rPr>
        <w:t>)</w:t>
      </w:r>
    </w:p>
    <w:p w:rsidR="00555CAF" w:rsidRPr="001B5975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eastAsia="SimSun" w:hAnsi="Times New Roman"/>
          <w:b/>
          <w:bCs/>
          <w:sz w:val="24"/>
          <w:szCs w:val="24"/>
          <w:lang w:eastAsia="ar-SA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eastAsia="SimSu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Standup !   -  Sit down !   -  Write !  - </w:t>
      </w:r>
      <w:r w:rsidRPr="001B597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>Be quiet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!</w:t>
      </w:r>
      <w:r w:rsidRPr="001B597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>-</w:t>
      </w:r>
    </w:p>
    <w:p w:rsidR="00555CAF" w:rsidRPr="001B5975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  <w:r w:rsidRPr="001B5975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>Open yourbook !  -  Close yourbook !</w:t>
      </w:r>
    </w:p>
    <w:p w:rsidR="00555CAF" w:rsidRPr="002D3063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eastAsia="SimSun" w:hAnsi="Times New Roman"/>
          <w:b/>
          <w:bCs/>
          <w:color w:val="333333"/>
          <w:sz w:val="24"/>
          <w:szCs w:val="24"/>
          <w:lang w:eastAsia="ar-SA"/>
        </w:rPr>
      </w:pPr>
    </w:p>
    <w:p w:rsidR="00555CAF" w:rsidRPr="002D3063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1B1EE9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90" o:spid="_x0000_i1028" type="#_x0000_t75" style="width:93pt;height:93pt;visibility:visible">
            <v:imagedata r:id="rId29" o:title=""/>
          </v:shape>
        </w:pict>
      </w:r>
      <w:r w:rsidRPr="001B1E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08" o:spid="_x0000_i1029" type="#_x0000_t75" alt="http://www.eslhq.com/gallery/files/1/close_your_book_215092_thumb.jpg" style="width:69.75pt;height:90pt;visibility:visible">
            <v:imagedata r:id="rId30" o:title=""/>
          </v:shape>
        </w:pict>
      </w: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2D306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1)__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_______________     </w:t>
      </w:r>
      <w:r w:rsidRPr="002D306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2)_____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______________</w:t>
      </w: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289" o:spid="_x0000_s1039" type="#_x0000_t75" style="position:absolute;margin-left:157.65pt;margin-top:.1pt;width:63.75pt;height:69.35pt;z-index:-251661312;visibility:visible;mso-wrap-distance-left:9.05pt;mso-wrap-distance-right:9.05pt" filled="t">
            <v:imagedata r:id="rId31" o:title="" croptop="56785f" cropbottom="861f" cropleft="25713f" cropright="28038f"/>
          </v:shape>
        </w:pict>
      </w:r>
      <w:r w:rsidRPr="001B1E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94" o:spid="_x0000_i1030" type="#_x0000_t75" style="width:72.75pt;height:77.25pt;visibility:visible">
            <v:imagedata r:id="rId32" o:title="" blacklevel="6554f"/>
          </v:shape>
        </w:pict>
      </w:r>
    </w:p>
    <w:p w:rsidR="00555CAF" w:rsidRDefault="00555CAF" w:rsidP="001B5975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3" o:spid="_x0000_s1040" type="#_x0000_t75" alt="http://www.englishexercises.org/makeagame/my_documents/my_pictures/2011/jun/A47_3.jpg" style="position:absolute;margin-left:293.2pt;margin-top:6.4pt;width:113.35pt;height:67.5pt;z-index:-251648000;visibility:visible" wrapcoords="-143 0 -143 21360 21600 21360 21600 0 -143 0">
            <v:imagedata r:id="rId33" o:title="" cropleft="5f" cropright="48816f"/>
            <w10:wrap type="through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3)_____________           4)__________________</w:t>
      </w:r>
    </w:p>
    <w:p w:rsidR="00555CAF" w:rsidRPr="002D3063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291" o:spid="_x0000_s1041" type="#_x0000_t75" style="position:absolute;margin-left:138.45pt;margin-top:10.9pt;width:87.75pt;height:62.6pt;z-index:251656192;visibility:visible">
            <v:imagedata r:id="rId34" o:title=""/>
            <w10:wrap type="square"/>
          </v:shape>
        </w:pict>
      </w:r>
      <w:r>
        <w:rPr>
          <w:noProof/>
          <w:lang w:eastAsia="tr-TR"/>
        </w:rPr>
        <w:pict>
          <v:shape id="Resim 28" o:spid="_x0000_s1042" type="#_x0000_t75" alt="https://encrypted-tbn1.gstatic.com/images?q=tbn:ANd9GcQohpzZoZMUkJCsBqJ0-G54wOZ9bgUm6gxdyvR2OvGOt3DIY4NL" href="http://www.google.com/imgres?sa=X&amp;biw=1280&amp;bih=552&amp;tbm=isch&amp;tbnid=buOxS3l87n5JqM:&amp;imgrefurl=http://www.do2learn.com/picturecards/printcards/coloring/largeimages/quiet.htm&amp;docid=YRqXglRHoAoD1M&amp;imgurl=http://www.do2learn.com/picturecards/images/imageschedule/quiet_l.gif&amp;w=322&amp;h=454&amp;ei=tRJ8UrbdFc_UsgblwoGACQ&amp;zoom=1&amp;ved=1t:3588,r:26,s:0,i:177&amp;iact=rc&amp;page=2&amp;tbnh=186&amp;tbnw=132&amp;start=13&amp;ndsp=19&amp;tx=70&amp;ty=1" style="position:absolute;margin-left:22.05pt;margin-top:6.65pt;width:50.25pt;height:70.95pt;z-index:251659264;visibility:visible" o:button="t">
            <v:fill o:detectmouseclick="t"/>
            <v:imagedata r:id="rId35" o:title=""/>
          </v:shape>
        </w:pict>
      </w:r>
    </w:p>
    <w:p w:rsidR="00555CAF" w:rsidRPr="002D3063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55CAF" w:rsidRDefault="00555CAF" w:rsidP="00D57F97">
      <w:pPr>
        <w:tabs>
          <w:tab w:val="left" w:pos="3686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5)_______________ </w:t>
      </w:r>
      <w:r w:rsidRPr="002D306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6)____________________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Pr="00CD597B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</w:pPr>
      <w:r w:rsidRPr="00CD597B"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  <w:t>H. Sayıları yazın.(6x1=6)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two :                             one: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seven:                           four: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ten:                               eight: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Default="00555CAF" w:rsidP="00CD59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Default="00555CAF" w:rsidP="00CD59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Default="00555CAF" w:rsidP="00CD59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Default="00555CAF" w:rsidP="00CD59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GOOD LUCK</w:t>
      </w:r>
    </w:p>
    <w:p w:rsidR="00555CAF" w:rsidRDefault="00555CAF" w:rsidP="00CD59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Duygu ÇAĞAN-English Teacher</w:t>
      </w:r>
    </w:p>
    <w:p w:rsidR="00555CAF" w:rsidRPr="004E14F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  <w:t>I</w:t>
      </w:r>
      <w:r w:rsidRPr="004E14FF"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  <w:t>. Aile üye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  <w:t>lerinin isimlerini bulup yazın</w:t>
      </w:r>
      <w:r w:rsidRPr="004E14FF"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  <w:t>(6x3=18)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Pr="003E75A8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3E75A8">
        <w:rPr>
          <w:rFonts w:ascii="Times New Roman" w:hAnsi="Times New Roman" w:cs="Times New Roman"/>
          <w:sz w:val="24"/>
          <w:szCs w:val="24"/>
          <w:lang w:eastAsia="tr-TR"/>
        </w:rPr>
        <w:t>Hello! My name is</w:t>
      </w:r>
      <w:r>
        <w:rPr>
          <w:rFonts w:ascii="Times New Roman" w:hAnsi="Times New Roman" w:cs="Times New Roman"/>
          <w:sz w:val="24"/>
          <w:szCs w:val="24"/>
          <w:lang w:eastAsia="tr-TR"/>
        </w:rPr>
        <w:t>Brenda. This is myfamily.</w:t>
      </w:r>
      <w:r w:rsidRPr="003E75A8">
        <w:rPr>
          <w:rFonts w:ascii="Times New Roman" w:hAnsi="Times New Roman" w:cs="Times New Roman"/>
          <w:sz w:val="24"/>
          <w:szCs w:val="24"/>
          <w:lang w:eastAsia="tr-TR"/>
        </w:rPr>
        <w:br/>
      </w:r>
      <w:r>
        <w:rPr>
          <w:rFonts w:ascii="Times New Roman" w:hAnsi="Times New Roman" w:cs="Times New Roman"/>
          <w:sz w:val="24"/>
          <w:szCs w:val="24"/>
          <w:lang w:eastAsia="tr-TR"/>
        </w:rPr>
        <w:t>Frank is myfather, Joey is mymother.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Jackis mybrother. Sarah is mybabysister.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3E75A8">
        <w:rPr>
          <w:rFonts w:ascii="Times New Roman" w:hAnsi="Times New Roman" w:cs="Times New Roman"/>
          <w:sz w:val="24"/>
          <w:szCs w:val="24"/>
          <w:lang w:eastAsia="tr-TR"/>
        </w:rPr>
        <w:t xml:space="preserve">Henry </w:t>
      </w:r>
      <w:r>
        <w:rPr>
          <w:rFonts w:ascii="Times New Roman" w:hAnsi="Times New Roman" w:cs="Times New Roman"/>
          <w:sz w:val="24"/>
          <w:szCs w:val="24"/>
          <w:lang w:eastAsia="tr-TR"/>
        </w:rPr>
        <w:t>is mygrandfather.</w:t>
      </w:r>
    </w:p>
    <w:p w:rsidR="00555CAF" w:rsidRPr="00F77942" w:rsidRDefault="00555CAF" w:rsidP="001B5975">
      <w:pPr>
        <w:spacing w:after="0" w:line="240" w:lineRule="auto"/>
        <w:rPr>
          <w:rFonts w:ascii="Arial" w:hAnsi="Arial" w:cs="Arial"/>
          <w:b/>
          <w:bCs/>
          <w:sz w:val="16"/>
          <w:szCs w:val="16"/>
          <w:lang w:eastAsia="tr-TR"/>
        </w:rPr>
      </w:pPr>
      <w:r w:rsidRPr="003E75A8">
        <w:rPr>
          <w:rFonts w:ascii="Times New Roman" w:hAnsi="Times New Roman" w:cs="Times New Roman"/>
          <w:sz w:val="24"/>
          <w:szCs w:val="24"/>
          <w:lang w:eastAsia="tr-TR"/>
        </w:rPr>
        <w:t>Helen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is mygrandmother</w:t>
      </w:r>
      <w:r w:rsidRPr="003E75A8">
        <w:rPr>
          <w:rFonts w:ascii="Times New Roman" w:hAnsi="Times New Roman" w:cs="Times New Roman"/>
          <w:sz w:val="24"/>
          <w:szCs w:val="24"/>
          <w:lang w:eastAsia="tr-TR"/>
        </w:rPr>
        <w:t>.</w:t>
      </w:r>
      <w:r w:rsidRPr="003E75A8">
        <w:rPr>
          <w:rFonts w:ascii="Times New Roman" w:hAnsi="Times New Roman" w:cs="Times New Roman"/>
          <w:sz w:val="24"/>
          <w:szCs w:val="24"/>
          <w:lang w:eastAsia="tr-TR"/>
        </w:rPr>
        <w:br/>
      </w:r>
      <w:r>
        <w:rPr>
          <w:rFonts w:ascii="Times New Roman" w:hAnsi="Times New Roman" w:cs="Times New Roman"/>
          <w:sz w:val="24"/>
          <w:szCs w:val="24"/>
          <w:lang w:eastAsia="tr-TR"/>
        </w:rPr>
        <w:t>I lovemyfamilyverymuch.</w:t>
      </w:r>
    </w:p>
    <w:p w:rsidR="00555CAF" w:rsidRPr="003E75A8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1B1EE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" o:spid="_x0000_i1031" type="#_x0000_t75" alt="http://www.englishexercises.org/makeagame/my_documents/my_pictures/2011/jun/98F_12.jpg" style="width:131.25pt;height:60.75pt;visibility:visible">
            <v:imagedata r:id="rId36" o:title=""/>
          </v:shape>
        </w:pict>
      </w:r>
    </w:p>
    <w:p w:rsidR="00555CAF" w:rsidRPr="00E25AF6" w:rsidRDefault="00555CAF" w:rsidP="001B597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37" o:spid="_x0000_s1043" style="position:absolute;margin-left:36.4pt;margin-top:20.4pt;width:123pt;height:7.15pt;z-index:251664384;visibility:visible"/>
        </w:pic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……………………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4" o:spid="_x0000_s1044" type="#_x0000_t67" style="position:absolute;margin-left:85.9pt;margin-top:-.25pt;width:14.25pt;height:43.1pt;z-index:251662336;visibility:visible">
            <v:textbox style="layout-flow:vertical-ideographic"/>
          </v:shape>
        </w:pic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Pr="003E75A8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……………………</w:t>
      </w:r>
    </w:p>
    <w:p w:rsidR="00555CAF" w:rsidRPr="003E75A8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33" o:spid="_x0000_s1045" style="position:absolute;margin-left:18.4pt;margin-top:9.85pt;width:139.5pt;height:7.15pt;z-index:251663360;visibility:visible"/>
        </w:pict>
      </w:r>
      <w:r>
        <w:rPr>
          <w:noProof/>
          <w:lang w:eastAsia="tr-TR"/>
        </w:rPr>
        <w:pict>
          <v:shape id="Aşağı Ok 30" o:spid="_x0000_s1046" type="#_x0000_t67" style="position:absolute;margin-left:28.9pt;margin-top:8.65pt;width:14.25pt;height:43.1pt;z-index:251665408;visibility:visible">
            <v:textbox style="layout-flow:vertical-ideographic"/>
          </v:shape>
        </w:pict>
      </w:r>
      <w:r>
        <w:rPr>
          <w:noProof/>
          <w:lang w:eastAsia="tr-TR"/>
        </w:rPr>
        <w:pict>
          <v:shape id="Aşağı Ok 32" o:spid="_x0000_s1047" type="#_x0000_t67" style="position:absolute;margin-left:133.9pt;margin-top:8.65pt;width:14.25pt;height:43.1pt;z-index:251667456;visibility:visible">
            <v:textbox style="layout-flow:vertical-ideographic"/>
          </v:shape>
        </w:pict>
      </w:r>
      <w:r>
        <w:rPr>
          <w:noProof/>
          <w:lang w:eastAsia="tr-TR"/>
        </w:rPr>
        <w:pict>
          <v:shape id="Aşağı Ok 31" o:spid="_x0000_s1048" type="#_x0000_t67" style="position:absolute;margin-left:77.65pt;margin-top:8.65pt;width:14.25pt;height:43.1pt;z-index:251666432;visibility:visible">
            <v:textbox style="layout-flow:vertical-ideographic"/>
          </v:shape>
        </w:pict>
      </w:r>
      <w:r w:rsidRPr="003E75A8">
        <w:rPr>
          <w:rFonts w:ascii="Times New Roman" w:hAnsi="Times New Roman" w:cs="Times New Roman"/>
          <w:sz w:val="24"/>
          <w:szCs w:val="24"/>
          <w:lang w:eastAsia="tr-TR"/>
        </w:rPr>
        <w:t>                                          </w:t>
      </w:r>
    </w:p>
    <w:p w:rsidR="00555CAF" w:rsidRPr="003E75A8" w:rsidRDefault="00555CAF" w:rsidP="001B5975">
      <w:pPr>
        <w:spacing w:after="0" w:line="240" w:lineRule="auto"/>
        <w:ind w:right="-567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5" o:spid="_x0000_s1049" type="#_x0000_t75" alt="http://www.englishexercises.org/makeagame/my_documents/my_pictures/2011/jun/62F_5.jpg" style="position:absolute;margin-left:13.9pt;margin-top:10.35pt;width:154.4pt;height:65.8pt;z-index:-251646976;visibility:visible">
            <v:imagedata r:id="rId37" o:title="" cropleft="-3f" cropright="42623f"/>
          </v:shape>
        </w:pic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Pr="003E75A8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3E75A8">
        <w:rPr>
          <w:rFonts w:ascii="Times New Roman" w:hAnsi="Times New Roman" w:cs="Times New Roman"/>
          <w:sz w:val="24"/>
          <w:szCs w:val="24"/>
          <w:lang w:eastAsia="tr-TR"/>
        </w:rPr>
        <w:t> </w:t>
      </w:r>
    </w:p>
    <w:p w:rsidR="00555CAF" w:rsidRPr="003E75A8" w:rsidRDefault="00555CAF" w:rsidP="001B59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3E75A8">
        <w:rPr>
          <w:rFonts w:ascii="Times New Roman" w:hAnsi="Times New Roman" w:cs="Times New Roman"/>
          <w:sz w:val="24"/>
          <w:szCs w:val="24"/>
          <w:lang w:eastAsia="tr-TR"/>
        </w:rPr>
        <w:t> 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555CAF" w:rsidRDefault="00555CAF" w:rsidP="001B5975">
      <w:pPr>
        <w:spacing w:after="0" w:line="240" w:lineRule="auto"/>
        <w:ind w:right="-1276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555CAF" w:rsidRDefault="00555CAF" w:rsidP="001B5975">
      <w:pPr>
        <w:spacing w:after="0" w:line="240" w:lineRule="auto"/>
        <w:ind w:left="-142" w:right="-1276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…………Brenda…………</w:t>
      </w:r>
    </w:p>
    <w:p w:rsidR="00555CAF" w:rsidRDefault="00555CAF" w:rsidP="001B597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p w:rsidR="00555CAF" w:rsidRDefault="00555CAF" w:rsidP="002D3063">
      <w:pPr>
        <w:tabs>
          <w:tab w:val="left" w:pos="0"/>
          <w:tab w:val="left" w:pos="993"/>
        </w:tabs>
        <w:suppressAutoHyphens/>
        <w:spacing w:after="0" w:line="240" w:lineRule="auto"/>
        <w:ind w:right="-99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sectPr w:rsidR="00555CAF" w:rsidSect="001B5975">
          <w:type w:val="continuous"/>
          <w:pgSz w:w="11906" w:h="16838"/>
          <w:pgMar w:top="720" w:right="720" w:bottom="426" w:left="993" w:header="708" w:footer="708" w:gutter="0"/>
          <w:cols w:num="2" w:sep="1" w:space="709"/>
          <w:docGrid w:linePitch="360"/>
        </w:sectPr>
      </w:pPr>
    </w:p>
    <w:p w:rsidR="00555CAF" w:rsidRPr="002D3063" w:rsidRDefault="00555CAF" w:rsidP="002D3063">
      <w:pPr>
        <w:pStyle w:val="NoSpacing"/>
        <w:tabs>
          <w:tab w:val="left" w:pos="0"/>
        </w:tabs>
        <w:rPr>
          <w:rFonts w:ascii="Times New Roman" w:hAnsi="Times New Roman" w:cs="Times New Roman"/>
          <w:sz w:val="24"/>
          <w:szCs w:val="24"/>
        </w:rPr>
        <w:sectPr w:rsidR="00555CAF" w:rsidRPr="002D3063" w:rsidSect="001B5975">
          <w:type w:val="continuous"/>
          <w:pgSz w:w="11906" w:h="16838"/>
          <w:pgMar w:top="720" w:right="720" w:bottom="426" w:left="993" w:header="708" w:footer="708" w:gutter="0"/>
          <w:cols w:sep="1" w:space="709"/>
          <w:docGrid w:linePitch="360"/>
        </w:sectPr>
      </w:pPr>
    </w:p>
    <w:p w:rsidR="00555CAF" w:rsidRPr="002D3063" w:rsidRDefault="00555CAF" w:rsidP="002D3063">
      <w:pPr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  <w:sectPr w:rsidR="00555CAF" w:rsidRPr="002D3063" w:rsidSect="002D3063">
          <w:type w:val="continuous"/>
          <w:pgSz w:w="11906" w:h="16838"/>
          <w:pgMar w:top="720" w:right="720" w:bottom="720" w:left="1134" w:header="708" w:footer="708" w:gutter="0"/>
          <w:cols w:num="2" w:sep="1" w:space="709"/>
          <w:docGrid w:linePitch="360"/>
        </w:sectPr>
      </w:pPr>
    </w:p>
    <w:p w:rsidR="00555CAF" w:rsidRPr="002D3063" w:rsidRDefault="00555CAF" w:rsidP="00CD597B">
      <w:pPr>
        <w:rPr>
          <w:rFonts w:ascii="Times New Roman" w:hAnsi="Times New Roman" w:cs="Times New Roman"/>
          <w:sz w:val="24"/>
          <w:szCs w:val="24"/>
        </w:rPr>
      </w:pPr>
    </w:p>
    <w:sectPr w:rsidR="00555CAF" w:rsidRPr="002D3063" w:rsidSect="00C46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CAF" w:rsidRDefault="00555CAF" w:rsidP="004E14FF">
      <w:pPr>
        <w:spacing w:after="0" w:line="240" w:lineRule="auto"/>
      </w:pPr>
      <w:r>
        <w:separator/>
      </w:r>
    </w:p>
  </w:endnote>
  <w:endnote w:type="continuationSeparator" w:id="1">
    <w:p w:rsidR="00555CAF" w:rsidRDefault="00555CAF" w:rsidP="004E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CAF" w:rsidRDefault="00555CAF" w:rsidP="004E14FF">
      <w:pPr>
        <w:spacing w:after="0" w:line="240" w:lineRule="auto"/>
      </w:pPr>
      <w:r>
        <w:separator/>
      </w:r>
    </w:p>
  </w:footnote>
  <w:footnote w:type="continuationSeparator" w:id="1">
    <w:p w:rsidR="00555CAF" w:rsidRDefault="00555CAF" w:rsidP="004E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AF" w:rsidRPr="00CD597B" w:rsidRDefault="00555CAF">
    <w:pPr>
      <w:pStyle w:val="Header"/>
      <w:rPr>
        <w:rFonts w:ascii="Times New Roman" w:hAnsi="Times New Roman" w:cs="Times New Roman"/>
        <w:sz w:val="24"/>
        <w:szCs w:val="24"/>
      </w:rPr>
    </w:pPr>
    <w:r w:rsidRPr="00CD597B">
      <w:rPr>
        <w:rFonts w:ascii="Times New Roman" w:hAnsi="Times New Roman" w:cs="Times New Roman"/>
        <w:sz w:val="24"/>
        <w:szCs w:val="24"/>
      </w:rPr>
      <w:t xml:space="preserve">Name:                                                   Number:                                       </w:t>
    </w:r>
  </w:p>
  <w:p w:rsidR="00555CAF" w:rsidRPr="00CD597B" w:rsidRDefault="00555CAF">
    <w:pPr>
      <w:pStyle w:val="Header"/>
      <w:rPr>
        <w:rFonts w:ascii="Times New Roman" w:hAnsi="Times New Roman" w:cs="Times New Roman"/>
        <w:sz w:val="24"/>
        <w:szCs w:val="24"/>
      </w:rPr>
    </w:pPr>
    <w:r w:rsidRPr="00CD597B">
      <w:rPr>
        <w:rFonts w:ascii="Times New Roman" w:hAnsi="Times New Roman" w:cs="Times New Roman"/>
        <w:sz w:val="24"/>
        <w:szCs w:val="24"/>
      </w:rPr>
      <w:t>Surname: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76955"/>
    <w:multiLevelType w:val="hybridMultilevel"/>
    <w:tmpl w:val="98C89D68"/>
    <w:lvl w:ilvl="0" w:tplc="2FE01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B8F4179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bCs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234"/>
    <w:rsid w:val="0010062C"/>
    <w:rsid w:val="001B1EE9"/>
    <w:rsid w:val="001B5975"/>
    <w:rsid w:val="0026068B"/>
    <w:rsid w:val="002D3063"/>
    <w:rsid w:val="003A0740"/>
    <w:rsid w:val="003E75A8"/>
    <w:rsid w:val="0042451B"/>
    <w:rsid w:val="004E14FF"/>
    <w:rsid w:val="00555CAF"/>
    <w:rsid w:val="00597116"/>
    <w:rsid w:val="00A92C1E"/>
    <w:rsid w:val="00B93B5B"/>
    <w:rsid w:val="00B95B2C"/>
    <w:rsid w:val="00BA1E52"/>
    <w:rsid w:val="00C174D0"/>
    <w:rsid w:val="00C468DB"/>
    <w:rsid w:val="00C82234"/>
    <w:rsid w:val="00CD597B"/>
    <w:rsid w:val="00D57F97"/>
    <w:rsid w:val="00E25AF6"/>
    <w:rsid w:val="00F77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06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D3063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D3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3063"/>
    <w:rPr>
      <w:rFonts w:ascii="Tahoma" w:eastAsia="Times New Roman" w:hAnsi="Tahoma" w:cs="Tahoma"/>
      <w:sz w:val="16"/>
      <w:szCs w:val="16"/>
    </w:rPr>
  </w:style>
  <w:style w:type="character" w:customStyle="1" w:styleId="Absatz-Standardschriftart">
    <w:name w:val="Absatz-Standardschriftart"/>
    <w:uiPriority w:val="99"/>
    <w:rsid w:val="002D3063"/>
  </w:style>
  <w:style w:type="paragraph" w:styleId="Header">
    <w:name w:val="header"/>
    <w:basedOn w:val="Normal"/>
    <w:link w:val="HeaderChar"/>
    <w:uiPriority w:val="99"/>
    <w:rsid w:val="004E1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E14FF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rsid w:val="004E14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E14FF"/>
    <w:rPr>
      <w:rFonts w:ascii="Calibri" w:eastAsia="Times New Roman" w:hAnsi="Calibri" w:cs="Calibri"/>
    </w:rPr>
  </w:style>
  <w:style w:type="character" w:styleId="Hyperlink">
    <w:name w:val="Hyperlink"/>
    <w:basedOn w:val="DefaultParagraphFont"/>
    <w:uiPriority w:val="99"/>
    <w:rsid w:val="004245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1.emf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3.jpeg"/><Relationship Id="rId17" Type="http://schemas.openxmlformats.org/officeDocument/2006/relationships/image" Target="http://t3.gstatic.com/images?q=tbn:ANd9GcRJpScabeV0pGUf5IcofMwFqF0kgu3lwD3az13SwYS0S1ENb7clfg" TargetMode="External"/><Relationship Id="rId25" Type="http://schemas.openxmlformats.org/officeDocument/2006/relationships/image" Target="media/image13.jpeg"/><Relationship Id="rId33" Type="http://schemas.openxmlformats.org/officeDocument/2006/relationships/image" Target="media/image20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yperlink" Target="http://images.google.com.tr/imgres?imgurl=http://www.fotograf.web.tr/gel.php?f=1462&amp;imgrefurl=http://www.fotograf.web.tr/foto.php?f=1462&amp;style=1&amp;h=600&amp;w=800&amp;sz=28&amp;hl=tr&amp;start=7&amp;tbnid=oDJsZUT2LeOmQM:&amp;tbnh=107&amp;tbnw=143&amp;prev=/images?q=ak%C5%9Fam&amp;gbv=2&amp;svnum=10&amp;hl=tr" TargetMode="External"/><Relationship Id="rId32" Type="http://schemas.openxmlformats.org/officeDocument/2006/relationships/image" Target="media/image19.png"/><Relationship Id="rId37" Type="http://schemas.openxmlformats.org/officeDocument/2006/relationships/image" Target="media/image24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http://tbn0.google.com/images?q=tbn:0Trw-Ws6A2dKnM:http://www.programatolyesi.com/buch%20bos.gif" TargetMode="External"/><Relationship Id="rId28" Type="http://schemas.openxmlformats.org/officeDocument/2006/relationships/image" Target="media/image15.jpeg"/><Relationship Id="rId36" Type="http://schemas.openxmlformats.org/officeDocument/2006/relationships/image" Target="media/image23.jpeg"/><Relationship Id="rId10" Type="http://schemas.openxmlformats.org/officeDocument/2006/relationships/image" Target="http://t2.gstatic.com/images?q=tbn:ANd9GcS-iss8s1kIoK_gYRDAvxuoyOFOK_-2G-T4mU1JEX_HGDCBtjWPfgT-5Q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2.jpeg"/><Relationship Id="rId27" Type="http://schemas.openxmlformats.org/officeDocument/2006/relationships/hyperlink" Target="http://images.google.com.tr/imgres?imgurl=http://www.featurepics.com/FI/Thumb/20060612/dd160504-9a21-46b3-87d2-aa7d2c65509d.jpg&amp;imgrefurl=http://www.featurepics.com/photos-images/cartoon.htm&amp;h=129&amp;w=129&amp;sz=5&amp;hl=tr&amp;start=9&amp;tbnid=7adA54kJhQWiTM:&amp;tbnh=91&amp;tbnw=91&amp;prev=/images?q=cartoon+sun&amp;gbv=2&amp;svnum=10&amp;hl=tr" TargetMode="External"/><Relationship Id="rId30" Type="http://schemas.openxmlformats.org/officeDocument/2006/relationships/image" Target="media/image17.jpeg"/><Relationship Id="rId35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3</Pages>
  <Words>425</Words>
  <Characters>2424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duygu</dc:creator>
  <cp:keywords>www.sorubak.com</cp:keywords>
  <dc:description>www.sorubak.com</dc:description>
  <cp:lastModifiedBy>edanur</cp:lastModifiedBy>
  <cp:revision>7</cp:revision>
  <dcterms:created xsi:type="dcterms:W3CDTF">2013-11-07T21:25:00Z</dcterms:created>
  <dcterms:modified xsi:type="dcterms:W3CDTF">2013-11-10T13:35:00Z</dcterms:modified>
  <cp:category>www.sorubak.com</cp:category>
</cp:coreProperties>
</file>