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69E" w:rsidRDefault="002B169E" w:rsidP="00F23F89">
      <w:pPr>
        <w:jc w:val="center"/>
        <w:rPr>
          <w:b/>
          <w:bCs/>
        </w:rPr>
      </w:pPr>
      <w:r>
        <w:rPr>
          <w:b/>
          <w:bCs/>
        </w:rPr>
        <w:t xml:space="preserve">EMİNE-HASAN AYTAÇMAN </w:t>
      </w:r>
      <w:r w:rsidRPr="00F23F89">
        <w:rPr>
          <w:b/>
          <w:bCs/>
        </w:rPr>
        <w:t xml:space="preserve"> İLKOKULU 2013-2014 </w:t>
      </w:r>
      <w:r>
        <w:rPr>
          <w:b/>
          <w:bCs/>
        </w:rPr>
        <w:t>EĞİTİM-ÖĞRETİM YILI 1. DÖNEM 4/….</w:t>
      </w:r>
      <w:r w:rsidRPr="00F23F89">
        <w:rPr>
          <w:b/>
          <w:bCs/>
        </w:rPr>
        <w:t xml:space="preserve"> SINIFI FEN VE TEKNOLOJİ SINAV SORULARI</w:t>
      </w:r>
      <w:r>
        <w:rPr>
          <w:b/>
          <w:bCs/>
        </w:rPr>
        <w:t xml:space="preserve"> </w:t>
      </w:r>
      <w:hyperlink r:id="rId7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</w:p>
    <w:p w:rsidR="002B169E" w:rsidRPr="00F23F89" w:rsidRDefault="002B169E" w:rsidP="00F23F89">
      <w:pPr>
        <w:rPr>
          <w:b/>
          <w:bCs/>
        </w:rPr>
        <w:sectPr w:rsidR="002B169E" w:rsidRPr="00F23F89" w:rsidSect="00F23F89">
          <w:head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</w:rPr>
        <w:t>1. İskeletin temel kısımlarını boşluklara yazınız.(10P)</w:t>
      </w:r>
    </w:p>
    <w:p w:rsidR="002B169E" w:rsidRDefault="002B169E" w:rsidP="00F23F89">
      <w:pPr>
        <w:rPr>
          <w:b/>
          <w:bCs/>
        </w:rPr>
      </w:pPr>
      <w:r>
        <w:rPr>
          <w:noProof/>
          <w:lang w:eastAsia="tr-TR"/>
        </w:rPr>
        <w:pict>
          <v:group id="_x0000_s1026" style="position:absolute;margin-left:-1.2pt;margin-top:-.1pt;width:105.65pt;height:174.65pt;z-index:251656704" coordorigin="747,3059" coordsize="2700,48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747;top:3059;width:1907;height:4860">
              <v:imagedata r:id="rId9" o:title="" blacklevel="13107f"/>
            </v:shape>
            <v:group id="_x0000_s1028" style="position:absolute;left:1107;top:3239;width:2340;height:2880" coordorigin="1107,3239" coordsize="2340,2880">
              <v:line id="_x0000_s1029" style="position:absolute" from="1827,3239" to="3087,3239" strokeweight="1.5pt">
                <v:stroke endarrow="block"/>
              </v:line>
              <v:line id="_x0000_s1030" style="position:absolute" from="1827,4139" to="3087,4139" strokeweight="1.5pt">
                <v:stroke endarrow="block"/>
              </v:line>
              <v:line id="_x0000_s1031" style="position:absolute" from="2187,4499" to="3447,4679" strokeweight="1.5pt">
                <v:stroke endarrow="block"/>
              </v:line>
              <v:line id="_x0000_s1032" style="position:absolute" from="2007,5939" to="3267,6119" strokeweight="1.5pt">
                <v:stroke endarrow="block"/>
              </v:line>
              <v:line id="_x0000_s1033" style="position:absolute" from="1467,6119" to="3267,6119" strokeweight="1.5pt">
                <v:stroke endarrow="block"/>
              </v:line>
              <v:line id="_x0000_s1034" style="position:absolute" from="1107,4679" to="3447,4679" strokeweight="1.5pt">
                <v:stroke endarrow="block"/>
              </v:line>
              <v:line id="_x0000_s1035" style="position:absolute" from="1647,5039" to="3447,5039" strokeweight="1.5pt">
                <v:stroke endarrow="block"/>
              </v:line>
            </v:group>
          </v:group>
        </w:pict>
      </w:r>
      <w:r>
        <w:rPr>
          <w:b/>
          <w:bCs/>
        </w:rPr>
        <w:t xml:space="preserve">                                                …………………………………….</w:t>
      </w:r>
    </w:p>
    <w:p w:rsidR="002B169E" w:rsidRDefault="002B169E" w:rsidP="00F23F89">
      <w:pPr>
        <w:rPr>
          <w:b/>
          <w:bCs/>
        </w:rPr>
      </w:pPr>
      <w:r>
        <w:rPr>
          <w:b/>
          <w:bCs/>
        </w:rPr>
        <w:t xml:space="preserve">                                               ……………………………………..</w:t>
      </w:r>
    </w:p>
    <w:p w:rsidR="002B169E" w:rsidRDefault="002B169E" w:rsidP="00F23F89">
      <w:pPr>
        <w:rPr>
          <w:b/>
          <w:bCs/>
        </w:rPr>
      </w:pPr>
      <w:r>
        <w:rPr>
          <w:b/>
          <w:bCs/>
        </w:rPr>
        <w:t xml:space="preserve">                                                      ………………………………..</w:t>
      </w:r>
    </w:p>
    <w:p w:rsidR="002B169E" w:rsidRDefault="002B169E" w:rsidP="00F23F89">
      <w:pPr>
        <w:rPr>
          <w:b/>
          <w:bCs/>
        </w:rPr>
      </w:pPr>
      <w:r>
        <w:rPr>
          <w:b/>
          <w:bCs/>
        </w:rPr>
        <w:t xml:space="preserve">                                                       ……………………………………                                                       </w:t>
      </w:r>
    </w:p>
    <w:p w:rsidR="002B169E" w:rsidRDefault="002B169E" w:rsidP="00F23F89">
      <w:pPr>
        <w:rPr>
          <w:b/>
          <w:bCs/>
        </w:rPr>
      </w:pPr>
      <w:r>
        <w:rPr>
          <w:b/>
          <w:bCs/>
        </w:rPr>
        <w:t xml:space="preserve">                                                    ……………………………………….</w:t>
      </w:r>
    </w:p>
    <w:p w:rsidR="002B169E" w:rsidRDefault="002B169E" w:rsidP="00F23F89">
      <w:pPr>
        <w:rPr>
          <w:b/>
          <w:bCs/>
        </w:rPr>
      </w:pPr>
      <w:r>
        <w:rPr>
          <w:noProof/>
          <w:lang w:eastAsia="tr-TR"/>
        </w:rPr>
        <w:pict>
          <v:shape id="irc_mi" o:spid="_x0000_s1036" type="#_x0000_t75" alt="http://www.biyolojisitesi.net/tum%20uniteler/destek_ve_hareket/images/kol_kemikleri_020.jpg" style="position:absolute;margin-left:355.9pt;margin-top:22.65pt;width:40.6pt;height:88.3pt;z-index:251651584;visibility:visible">
            <v:imagedata r:id="rId10" o:title="" gain="58982f" blacklevel="6554f" grayscale="t"/>
            <w10:wrap type="square"/>
          </v:shape>
        </w:pict>
      </w:r>
      <w:r>
        <w:rPr>
          <w:noProof/>
          <w:lang w:eastAsia="tr-TR"/>
        </w:rPr>
        <w:pict>
          <v:shape id="Resim 14" o:spid="_x0000_s1037" type="#_x0000_t75" alt="http://yazarlikyazilimi.meb.gov.tr/Materyal/erzurum/iskelet/resimler/AYAK.png" style="position:absolute;margin-left:407.55pt;margin-top:22.65pt;width:60.3pt;height:43.45pt;z-index:251653632;visibility:visible">
            <v:imagedata r:id="rId11" o:title=""/>
            <w10:wrap type="square"/>
          </v:shape>
        </w:pict>
      </w:r>
      <w:r>
        <w:rPr>
          <w:noProof/>
          <w:lang w:eastAsia="tr-TR"/>
        </w:rPr>
        <w:pict>
          <v:shape id="_x0000_s1038" type="#_x0000_t75" alt="http://www.daviddarling.info/images/skull.jpg" style="position:absolute;margin-left:294.8pt;margin-top:22.65pt;width:42.65pt;height:43.45pt;z-index:251652608;visibility:visible">
            <v:imagedata r:id="rId12" o:title=""/>
            <w10:wrap type="square"/>
          </v:shape>
        </w:pict>
      </w:r>
      <w:r>
        <w:rPr>
          <w:b/>
          <w:bCs/>
        </w:rPr>
        <w:t xml:space="preserve">                                                 </w:t>
      </w:r>
    </w:p>
    <w:p w:rsidR="002B169E" w:rsidRDefault="002B169E" w:rsidP="00F23F89">
      <w:pPr>
        <w:rPr>
          <w:b/>
          <w:bCs/>
        </w:rPr>
      </w:pPr>
    </w:p>
    <w:p w:rsidR="002B169E" w:rsidRPr="00815310" w:rsidRDefault="002B169E" w:rsidP="00AA3B27">
      <w:pPr>
        <w:rPr>
          <w:b/>
          <w:bCs/>
        </w:rPr>
      </w:pPr>
      <w:r>
        <w:rPr>
          <w:noProof/>
          <w:lang w:eastAsia="tr-TR"/>
        </w:rPr>
        <w:pict>
          <v:shape id="Resim 5" o:spid="_x0000_s1039" type="#_x0000_t75" style="position:absolute;margin-left:120.35pt;margin-top:16.5pt;width:97.6pt;height:116.15pt;z-index:251650560;visibility:visible">
            <v:imagedata r:id="rId13" o:title=""/>
            <w10:wrap type="square"/>
          </v:shape>
        </w:pict>
      </w:r>
      <w:r w:rsidRPr="00815310">
        <w:rPr>
          <w:b/>
          <w:bCs/>
        </w:rPr>
        <w:t>2. Soluk alıp vermede görevli olan organları sırasıyla yazınız.</w:t>
      </w:r>
      <w:r>
        <w:rPr>
          <w:b/>
          <w:bCs/>
        </w:rPr>
        <w:t>(10P)</w:t>
      </w:r>
    </w:p>
    <w:p w:rsidR="002B169E" w:rsidRPr="00815310" w:rsidRDefault="002B169E" w:rsidP="00815310">
      <w:pPr>
        <w:pStyle w:val="NoSpacing"/>
      </w:pPr>
    </w:p>
    <w:p w:rsidR="002B169E" w:rsidRPr="00815310" w:rsidRDefault="002B169E" w:rsidP="00815310">
      <w:pPr>
        <w:pStyle w:val="NoSpacing"/>
      </w:pPr>
      <w:r w:rsidRPr="00815310">
        <w:t xml:space="preserve">   1-……………………………</w:t>
      </w:r>
    </w:p>
    <w:p w:rsidR="002B169E" w:rsidRPr="00815310" w:rsidRDefault="002B169E" w:rsidP="00815310">
      <w:pPr>
        <w:pStyle w:val="NoSpacing"/>
      </w:pPr>
      <w:r w:rsidRPr="00815310">
        <w:t xml:space="preserve">   2-……………………………</w:t>
      </w:r>
    </w:p>
    <w:p w:rsidR="002B169E" w:rsidRPr="00815310" w:rsidRDefault="002B169E" w:rsidP="00815310">
      <w:pPr>
        <w:pStyle w:val="NoSpacing"/>
      </w:pPr>
      <w:r w:rsidRPr="00815310">
        <w:t xml:space="preserve">   3-……………………………</w:t>
      </w:r>
    </w:p>
    <w:p w:rsidR="002B169E" w:rsidRPr="00815310" w:rsidRDefault="002B169E" w:rsidP="00815310">
      <w:pPr>
        <w:pStyle w:val="NoSpacing"/>
      </w:pPr>
      <w:r w:rsidRPr="00815310">
        <w:t xml:space="preserve">   4-……………………………</w:t>
      </w:r>
    </w:p>
    <w:p w:rsidR="002B169E" w:rsidRPr="00815310" w:rsidRDefault="002B169E" w:rsidP="00815310">
      <w:pPr>
        <w:pStyle w:val="NoSpacing"/>
      </w:pPr>
      <w:r w:rsidRPr="00815310">
        <w:t xml:space="preserve">   5-……………………………</w:t>
      </w:r>
    </w:p>
    <w:p w:rsidR="002B169E" w:rsidRPr="00815310" w:rsidRDefault="002B169E" w:rsidP="00815310">
      <w:pPr>
        <w:pStyle w:val="NoSpacing"/>
      </w:pPr>
      <w:r>
        <w:t xml:space="preserve">   </w:t>
      </w:r>
    </w:p>
    <w:p w:rsidR="002B169E" w:rsidRDefault="002B169E" w:rsidP="00C22A52">
      <w:pPr>
        <w:ind w:left="-284"/>
        <w:rPr>
          <w:rFonts w:ascii="Comic Sans MS" w:hAnsi="Comic Sans MS" w:cs="Comic Sans MS"/>
        </w:rPr>
      </w:pPr>
    </w:p>
    <w:p w:rsidR="002B169E" w:rsidRDefault="002B169E" w:rsidP="00F23F89">
      <w:pPr>
        <w:rPr>
          <w:b/>
          <w:bCs/>
        </w:rPr>
      </w:pPr>
      <w:r>
        <w:rPr>
          <w:noProof/>
          <w:lang w:eastAsia="tr-TR"/>
        </w:rPr>
        <w:pict>
          <v:shape id="Resim 13" o:spid="_x0000_s1040" type="#_x0000_t75" alt="solunum_sekil0-yazılı" style="position:absolute;margin-left:172.35pt;margin-top:395.95pt;width:98.55pt;height:2in;z-index:-251666944;visibility:visible">
            <v:imagedata r:id="rId14" o:title=""/>
          </v:shape>
        </w:pict>
      </w:r>
      <w:r>
        <w:rPr>
          <w:b/>
          <w:bCs/>
        </w:rPr>
        <w:t>3. İskeletin görevlerinden 3 tanesini yazınız.</w:t>
      </w:r>
      <w:r w:rsidRPr="00827071">
        <w:t xml:space="preserve"> </w:t>
      </w:r>
      <w:r>
        <w:t>(6P)</w:t>
      </w:r>
    </w:p>
    <w:p w:rsidR="002B169E" w:rsidRPr="00815310" w:rsidRDefault="002B169E" w:rsidP="00815310">
      <w:pPr>
        <w:pStyle w:val="ListParagraph"/>
        <w:numPr>
          <w:ilvl w:val="0"/>
          <w:numId w:val="5"/>
        </w:numPr>
      </w:pPr>
      <w:r w:rsidRPr="00815310">
        <w:t>………………………………………………………………</w:t>
      </w:r>
      <w:r>
        <w:t>……………..</w:t>
      </w:r>
    </w:p>
    <w:p w:rsidR="002B169E" w:rsidRPr="00815310" w:rsidRDefault="002B169E" w:rsidP="00815310">
      <w:pPr>
        <w:pStyle w:val="ListParagraph"/>
        <w:numPr>
          <w:ilvl w:val="0"/>
          <w:numId w:val="5"/>
        </w:numPr>
      </w:pPr>
      <w:r w:rsidRPr="00815310">
        <w:t>………………………………………………………………</w:t>
      </w:r>
      <w:r>
        <w:t>……………..</w:t>
      </w:r>
    </w:p>
    <w:p w:rsidR="002B169E" w:rsidRDefault="002B169E" w:rsidP="00815310">
      <w:pPr>
        <w:pStyle w:val="ListParagraph"/>
        <w:numPr>
          <w:ilvl w:val="0"/>
          <w:numId w:val="5"/>
        </w:numPr>
      </w:pPr>
      <w:r w:rsidRPr="00815310">
        <w:t>…………………………………………………………………</w:t>
      </w:r>
      <w:r>
        <w:t>…………..</w:t>
      </w:r>
    </w:p>
    <w:p w:rsidR="002B169E" w:rsidRPr="00C22A52" w:rsidRDefault="002B169E" w:rsidP="00C22A52">
      <w:pPr>
        <w:spacing w:after="0" w:line="240" w:lineRule="auto"/>
        <w:rPr>
          <w:b/>
          <w:bCs/>
        </w:rPr>
      </w:pPr>
      <w:r w:rsidRPr="00C22A52">
        <w:rPr>
          <w:b/>
          <w:bCs/>
        </w:rPr>
        <w:t>4. Aşağıdaki ifadelerden doğru olanların başına (D), yanlış olanların başına (Y) yazınız.</w:t>
      </w:r>
      <w:r>
        <w:rPr>
          <w:b/>
          <w:bCs/>
        </w:rPr>
        <w:t xml:space="preserve"> ( 14P)</w:t>
      </w:r>
    </w:p>
    <w:p w:rsidR="002B169E" w:rsidRPr="00C22A52" w:rsidRDefault="002B169E" w:rsidP="00C22A52">
      <w:pPr>
        <w:spacing w:after="0" w:line="240" w:lineRule="auto"/>
        <w:ind w:right="-776"/>
      </w:pPr>
      <w:r>
        <w:t>(   )</w:t>
      </w:r>
      <w:r w:rsidRPr="00C22A52">
        <w:t>İskeletimizde kafatasının görevi beynimizi korumaktır.</w:t>
      </w:r>
    </w:p>
    <w:p w:rsidR="002B169E" w:rsidRPr="00C22A52" w:rsidRDefault="002B169E" w:rsidP="00C22A52">
      <w:pPr>
        <w:spacing w:after="0" w:line="240" w:lineRule="auto"/>
        <w:ind w:right="-776"/>
      </w:pPr>
      <w:r>
        <w:t>(   )</w:t>
      </w:r>
      <w:r w:rsidRPr="00C22A52">
        <w:t>İskeletimizi oluşturan kemiklerin hepsi aynı biçim ve</w:t>
      </w:r>
      <w:r>
        <w:t xml:space="preserve">            </w:t>
      </w:r>
      <w:r w:rsidRPr="00C22A52">
        <w:t xml:space="preserve"> yapıya sahiptir.</w:t>
      </w:r>
    </w:p>
    <w:p w:rsidR="002B169E" w:rsidRPr="00C22A52" w:rsidRDefault="002B169E" w:rsidP="00C22A52">
      <w:pPr>
        <w:spacing w:after="0" w:line="240" w:lineRule="auto"/>
        <w:ind w:right="-776"/>
      </w:pPr>
      <w:r>
        <w:t>(   )</w:t>
      </w:r>
      <w:r w:rsidRPr="00C22A52">
        <w:t>Kemikleri birbirine bağlayan yerlere eklem denir.</w:t>
      </w:r>
    </w:p>
    <w:p w:rsidR="002B169E" w:rsidRDefault="002B169E" w:rsidP="00C22A52">
      <w:pPr>
        <w:spacing w:after="0" w:line="240" w:lineRule="auto"/>
        <w:ind w:right="-776"/>
      </w:pPr>
      <w:r>
        <w:t>(   )Soluk alma sırasında diyafram kubbemsi bir şekil alır.                                                           (   )</w:t>
      </w:r>
      <w:r w:rsidRPr="00C22A52">
        <w:t>Kanın vücutta dolaşımı kalp ve damarlarımız sayesinde gerçekleşir.</w:t>
      </w:r>
    </w:p>
    <w:p w:rsidR="002B169E" w:rsidRPr="00C22A52" w:rsidRDefault="002B169E" w:rsidP="00C22A52">
      <w:pPr>
        <w:spacing w:after="0" w:line="240" w:lineRule="auto"/>
        <w:ind w:right="-776"/>
      </w:pPr>
      <w:r>
        <w:t>(   )</w:t>
      </w:r>
      <w:r w:rsidRPr="00C22A52">
        <w:t>Solunum yaparken karbondioksit alır, oksijen veririz.</w:t>
      </w:r>
    </w:p>
    <w:p w:rsidR="002B169E" w:rsidRDefault="002B169E" w:rsidP="00C22A52">
      <w:r>
        <w:t>(   )</w:t>
      </w:r>
      <w:r w:rsidRPr="00C22A52">
        <w:t xml:space="preserve">El ve ayak bileklerindeki kemikler kısa kemiklerdir. </w:t>
      </w:r>
    </w:p>
    <w:p w:rsidR="002B169E" w:rsidRPr="00C22A52" w:rsidRDefault="002B169E" w:rsidP="00C22A52">
      <w:pPr>
        <w:pStyle w:val="NoSpacing"/>
        <w:rPr>
          <w:b/>
          <w:bCs/>
        </w:rPr>
      </w:pPr>
      <w:r w:rsidRPr="00C22A52">
        <w:rPr>
          <w:b/>
          <w:bCs/>
        </w:rPr>
        <w:t>5. Aşağıdaki cümleleri okuyup boş bırakılan yerlere en uygun kelimeleri yazınız.</w:t>
      </w:r>
      <w:r>
        <w:rPr>
          <w:b/>
          <w:bCs/>
        </w:rPr>
        <w:t>(9P)</w:t>
      </w:r>
    </w:p>
    <w:p w:rsidR="002B169E" w:rsidRDefault="002B169E" w:rsidP="00C22A52">
      <w:pPr>
        <w:pStyle w:val="NoSpacing"/>
        <w:numPr>
          <w:ilvl w:val="0"/>
          <w:numId w:val="8"/>
        </w:numPr>
      </w:pPr>
      <w:r w:rsidRPr="00C22A52">
        <w:t>İs</w:t>
      </w:r>
      <w:r w:rsidRPr="00D14ABB">
        <w:t>keleti oluşturan kemikler uzun, …………… ve …………… olmak üzere üç gruba ayrılır.</w:t>
      </w:r>
    </w:p>
    <w:p w:rsidR="002B169E" w:rsidRPr="00AA3B27" w:rsidRDefault="002B169E" w:rsidP="00AA3B27">
      <w:pPr>
        <w:pStyle w:val="NoSpacing"/>
        <w:numPr>
          <w:ilvl w:val="0"/>
          <w:numId w:val="8"/>
        </w:numPr>
      </w:pPr>
      <w:r w:rsidRPr="00D14ABB">
        <w:t>Vücudumuzun dik durmasını………………… sağlar.</w:t>
      </w:r>
    </w:p>
    <w:p w:rsidR="002B169E" w:rsidRPr="00D14ABB" w:rsidRDefault="002B169E" w:rsidP="00C22A52">
      <w:pPr>
        <w:pStyle w:val="NoSpacing"/>
        <w:numPr>
          <w:ilvl w:val="0"/>
          <w:numId w:val="8"/>
        </w:numPr>
      </w:pPr>
      <w:r w:rsidRPr="00D14ABB">
        <w:t>Soluk alıp verme işleminde havadan ……………… alırız ve havaya ………………</w:t>
      </w:r>
      <w:r>
        <w:t>………</w:t>
      </w:r>
      <w:r w:rsidRPr="00D14ABB">
        <w:t>.. veririz.</w:t>
      </w:r>
    </w:p>
    <w:p w:rsidR="002B169E" w:rsidRPr="00DD21E6" w:rsidRDefault="002B169E" w:rsidP="00C22A52">
      <w:pPr>
        <w:pStyle w:val="NoSpacing"/>
        <w:numPr>
          <w:ilvl w:val="0"/>
          <w:numId w:val="8"/>
        </w:numPr>
      </w:pPr>
      <w:r>
        <w:t>Kanı vücudumuza dağıtan organımıza……………………denir.</w:t>
      </w:r>
    </w:p>
    <w:p w:rsidR="002B169E" w:rsidRPr="00B11286" w:rsidRDefault="002B169E" w:rsidP="00C22A52">
      <w:pPr>
        <w:pStyle w:val="NoSpacing"/>
        <w:numPr>
          <w:ilvl w:val="0"/>
          <w:numId w:val="8"/>
        </w:numPr>
      </w:pPr>
      <w:r>
        <w:t>Kaslar …………………….. , …………………………… hareketi sağlar.</w:t>
      </w:r>
    </w:p>
    <w:p w:rsidR="002B169E" w:rsidRPr="00B11286" w:rsidRDefault="002B169E" w:rsidP="00C22A52">
      <w:pPr>
        <w:pStyle w:val="NoSpacing"/>
        <w:numPr>
          <w:ilvl w:val="0"/>
          <w:numId w:val="8"/>
        </w:numPr>
      </w:pPr>
      <w:r w:rsidRPr="00D14ABB">
        <w:t>Kanın hareketi sırasında damarda oluşan atışa ……………. denir.</w:t>
      </w:r>
    </w:p>
    <w:p w:rsidR="002B169E" w:rsidRDefault="002B169E" w:rsidP="00DD21E6">
      <w:pPr>
        <w:pStyle w:val="NoSpacing"/>
        <w:rPr>
          <w:b/>
          <w:bCs/>
        </w:rPr>
      </w:pPr>
      <w:r>
        <w:rPr>
          <w:noProof/>
          <w:lang w:eastAsia="tr-TR"/>
        </w:rPr>
        <w:pict>
          <v:shape id="_x0000_s1041" type="#_x0000_t75" alt="http://upload.wikimedia.org/wikipedia/commons/8/83/Gray_111_-_Vertebral_column.png" style="position:absolute;margin-left:203.9pt;margin-top:21.05pt;width:30.4pt;height:84.9pt;z-index:251654656;visibility:visible">
            <v:imagedata r:id="rId15" o:title=""/>
            <w10:wrap type="square"/>
          </v:shape>
        </w:pict>
      </w:r>
      <w:r w:rsidRPr="00DD21E6">
        <w:rPr>
          <w:b/>
          <w:bCs/>
        </w:rPr>
        <w:t>6. Aşağıda kemik çeşitleri ile ilgili verilen şekle uygun olarak kemiğin çeşidini yazınız.</w:t>
      </w:r>
      <w:r>
        <w:rPr>
          <w:b/>
          <w:bCs/>
        </w:rPr>
        <w:t>(8P)</w:t>
      </w:r>
    </w:p>
    <w:p w:rsidR="002B169E" w:rsidRPr="00DD21E6" w:rsidRDefault="002B169E" w:rsidP="00DD21E6">
      <w:pPr>
        <w:pStyle w:val="NoSpacing"/>
        <w:rPr>
          <w:b/>
          <w:bCs/>
        </w:rPr>
      </w:pPr>
      <w:r>
        <w:rPr>
          <w:noProof/>
          <w:lang w:eastAsia="tr-TR"/>
        </w:rPr>
        <w:pict>
          <v:rect id="_x0000_s1042" style="position:absolute;margin-left:116.9pt;margin-top:65.45pt;width:63.35pt;height:19.8pt;z-index:251664896" strokecolor="#0f243e"/>
        </w:pict>
      </w:r>
      <w:r>
        <w:rPr>
          <w:noProof/>
          <w:lang w:eastAsia="tr-TR"/>
        </w:rPr>
        <w:pict>
          <v:rect id="_x0000_s1043" style="position:absolute;margin-left:.5pt;margin-top:62.85pt;width:54.5pt;height:22.4pt;z-index:251663872"/>
        </w:pict>
      </w:r>
    </w:p>
    <w:p w:rsidR="002B169E" w:rsidRPr="00DD21E6" w:rsidRDefault="002B169E" w:rsidP="00C22A52">
      <w:pPr>
        <w:rPr>
          <w:b/>
          <w:bCs/>
        </w:rPr>
      </w:pPr>
      <w:r>
        <w:rPr>
          <w:noProof/>
          <w:lang w:eastAsia="tr-TR"/>
        </w:rPr>
        <w:pict>
          <v:rect id="_x0000_s1044" style="position:absolute;margin-left:191.85pt;margin-top:16.95pt;width:63.35pt;height:19.8pt;z-index:251665920" strokecolor="#0f243e"/>
        </w:pict>
      </w:r>
    </w:p>
    <w:p w:rsidR="002B169E" w:rsidRPr="00C22A52" w:rsidRDefault="002B169E" w:rsidP="00C22A52">
      <w:pPr>
        <w:ind w:left="142" w:right="-155" w:hanging="142"/>
      </w:pPr>
      <w:r>
        <w:rPr>
          <w:noProof/>
          <w:lang w:eastAsia="tr-TR"/>
        </w:rPr>
        <w:pict>
          <v:rect id="_x0000_s1045" style="position:absolute;left:0;text-align:left;margin-left:62.3pt;margin-top:11.35pt;width:63.35pt;height:19.8pt;z-index:251657728" strokecolor="#0f243e"/>
        </w:pict>
      </w:r>
    </w:p>
    <w:p w:rsidR="002B169E" w:rsidRDefault="002B169E" w:rsidP="00815310">
      <w:pPr>
        <w:rPr>
          <w:b/>
          <w:bCs/>
        </w:rPr>
      </w:pPr>
    </w:p>
    <w:p w:rsidR="002B169E" w:rsidRDefault="002B169E" w:rsidP="00815310">
      <w:r>
        <w:rPr>
          <w:noProof/>
          <w:lang w:eastAsia="tr-TR"/>
        </w:rPr>
        <w:pict>
          <v:shape id="Resim 23" o:spid="_x0000_s1046" type="#_x0000_t75" style="position:absolute;margin-left:146.15pt;margin-top:45.65pt;width:117.35pt;height:86.2pt;z-index:251655680;visibility:visible">
            <v:imagedata r:id="rId16" o:title="" blacklevel="3277f" grayscale="t"/>
            <w10:wrap type="square"/>
          </v:shape>
        </w:pict>
      </w:r>
      <w:r w:rsidRPr="00DB5C71">
        <w:rPr>
          <w:b/>
          <w:bCs/>
        </w:rPr>
        <w:t>7.</w:t>
      </w:r>
      <w:r>
        <w:rPr>
          <w:b/>
          <w:bCs/>
        </w:rPr>
        <w:t xml:space="preserve"> Aşağıdaki noktalı yerleri kasın çalışma özelliğine uygun olarak tamamlayınız.</w:t>
      </w:r>
      <w:r w:rsidRPr="00827071">
        <w:t xml:space="preserve"> </w:t>
      </w:r>
      <w:r>
        <w:t>(5P)</w:t>
      </w:r>
    </w:p>
    <w:p w:rsidR="002B169E" w:rsidRDefault="002B169E" w:rsidP="0081531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.5pt;margin-top:4.75pt;width:144.15pt;height:93.05pt;z-index:251658752">
            <v:textbox>
              <w:txbxContent>
                <w:p w:rsidR="002B169E" w:rsidRPr="00827071" w:rsidRDefault="002B169E">
                  <w:pPr>
                    <w:rPr>
                      <w:sz w:val="24"/>
                      <w:szCs w:val="24"/>
                    </w:rPr>
                  </w:pPr>
                  <w:r w:rsidRPr="00827071">
                    <w:rPr>
                      <w:sz w:val="24"/>
                      <w:szCs w:val="24"/>
                    </w:rPr>
                    <w:t>Görsellerdeki kaslardan …….. harfi ile gösterilen kas, kasılıp bağlı olduğu kemiği çeker……… harfi ile gösterilen kas ise gevşer.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175.9pt;margin-top:6.6pt;width:31.9pt;height:22.1pt;z-index:251659776">
            <v:textbox>
              <w:txbxContent>
                <w:p w:rsidR="002B169E" w:rsidRPr="00827071" w:rsidRDefault="002B169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827071">
                    <w:rPr>
                      <w:b/>
                      <w:bCs/>
                      <w:sz w:val="24"/>
                      <w:szCs w:val="24"/>
                    </w:rPr>
                    <w:t xml:space="preserve"> A</w:t>
                  </w:r>
                </w:p>
              </w:txbxContent>
            </v:textbox>
          </v:shape>
        </w:pict>
      </w:r>
    </w:p>
    <w:p w:rsidR="002B169E" w:rsidRDefault="002B169E" w:rsidP="00815310"/>
    <w:p w:rsidR="002B169E" w:rsidRDefault="002B169E" w:rsidP="00815310">
      <w:r>
        <w:rPr>
          <w:noProof/>
          <w:lang w:eastAsia="tr-TR"/>
        </w:rPr>
        <w:pict>
          <v:shape id="_x0000_s1049" type="#_x0000_t202" style="position:absolute;margin-left:149.1pt;margin-top:20.2pt;width:31.15pt;height:21.6pt;z-index:251660800">
            <v:textbox>
              <w:txbxContent>
                <w:p w:rsidR="002B169E" w:rsidRPr="00827071" w:rsidRDefault="002B169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827071">
                    <w:rPr>
                      <w:b/>
                      <w:bCs/>
                      <w:sz w:val="24"/>
                      <w:szCs w:val="24"/>
                    </w:rPr>
                    <w:t>B</w:t>
                  </w:r>
                </w:p>
              </w:txbxContent>
            </v:textbox>
          </v:shape>
        </w:pict>
      </w:r>
    </w:p>
    <w:p w:rsidR="002B169E" w:rsidRDefault="002B169E" w:rsidP="00815310"/>
    <w:p w:rsidR="002B169E" w:rsidRDefault="002B169E" w:rsidP="00815310">
      <w:pPr>
        <w:rPr>
          <w:b/>
          <w:bCs/>
        </w:rPr>
      </w:pPr>
      <w:r w:rsidRPr="00C20839">
        <w:rPr>
          <w:b/>
          <w:bCs/>
        </w:rPr>
        <w:t>8.</w:t>
      </w:r>
      <w:r>
        <w:rPr>
          <w:b/>
          <w:bCs/>
        </w:rPr>
        <w:t xml:space="preserve"> İskelet ve kas sağlığımız için neler yapmalıyız?( 6P)</w:t>
      </w:r>
    </w:p>
    <w:p w:rsidR="002B169E" w:rsidRPr="00C20839" w:rsidRDefault="002B169E" w:rsidP="00C20839">
      <w:pPr>
        <w:pStyle w:val="ListParagraph"/>
        <w:numPr>
          <w:ilvl w:val="0"/>
          <w:numId w:val="9"/>
        </w:numPr>
      </w:pPr>
      <w:r w:rsidRPr="00C20839">
        <w:t>……………………………………………………………………</w:t>
      </w:r>
      <w:r>
        <w:t>……………</w:t>
      </w:r>
    </w:p>
    <w:p w:rsidR="002B169E" w:rsidRPr="00C20839" w:rsidRDefault="002B169E" w:rsidP="00C20839">
      <w:pPr>
        <w:pStyle w:val="ListParagraph"/>
        <w:numPr>
          <w:ilvl w:val="0"/>
          <w:numId w:val="9"/>
        </w:numPr>
      </w:pPr>
      <w:r w:rsidRPr="00C20839">
        <w:t>……………………………………………………………………</w:t>
      </w:r>
      <w:r>
        <w:t>……………</w:t>
      </w:r>
    </w:p>
    <w:p w:rsidR="002B169E" w:rsidRDefault="002B169E" w:rsidP="00307C4D">
      <w:pPr>
        <w:pStyle w:val="ListParagraph"/>
        <w:numPr>
          <w:ilvl w:val="0"/>
          <w:numId w:val="9"/>
        </w:numPr>
      </w:pPr>
      <w:r w:rsidRPr="00C20839">
        <w:t>……………………………………………………………………</w:t>
      </w:r>
      <w:r>
        <w:t>..............</w:t>
      </w:r>
    </w:p>
    <w:p w:rsidR="002B169E" w:rsidRDefault="002B169E" w:rsidP="001A18AB">
      <w:pPr>
        <w:pStyle w:val="ListParagraph"/>
        <w:ind w:left="360"/>
      </w:pPr>
      <w:r>
        <w:t>( Çoktan seçmeli sorular 2 puandır. 16×2=32 p)</w:t>
      </w:r>
    </w:p>
    <w:p w:rsidR="002B169E" w:rsidRPr="00F01CD6" w:rsidRDefault="002B169E" w:rsidP="00F01CD6">
      <w:pPr>
        <w:pStyle w:val="NoSpacing"/>
        <w:numPr>
          <w:ilvl w:val="0"/>
          <w:numId w:val="11"/>
        </w:numPr>
        <w:ind w:left="-142" w:hanging="76"/>
        <w:rPr>
          <w:b/>
          <w:bCs/>
        </w:rPr>
      </w:pPr>
      <w:r w:rsidRPr="00F01CD6">
        <w:rPr>
          <w:b/>
          <w:bCs/>
        </w:rPr>
        <w:t>İpek elindeki kumaş p</w:t>
      </w:r>
      <w:r>
        <w:rPr>
          <w:b/>
          <w:bCs/>
        </w:rPr>
        <w:t xml:space="preserve">arçasına bir bebek şekli çizer. </w:t>
      </w:r>
      <w:r w:rsidRPr="00F01CD6">
        <w:rPr>
          <w:b/>
          <w:bCs/>
        </w:rPr>
        <w:t>Kumaşı kesip av</w:t>
      </w:r>
      <w:r>
        <w:rPr>
          <w:b/>
          <w:bCs/>
        </w:rPr>
        <w:t xml:space="preserve">ucunun içine koyar. Kumaşın dik </w:t>
      </w:r>
      <w:r w:rsidRPr="00F01CD6">
        <w:rPr>
          <w:b/>
          <w:bCs/>
        </w:rPr>
        <w:t>durmadığını gözlemler. Bunun nedeni aşağıdakilerden hangisidir?</w:t>
      </w:r>
    </w:p>
    <w:p w:rsidR="002B169E" w:rsidRPr="00F01CD6" w:rsidRDefault="002B169E" w:rsidP="00F01CD6">
      <w:pPr>
        <w:pStyle w:val="NoSpacing"/>
      </w:pPr>
      <w:r w:rsidRPr="00F01CD6">
        <w:t xml:space="preserve">a) Kumaşın çok dayanıksız olması. </w:t>
      </w:r>
      <w:r w:rsidRPr="00F01CD6">
        <w:tab/>
      </w:r>
      <w:r w:rsidRPr="00F01CD6">
        <w:tab/>
        <w:t xml:space="preserve">                 </w:t>
      </w:r>
      <w:r>
        <w:t xml:space="preserve">b) </w:t>
      </w:r>
      <w:r w:rsidRPr="00F01CD6">
        <w:t>İpek’in şekli düzgün tutmaması</w:t>
      </w:r>
    </w:p>
    <w:p w:rsidR="002B169E" w:rsidRDefault="002B169E" w:rsidP="00F01CD6">
      <w:pPr>
        <w:pStyle w:val="NoSpacing"/>
      </w:pPr>
      <w:r w:rsidRPr="00F01CD6">
        <w:t>c) Kumaşı destekleyen sert bir yapının olmaması</w:t>
      </w:r>
      <w:r w:rsidRPr="00F01CD6">
        <w:tab/>
        <w:t xml:space="preserve">     d) İpek’in şekli yanlış çizmiş olması</w:t>
      </w:r>
    </w:p>
    <w:p w:rsidR="002B169E" w:rsidRDefault="002B169E" w:rsidP="00F01CD6">
      <w:pPr>
        <w:pStyle w:val="NoSpacing"/>
      </w:pPr>
    </w:p>
    <w:p w:rsidR="002B169E" w:rsidRDefault="002B169E" w:rsidP="00F01CD6">
      <w:pPr>
        <w:pStyle w:val="NoSpacing"/>
        <w:numPr>
          <w:ilvl w:val="0"/>
          <w:numId w:val="11"/>
        </w:numPr>
        <w:ind w:left="0" w:hanging="284"/>
      </w:pPr>
      <w:r>
        <w:t>Betül ile Emine öğretmenin verdiği “İskelet Modeli Oluşturalım” etkinliğinde iskelet modeli yapmışlardır. Öğretmen Betül’ün yaptığı modelin hareketli, Emine’nin yaptığı modelin ise hareketsiz olduğunu görmüştür.</w:t>
      </w:r>
    </w:p>
    <w:p w:rsidR="002B169E" w:rsidRPr="00921FB5" w:rsidRDefault="002B169E" w:rsidP="00921FB5">
      <w:pPr>
        <w:pStyle w:val="NoSpacing"/>
        <w:rPr>
          <w:b/>
          <w:bCs/>
        </w:rPr>
      </w:pPr>
      <w:r w:rsidRPr="00921FB5">
        <w:rPr>
          <w:b/>
          <w:bCs/>
        </w:rPr>
        <w:t>Buna göre Emine yaptığı modelde hangi yapının işlevini unutmuştur?</w:t>
      </w:r>
    </w:p>
    <w:p w:rsidR="002B169E" w:rsidRDefault="002B169E" w:rsidP="00921FB5">
      <w:pPr>
        <w:pStyle w:val="NoSpacing"/>
      </w:pPr>
      <w:r>
        <w:t>a). Kaslar        b) Eklemler       c) Kemik            d)Damar</w:t>
      </w:r>
    </w:p>
    <w:p w:rsidR="002B169E" w:rsidRDefault="002B169E" w:rsidP="00921FB5">
      <w:pPr>
        <w:pStyle w:val="NoSpacing"/>
      </w:pPr>
    </w:p>
    <w:p w:rsidR="002B169E" w:rsidRPr="00921FB5" w:rsidRDefault="002B169E" w:rsidP="00921FB5">
      <w:pPr>
        <w:pStyle w:val="NoSpacing"/>
        <w:numPr>
          <w:ilvl w:val="0"/>
          <w:numId w:val="11"/>
        </w:numPr>
        <w:ind w:left="142"/>
        <w:rPr>
          <w:b/>
          <w:bCs/>
        </w:rPr>
      </w:pPr>
      <w:r w:rsidRPr="00921FB5">
        <w:rPr>
          <w:b/>
          <w:bCs/>
        </w:rPr>
        <w:t>Kasların yapısı için aşağıdakilerden hangisi söylenebilir?</w:t>
      </w:r>
    </w:p>
    <w:p w:rsidR="002B169E" w:rsidRDefault="002B169E" w:rsidP="00921FB5">
      <w:pPr>
        <w:pStyle w:val="NoSpacing"/>
        <w:ind w:left="-218"/>
      </w:pPr>
      <w:r>
        <w:t>a). Lifli yapısı vardır.</w:t>
      </w:r>
      <w:r>
        <w:tab/>
      </w:r>
      <w:r>
        <w:tab/>
        <w:t>b). Çok yumuşaktır.</w:t>
      </w:r>
    </w:p>
    <w:p w:rsidR="002B169E" w:rsidRDefault="002B169E" w:rsidP="00921FB5">
      <w:pPr>
        <w:pStyle w:val="NoSpacing"/>
        <w:ind w:left="-218"/>
      </w:pPr>
      <w:r>
        <w:t>c). kemiksi yapıdadır.</w:t>
      </w:r>
      <w:r>
        <w:tab/>
      </w:r>
      <w:r>
        <w:tab/>
        <w:t>d). Süngersi yapıdadır.</w:t>
      </w:r>
    </w:p>
    <w:p w:rsidR="002B169E" w:rsidRDefault="002B169E" w:rsidP="00921FB5">
      <w:pPr>
        <w:pStyle w:val="NoSpacing"/>
        <w:ind w:left="-218"/>
      </w:pPr>
    </w:p>
    <w:p w:rsidR="002B169E" w:rsidRPr="00582742" w:rsidRDefault="002B169E" w:rsidP="00582742">
      <w:pPr>
        <w:pStyle w:val="NoSpacing"/>
        <w:numPr>
          <w:ilvl w:val="0"/>
          <w:numId w:val="11"/>
        </w:numPr>
        <w:ind w:left="142" w:hanging="284"/>
        <w:rPr>
          <w:b/>
          <w:bCs/>
        </w:rPr>
      </w:pPr>
      <w:r w:rsidRPr="00582742">
        <w:rPr>
          <w:b/>
          <w:bCs/>
        </w:rPr>
        <w:t>Sonuç bölümüne aşağıdakilerden hangisi yazılmalıdır?</w:t>
      </w:r>
    </w:p>
    <w:p w:rsidR="002B169E" w:rsidRDefault="002B169E" w:rsidP="00582742">
      <w:pPr>
        <w:pStyle w:val="NoSpacing"/>
      </w:pPr>
      <w:r>
        <w:rPr>
          <w:noProof/>
          <w:lang w:eastAsia="tr-TR"/>
        </w:rPr>
        <w:pict>
          <v:shape id="_x0000_s1050" type="#_x0000_t202" style="position:absolute;margin-left:155.7pt;margin-top:11.05pt;width:83.75pt;height:44.8pt;z-index:251662848">
            <v:textbox>
              <w:txbxContent>
                <w:p w:rsidR="002B169E" w:rsidRDefault="002B169E" w:rsidP="00582742">
                  <w:pPr>
                    <w:jc w:val="center"/>
                    <w:rPr>
                      <w:b/>
                      <w:bCs/>
                    </w:rPr>
                  </w:pPr>
                  <w:r w:rsidRPr="00582742">
                    <w:rPr>
                      <w:b/>
                      <w:bCs/>
                    </w:rPr>
                    <w:t>Sonuç</w:t>
                  </w:r>
                </w:p>
                <w:p w:rsidR="002B169E" w:rsidRPr="00582742" w:rsidRDefault="002B169E" w:rsidP="00582742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-10.3pt;margin-top:11.05pt;width:157.55pt;height:44.8pt;z-index:251661824">
            <v:textbox>
              <w:txbxContent>
                <w:p w:rsidR="002B169E" w:rsidRPr="00582742" w:rsidRDefault="002B169E" w:rsidP="00582742">
                  <w:pPr>
                    <w:pStyle w:val="NoSpacing"/>
                    <w:jc w:val="center"/>
                    <w:rPr>
                      <w:b/>
                      <w:bCs/>
                    </w:rPr>
                  </w:pPr>
                  <w:r w:rsidRPr="00582742">
                    <w:rPr>
                      <w:b/>
                      <w:bCs/>
                    </w:rPr>
                    <w:t>Neden</w:t>
                  </w:r>
                </w:p>
                <w:p w:rsidR="002B169E" w:rsidRDefault="002B169E" w:rsidP="00582742">
                  <w:pPr>
                    <w:pStyle w:val="NoSpacing"/>
                  </w:pPr>
                  <w:r>
                    <w:t>Ela, omurgası eğik olarak oturuyor.</w:t>
                  </w:r>
                </w:p>
              </w:txbxContent>
            </v:textbox>
          </v:shape>
        </w:pic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169E" w:rsidRDefault="002B169E" w:rsidP="00582742">
      <w:pPr>
        <w:pStyle w:val="NoSpacing"/>
      </w:pPr>
    </w:p>
    <w:p w:rsidR="002B169E" w:rsidRDefault="002B169E" w:rsidP="00582742">
      <w:pPr>
        <w:pStyle w:val="NoSpacing"/>
      </w:pPr>
    </w:p>
    <w:p w:rsidR="002B169E" w:rsidRDefault="002B169E" w:rsidP="00582742">
      <w:pPr>
        <w:pStyle w:val="NoSpacing"/>
      </w:pPr>
    </w:p>
    <w:p w:rsidR="002B169E" w:rsidRDefault="002B169E" w:rsidP="00582742">
      <w:pPr>
        <w:pStyle w:val="NoSpacing"/>
      </w:pPr>
    </w:p>
    <w:p w:rsidR="002B169E" w:rsidRDefault="002B169E" w:rsidP="00582742">
      <w:pPr>
        <w:pStyle w:val="NoSpacing"/>
      </w:pPr>
      <w:r>
        <w:t>a). Eklem ve kas sağlığını korur.</w:t>
      </w:r>
      <w:r>
        <w:tab/>
        <w:t xml:space="preserve">  </w:t>
      </w:r>
    </w:p>
    <w:p w:rsidR="002B169E" w:rsidRDefault="002B169E" w:rsidP="00582742">
      <w:pPr>
        <w:pStyle w:val="NoSpacing"/>
      </w:pPr>
      <w:r>
        <w:t>b). Vücut yapısı bozulur, kambur olur.</w:t>
      </w:r>
    </w:p>
    <w:p w:rsidR="002B169E" w:rsidRDefault="002B169E" w:rsidP="00582742">
      <w:pPr>
        <w:pStyle w:val="NoSpacing"/>
      </w:pPr>
      <w:r>
        <w:t>c). Vücut yapısını ve sağlığını korur.</w:t>
      </w:r>
    </w:p>
    <w:p w:rsidR="002B169E" w:rsidRDefault="002B169E" w:rsidP="00582742">
      <w:pPr>
        <w:pStyle w:val="NoSpacing"/>
      </w:pPr>
      <w:r>
        <w:t>d). Kas yapısı bozulur.</w:t>
      </w:r>
    </w:p>
    <w:p w:rsidR="002B169E" w:rsidRDefault="002B169E" w:rsidP="00582742">
      <w:pPr>
        <w:pStyle w:val="NoSpacing"/>
      </w:pPr>
    </w:p>
    <w:p w:rsidR="002B169E" w:rsidRPr="00582742" w:rsidRDefault="002B169E" w:rsidP="00582742">
      <w:pPr>
        <w:pStyle w:val="NoSpacing"/>
        <w:numPr>
          <w:ilvl w:val="0"/>
          <w:numId w:val="11"/>
        </w:numPr>
        <w:ind w:left="142"/>
        <w:rPr>
          <w:b/>
          <w:bCs/>
        </w:rPr>
      </w:pPr>
      <w:r w:rsidRPr="00582742">
        <w:rPr>
          <w:b/>
          <w:bCs/>
        </w:rPr>
        <w:t>Soluk verirken aşağıda yazılı olan olaylardan hangisi yaşanır?</w:t>
      </w:r>
    </w:p>
    <w:p w:rsidR="002B169E" w:rsidRDefault="002B169E" w:rsidP="00582742">
      <w:pPr>
        <w:pStyle w:val="NoSpacing"/>
        <w:numPr>
          <w:ilvl w:val="0"/>
          <w:numId w:val="13"/>
        </w:numPr>
        <w:ind w:left="-142" w:hanging="142"/>
      </w:pPr>
      <w:r>
        <w:t>Göğüs kafesi genişler.        III. Akciğerlere oksijen gazı girer.</w:t>
      </w:r>
    </w:p>
    <w:p w:rsidR="002B169E" w:rsidRDefault="002B169E" w:rsidP="00582742">
      <w:pPr>
        <w:pStyle w:val="NoSpacing"/>
        <w:numPr>
          <w:ilvl w:val="0"/>
          <w:numId w:val="13"/>
        </w:numPr>
        <w:ind w:left="-142" w:hanging="142"/>
      </w:pPr>
      <w:r>
        <w:t>Diyafram kası düzleşir.    IV. Diyafram kası kubbeleşir.</w:t>
      </w:r>
    </w:p>
    <w:p w:rsidR="002B169E" w:rsidRDefault="002B169E" w:rsidP="00582742">
      <w:pPr>
        <w:pStyle w:val="NoSpacing"/>
      </w:pPr>
    </w:p>
    <w:p w:rsidR="002B169E" w:rsidRDefault="002B169E" w:rsidP="00582742">
      <w:pPr>
        <w:pStyle w:val="NoSpacing"/>
        <w:numPr>
          <w:ilvl w:val="0"/>
          <w:numId w:val="14"/>
        </w:numPr>
      </w:pPr>
      <w:r>
        <w:t>II</w:t>
      </w:r>
      <w:r>
        <w:tab/>
        <w:t>b). III</w:t>
      </w:r>
      <w:r>
        <w:tab/>
        <w:t>c) IV</w:t>
      </w:r>
      <w:r>
        <w:tab/>
        <w:t>d) I</w:t>
      </w:r>
    </w:p>
    <w:p w:rsidR="002B169E" w:rsidRDefault="002B169E" w:rsidP="00582742">
      <w:pPr>
        <w:pStyle w:val="NoSpacing"/>
      </w:pPr>
    </w:p>
    <w:p w:rsidR="002B169E" w:rsidRDefault="002B169E" w:rsidP="00191461">
      <w:pPr>
        <w:pStyle w:val="NoSpacing"/>
        <w:numPr>
          <w:ilvl w:val="0"/>
          <w:numId w:val="11"/>
        </w:numPr>
        <w:ind w:left="142"/>
        <w:rPr>
          <w:b/>
          <w:bCs/>
        </w:rPr>
      </w:pPr>
      <w:r>
        <w:rPr>
          <w:b/>
          <w:bCs/>
        </w:rPr>
        <w:t xml:space="preserve">Oksijen ve karbondioksit gazlarıyla ilgili olarak, aşağıda verilen bilgilerden hangisi </w:t>
      </w:r>
      <w:r w:rsidRPr="00191461">
        <w:rPr>
          <w:b/>
          <w:bCs/>
          <w:u w:val="single"/>
        </w:rPr>
        <w:t>yanlıştır</w:t>
      </w:r>
      <w:r>
        <w:rPr>
          <w:b/>
          <w:bCs/>
        </w:rPr>
        <w:t>?</w:t>
      </w:r>
    </w:p>
    <w:p w:rsidR="002B169E" w:rsidRPr="00191461" w:rsidRDefault="002B169E" w:rsidP="00191461">
      <w:pPr>
        <w:pStyle w:val="NoSpacing"/>
      </w:pPr>
      <w:r w:rsidRPr="00191461">
        <w:t>a).</w:t>
      </w:r>
      <w:r>
        <w:t>S</w:t>
      </w:r>
      <w:r w:rsidRPr="00191461">
        <w:t>oluk borumuzdan gelen oksijen akciğerlerimizden kana geçer.</w:t>
      </w:r>
    </w:p>
    <w:p w:rsidR="002B169E" w:rsidRPr="00191461" w:rsidRDefault="002B169E" w:rsidP="00191461">
      <w:pPr>
        <w:pStyle w:val="NoSpacing"/>
      </w:pPr>
      <w:r w:rsidRPr="00191461">
        <w:t>b). Nefes verince, karbondioksit vücuttan atılır.</w:t>
      </w:r>
    </w:p>
    <w:p w:rsidR="002B169E" w:rsidRPr="00191461" w:rsidRDefault="002B169E" w:rsidP="00191461">
      <w:pPr>
        <w:pStyle w:val="NoSpacing"/>
      </w:pPr>
      <w:r w:rsidRPr="00191461">
        <w:t>c). Karbondioksit kanla akciğerlerimize gelir.</w:t>
      </w:r>
    </w:p>
    <w:p w:rsidR="002B169E" w:rsidRDefault="002B169E" w:rsidP="00191461">
      <w:pPr>
        <w:pStyle w:val="NoSpacing"/>
      </w:pPr>
      <w:r w:rsidRPr="00191461">
        <w:t xml:space="preserve">d). </w:t>
      </w:r>
      <w:r>
        <w:t>Oksijen akciğerlerimizde karbondioksite dönüşür.</w:t>
      </w:r>
    </w:p>
    <w:p w:rsidR="002B169E" w:rsidRDefault="002B169E" w:rsidP="00191461">
      <w:pPr>
        <w:pStyle w:val="NoSpacing"/>
      </w:pPr>
    </w:p>
    <w:p w:rsidR="002B169E" w:rsidRPr="00191461" w:rsidRDefault="002B169E" w:rsidP="00191461">
      <w:pPr>
        <w:pStyle w:val="AralkYok1"/>
        <w:numPr>
          <w:ilvl w:val="0"/>
          <w:numId w:val="11"/>
        </w:numPr>
        <w:ind w:left="142"/>
        <w:rPr>
          <w:b/>
          <w:bCs/>
          <w:sz w:val="24"/>
          <w:szCs w:val="24"/>
        </w:rPr>
      </w:pPr>
      <w:r w:rsidRPr="00191461">
        <w:rPr>
          <w:b/>
          <w:bCs/>
        </w:rPr>
        <w:t>Solunum sistemimize en çok zarar veren şey aşağıdakilerden hangisidir?</w:t>
      </w:r>
      <w:r w:rsidRPr="00191461">
        <w:rPr>
          <w:b/>
          <w:bCs/>
          <w:sz w:val="24"/>
          <w:szCs w:val="24"/>
        </w:rPr>
        <w:t xml:space="preserve"> </w:t>
      </w:r>
    </w:p>
    <w:p w:rsidR="002B169E" w:rsidRDefault="002B169E" w:rsidP="00191461">
      <w:pPr>
        <w:pStyle w:val="AralkYok1"/>
        <w:ind w:left="-142" w:hanging="141"/>
        <w:rPr>
          <w:rFonts w:cs="Times New Roman"/>
        </w:rPr>
      </w:pPr>
      <w:r>
        <w:t xml:space="preserve">       a).</w:t>
      </w:r>
      <w:r w:rsidRPr="00191461">
        <w:t xml:space="preserve">Süt yoğurt tüketmek                 </w:t>
      </w:r>
    </w:p>
    <w:p w:rsidR="002B169E" w:rsidRDefault="002B169E" w:rsidP="003A4AF0">
      <w:pPr>
        <w:pStyle w:val="AralkYok1"/>
        <w:ind w:left="-142" w:hanging="141"/>
        <w:rPr>
          <w:rFonts w:cs="Times New Roman"/>
        </w:rPr>
      </w:pPr>
      <w:r>
        <w:t xml:space="preserve">       b).</w:t>
      </w:r>
      <w:r w:rsidRPr="00191461">
        <w:t xml:space="preserve">Sigara kullanmak </w:t>
      </w:r>
      <w:r>
        <w:t>,</w:t>
      </w:r>
      <w:r w:rsidRPr="00191461">
        <w:t xml:space="preserve">havasız ortamlarda kalma  </w:t>
      </w:r>
    </w:p>
    <w:p w:rsidR="002B169E" w:rsidRDefault="002B169E" w:rsidP="003A4AF0">
      <w:pPr>
        <w:pStyle w:val="AralkYok1"/>
        <w:ind w:left="-142" w:hanging="141"/>
        <w:rPr>
          <w:rFonts w:cs="Times New Roman"/>
        </w:rPr>
      </w:pPr>
      <w:r>
        <w:t xml:space="preserve">       c).</w:t>
      </w:r>
      <w:r w:rsidRPr="00191461">
        <w:t xml:space="preserve">Şeker, çikolata yemek               </w:t>
      </w:r>
    </w:p>
    <w:p w:rsidR="002B169E" w:rsidRDefault="002B169E" w:rsidP="003A4AF0">
      <w:pPr>
        <w:pStyle w:val="AralkYok1"/>
        <w:ind w:left="-142" w:hanging="141"/>
        <w:rPr>
          <w:rFonts w:cs="Times New Roman"/>
        </w:rPr>
      </w:pPr>
      <w:r>
        <w:t xml:space="preserve">       d).</w:t>
      </w:r>
      <w:r w:rsidRPr="00191461">
        <w:t xml:space="preserve"> Spor yapmak</w:t>
      </w:r>
    </w:p>
    <w:p w:rsidR="002B169E" w:rsidRDefault="002B169E" w:rsidP="00307C4D">
      <w:pPr>
        <w:pStyle w:val="AralkYok1"/>
        <w:rPr>
          <w:rFonts w:cs="Times New Roman"/>
        </w:rPr>
      </w:pPr>
    </w:p>
    <w:p w:rsidR="002B169E" w:rsidRPr="001A18AB" w:rsidRDefault="002B169E" w:rsidP="003A4AF0">
      <w:pPr>
        <w:pStyle w:val="ListParagraph"/>
        <w:numPr>
          <w:ilvl w:val="0"/>
          <w:numId w:val="11"/>
        </w:numPr>
        <w:jc w:val="both"/>
        <w:rPr>
          <w:b/>
          <w:bCs/>
          <w:u w:color="00CCFF"/>
        </w:rPr>
      </w:pPr>
      <w:r w:rsidRPr="003A4AF0">
        <w:rPr>
          <w:b/>
          <w:bCs/>
          <w:u w:color="00CCFF"/>
        </w:rPr>
        <w:t>Aşağıdakilerden hangisi doğru nefes alıp-verme şeklidir?</w:t>
      </w:r>
      <w:r w:rsidRPr="003A4AF0">
        <w:rPr>
          <w:b/>
          <w:bCs/>
        </w:rPr>
        <w:t xml:space="preserve"> </w:t>
      </w:r>
      <w:r w:rsidRPr="001A18AB">
        <w:rPr>
          <w:u w:color="00CCFF"/>
        </w:rPr>
        <w:t>A) Ağızdan alınıp ağızdan verilen.</w:t>
      </w:r>
      <w:r>
        <w:rPr>
          <w:u w:color="00CCFF"/>
        </w:rPr>
        <w:t xml:space="preserve">                  </w:t>
      </w:r>
      <w:r w:rsidRPr="001A18AB">
        <w:rPr>
          <w:u w:color="00CCFF"/>
        </w:rPr>
        <w:t>B) Burundan alınıp ağızdan verilen.</w:t>
      </w:r>
      <w:r>
        <w:rPr>
          <w:u w:color="00CCFF"/>
        </w:rPr>
        <w:t xml:space="preserve">                              </w:t>
      </w:r>
      <w:r w:rsidRPr="001A18AB">
        <w:rPr>
          <w:u w:color="00CCFF"/>
        </w:rPr>
        <w:t>C) Ağızdan alınıp burundan verilen.</w:t>
      </w:r>
      <w:r>
        <w:rPr>
          <w:u w:color="00CCFF"/>
        </w:rPr>
        <w:t xml:space="preserve">                              </w:t>
      </w:r>
      <w:r w:rsidRPr="001A18AB">
        <w:rPr>
          <w:u w:color="00CCFF"/>
        </w:rPr>
        <w:t>D) Burundan alınıp burundan verilen.</w:t>
      </w:r>
    </w:p>
    <w:p w:rsidR="002B169E" w:rsidRPr="003A4AF0" w:rsidRDefault="002B169E" w:rsidP="003A4AF0">
      <w:pPr>
        <w:pStyle w:val="ListParagraph"/>
        <w:numPr>
          <w:ilvl w:val="0"/>
          <w:numId w:val="11"/>
        </w:numPr>
        <w:jc w:val="both"/>
        <w:rPr>
          <w:b/>
          <w:bCs/>
        </w:rPr>
      </w:pPr>
      <w:r w:rsidRPr="003A4AF0">
        <w:rPr>
          <w:b/>
          <w:bCs/>
        </w:rPr>
        <w:t xml:space="preserve">Aşağıdaki etkinliklerden hangisini yapan kişide </w:t>
      </w:r>
      <w:r w:rsidRPr="003A4AF0">
        <w:rPr>
          <w:b/>
          <w:bCs/>
          <w:u w:val="single"/>
        </w:rPr>
        <w:t>nabız en düşüktür?</w:t>
      </w:r>
    </w:p>
    <w:p w:rsidR="002B169E" w:rsidRDefault="002B169E" w:rsidP="003A4AF0">
      <w:pPr>
        <w:pStyle w:val="ListParagraph"/>
        <w:ind w:left="360"/>
        <w:jc w:val="both"/>
      </w:pPr>
      <w:r>
        <w:t>a).</w:t>
      </w:r>
      <w:r w:rsidRPr="003A4AF0">
        <w:t xml:space="preserve"> </w:t>
      </w:r>
      <w:r>
        <w:t xml:space="preserve">Merdiven çıkma     </w:t>
      </w:r>
      <w:r w:rsidRPr="003A4AF0">
        <w:t xml:space="preserve"> </w:t>
      </w:r>
      <w:r>
        <w:t>b).</w:t>
      </w:r>
      <w:r w:rsidRPr="003A4AF0">
        <w:t xml:space="preserve"> Futbol oynama         </w:t>
      </w:r>
    </w:p>
    <w:p w:rsidR="002B169E" w:rsidRDefault="002B169E" w:rsidP="00307C4D">
      <w:pPr>
        <w:pStyle w:val="ListParagraph"/>
        <w:ind w:left="360"/>
        <w:jc w:val="both"/>
      </w:pPr>
      <w:r>
        <w:t>c).</w:t>
      </w:r>
      <w:r w:rsidRPr="003A4AF0">
        <w:t xml:space="preserve">Uyuma          </w:t>
      </w:r>
      <w:r>
        <w:t xml:space="preserve">            </w:t>
      </w:r>
      <w:r w:rsidRPr="003A4AF0">
        <w:t xml:space="preserve"> </w:t>
      </w:r>
      <w:r>
        <w:t>d</w:t>
      </w:r>
      <w:r w:rsidRPr="003A4AF0">
        <w:t>)</w:t>
      </w:r>
      <w:r>
        <w:t>.</w:t>
      </w:r>
      <w:r w:rsidRPr="003A4AF0">
        <w:t xml:space="preserve"> Yürüyüş yapma</w:t>
      </w:r>
    </w:p>
    <w:tbl>
      <w:tblPr>
        <w:tblpPr w:leftFromText="141" w:rightFromText="141" w:vertAnchor="text" w:horzAnchor="margin" w:tblpXSpec="right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72"/>
        <w:gridCol w:w="1673"/>
        <w:gridCol w:w="1443"/>
      </w:tblGrid>
      <w:tr w:rsidR="002B169E" w:rsidRPr="00F2507F">
        <w:tc>
          <w:tcPr>
            <w:tcW w:w="1672" w:type="dxa"/>
            <w:shd w:val="clear" w:color="auto" w:fill="92D050"/>
          </w:tcPr>
          <w:p w:rsidR="002B169E" w:rsidRPr="00F2507F" w:rsidRDefault="002B169E" w:rsidP="00F2507F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 w:rsidRPr="00F2507F">
              <w:rPr>
                <w:rFonts w:ascii="Comic Sans MS" w:hAnsi="Comic Sans MS" w:cs="Comic Sans MS"/>
                <w:sz w:val="20"/>
                <w:szCs w:val="20"/>
              </w:rPr>
              <w:t>Öğrenciler</w:t>
            </w:r>
          </w:p>
        </w:tc>
        <w:tc>
          <w:tcPr>
            <w:tcW w:w="1673" w:type="dxa"/>
            <w:shd w:val="clear" w:color="auto" w:fill="FABF8F"/>
          </w:tcPr>
          <w:p w:rsidR="002B169E" w:rsidRPr="00F2507F" w:rsidRDefault="002B169E" w:rsidP="00F2507F">
            <w:pPr>
              <w:pStyle w:val="NoSpacing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F2507F">
              <w:rPr>
                <w:rFonts w:ascii="Comic Sans MS" w:hAnsi="Comic Sans MS" w:cs="Comic Sans MS"/>
                <w:sz w:val="20"/>
                <w:szCs w:val="20"/>
              </w:rPr>
              <w:t>Önce</w:t>
            </w:r>
          </w:p>
        </w:tc>
        <w:tc>
          <w:tcPr>
            <w:tcW w:w="1443" w:type="dxa"/>
            <w:shd w:val="clear" w:color="auto" w:fill="FABF8F"/>
          </w:tcPr>
          <w:p w:rsidR="002B169E" w:rsidRPr="00F2507F" w:rsidRDefault="002B169E" w:rsidP="00F2507F">
            <w:pPr>
              <w:pStyle w:val="NoSpacing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F2507F">
              <w:rPr>
                <w:rFonts w:ascii="Comic Sans MS" w:hAnsi="Comic Sans MS" w:cs="Comic Sans MS"/>
                <w:sz w:val="20"/>
                <w:szCs w:val="20"/>
              </w:rPr>
              <w:t>Sonra</w:t>
            </w:r>
          </w:p>
        </w:tc>
      </w:tr>
      <w:tr w:rsidR="002B169E" w:rsidRPr="00F2507F">
        <w:tc>
          <w:tcPr>
            <w:tcW w:w="1672" w:type="dxa"/>
            <w:shd w:val="clear" w:color="auto" w:fill="CCC0D9"/>
          </w:tcPr>
          <w:p w:rsidR="002B169E" w:rsidRPr="00F2507F" w:rsidRDefault="002B169E" w:rsidP="00F2507F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 w:rsidRPr="00F2507F">
              <w:rPr>
                <w:rFonts w:ascii="Comic Sans MS" w:hAnsi="Comic Sans MS" w:cs="Comic Sans MS"/>
                <w:sz w:val="20"/>
                <w:szCs w:val="20"/>
              </w:rPr>
              <w:t>Kemal</w:t>
            </w:r>
          </w:p>
        </w:tc>
        <w:tc>
          <w:tcPr>
            <w:tcW w:w="1673" w:type="dxa"/>
          </w:tcPr>
          <w:p w:rsidR="002B169E" w:rsidRPr="00F2507F" w:rsidRDefault="002B169E" w:rsidP="00F2507F">
            <w:pPr>
              <w:pStyle w:val="NoSpacing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F2507F">
              <w:rPr>
                <w:rFonts w:ascii="Comic Sans MS" w:hAnsi="Comic Sans MS" w:cs="Comic Sans MS"/>
                <w:sz w:val="20"/>
                <w:szCs w:val="20"/>
              </w:rPr>
              <w:t>80</w:t>
            </w:r>
          </w:p>
        </w:tc>
        <w:tc>
          <w:tcPr>
            <w:tcW w:w="1443" w:type="dxa"/>
          </w:tcPr>
          <w:p w:rsidR="002B169E" w:rsidRPr="00F2507F" w:rsidRDefault="002B169E" w:rsidP="00F2507F">
            <w:pPr>
              <w:pStyle w:val="NoSpacing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F2507F">
              <w:rPr>
                <w:rFonts w:ascii="Comic Sans MS" w:hAnsi="Comic Sans MS" w:cs="Comic Sans MS"/>
                <w:sz w:val="20"/>
                <w:szCs w:val="20"/>
              </w:rPr>
              <w:t>85</w:t>
            </w:r>
          </w:p>
        </w:tc>
      </w:tr>
      <w:tr w:rsidR="002B169E" w:rsidRPr="00F2507F">
        <w:tc>
          <w:tcPr>
            <w:tcW w:w="1672" w:type="dxa"/>
            <w:shd w:val="clear" w:color="auto" w:fill="CCC0D9"/>
          </w:tcPr>
          <w:p w:rsidR="002B169E" w:rsidRPr="00F2507F" w:rsidRDefault="002B169E" w:rsidP="00F2507F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 w:rsidRPr="00F2507F">
              <w:rPr>
                <w:rFonts w:ascii="Comic Sans MS" w:hAnsi="Comic Sans MS" w:cs="Comic Sans MS"/>
                <w:sz w:val="20"/>
                <w:szCs w:val="20"/>
              </w:rPr>
              <w:t>Meral</w:t>
            </w:r>
          </w:p>
        </w:tc>
        <w:tc>
          <w:tcPr>
            <w:tcW w:w="1673" w:type="dxa"/>
          </w:tcPr>
          <w:p w:rsidR="002B169E" w:rsidRPr="00F2507F" w:rsidRDefault="002B169E" w:rsidP="00F2507F">
            <w:pPr>
              <w:pStyle w:val="NoSpacing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F2507F">
              <w:rPr>
                <w:rFonts w:ascii="Comic Sans MS" w:hAnsi="Comic Sans MS" w:cs="Comic Sans MS"/>
                <w:sz w:val="20"/>
                <w:szCs w:val="20"/>
              </w:rPr>
              <w:t>85</w:t>
            </w:r>
          </w:p>
        </w:tc>
        <w:tc>
          <w:tcPr>
            <w:tcW w:w="1443" w:type="dxa"/>
          </w:tcPr>
          <w:p w:rsidR="002B169E" w:rsidRPr="00F2507F" w:rsidRDefault="002B169E" w:rsidP="00F2507F">
            <w:pPr>
              <w:pStyle w:val="NoSpacing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F2507F">
              <w:rPr>
                <w:rFonts w:ascii="Comic Sans MS" w:hAnsi="Comic Sans MS" w:cs="Comic Sans MS"/>
                <w:sz w:val="20"/>
                <w:szCs w:val="20"/>
              </w:rPr>
              <w:t>85</w:t>
            </w:r>
          </w:p>
        </w:tc>
      </w:tr>
      <w:tr w:rsidR="002B169E" w:rsidRPr="00F2507F">
        <w:tc>
          <w:tcPr>
            <w:tcW w:w="1672" w:type="dxa"/>
            <w:shd w:val="clear" w:color="auto" w:fill="CCC0D9"/>
          </w:tcPr>
          <w:p w:rsidR="002B169E" w:rsidRPr="00F2507F" w:rsidRDefault="002B169E" w:rsidP="00F2507F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 w:rsidRPr="00F2507F">
              <w:rPr>
                <w:rFonts w:ascii="Comic Sans MS" w:hAnsi="Comic Sans MS" w:cs="Comic Sans MS"/>
                <w:sz w:val="20"/>
                <w:szCs w:val="20"/>
              </w:rPr>
              <w:t>Ali</w:t>
            </w:r>
          </w:p>
        </w:tc>
        <w:tc>
          <w:tcPr>
            <w:tcW w:w="1673" w:type="dxa"/>
          </w:tcPr>
          <w:p w:rsidR="002B169E" w:rsidRPr="00F2507F" w:rsidRDefault="002B169E" w:rsidP="00F2507F">
            <w:pPr>
              <w:pStyle w:val="NoSpacing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F2507F">
              <w:rPr>
                <w:rFonts w:ascii="Comic Sans MS" w:hAnsi="Comic Sans MS" w:cs="Comic Sans MS"/>
                <w:sz w:val="20"/>
                <w:szCs w:val="20"/>
              </w:rPr>
              <w:t>82</w:t>
            </w:r>
          </w:p>
        </w:tc>
        <w:tc>
          <w:tcPr>
            <w:tcW w:w="1443" w:type="dxa"/>
          </w:tcPr>
          <w:p w:rsidR="002B169E" w:rsidRPr="00F2507F" w:rsidRDefault="002B169E" w:rsidP="00F2507F">
            <w:pPr>
              <w:pStyle w:val="NoSpacing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F2507F">
              <w:rPr>
                <w:rFonts w:ascii="Comic Sans MS" w:hAnsi="Comic Sans MS" w:cs="Comic Sans MS"/>
                <w:sz w:val="20"/>
                <w:szCs w:val="20"/>
              </w:rPr>
              <w:t>105</w:t>
            </w:r>
          </w:p>
        </w:tc>
      </w:tr>
      <w:tr w:rsidR="002B169E" w:rsidRPr="00F2507F">
        <w:tc>
          <w:tcPr>
            <w:tcW w:w="1672" w:type="dxa"/>
            <w:shd w:val="clear" w:color="auto" w:fill="CCC0D9"/>
          </w:tcPr>
          <w:p w:rsidR="002B169E" w:rsidRPr="00F2507F" w:rsidRDefault="002B169E" w:rsidP="00F2507F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 w:rsidRPr="00F2507F">
              <w:rPr>
                <w:rFonts w:ascii="Comic Sans MS" w:hAnsi="Comic Sans MS" w:cs="Comic Sans MS"/>
                <w:sz w:val="20"/>
                <w:szCs w:val="20"/>
              </w:rPr>
              <w:t>Ayşe</w:t>
            </w:r>
          </w:p>
        </w:tc>
        <w:tc>
          <w:tcPr>
            <w:tcW w:w="1673" w:type="dxa"/>
          </w:tcPr>
          <w:p w:rsidR="002B169E" w:rsidRPr="00F2507F" w:rsidRDefault="002B169E" w:rsidP="00F2507F">
            <w:pPr>
              <w:pStyle w:val="NoSpacing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F2507F">
              <w:rPr>
                <w:rFonts w:ascii="Comic Sans MS" w:hAnsi="Comic Sans MS" w:cs="Comic Sans MS"/>
                <w:sz w:val="20"/>
                <w:szCs w:val="20"/>
              </w:rPr>
              <w:t>85</w:t>
            </w:r>
          </w:p>
        </w:tc>
        <w:tc>
          <w:tcPr>
            <w:tcW w:w="1443" w:type="dxa"/>
          </w:tcPr>
          <w:p w:rsidR="002B169E" w:rsidRPr="00F2507F" w:rsidRDefault="002B169E" w:rsidP="00F2507F">
            <w:pPr>
              <w:pStyle w:val="NoSpacing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F2507F">
              <w:rPr>
                <w:rFonts w:ascii="Comic Sans MS" w:hAnsi="Comic Sans MS" w:cs="Comic Sans MS"/>
                <w:sz w:val="20"/>
                <w:szCs w:val="20"/>
              </w:rPr>
              <w:t>83</w:t>
            </w:r>
          </w:p>
        </w:tc>
      </w:tr>
    </w:tbl>
    <w:p w:rsidR="002B169E" w:rsidRDefault="002B169E" w:rsidP="00E65937">
      <w:pPr>
        <w:pStyle w:val="NoSpacing"/>
        <w:rPr>
          <w:rFonts w:ascii="Comic Sans MS" w:hAnsi="Comic Sans MS" w:cs="Comic Sans MS"/>
          <w:sz w:val="20"/>
          <w:szCs w:val="20"/>
        </w:rPr>
      </w:pPr>
      <w:r>
        <w:t>10.</w:t>
      </w:r>
      <w:r w:rsidRPr="00E65937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Tabloya göre hangi öğrenci egzersiz yapmıştır?</w:t>
      </w:r>
    </w:p>
    <w:p w:rsidR="002B169E" w:rsidRDefault="002B169E" w:rsidP="00E65937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Kemal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 Meral</w:t>
      </w:r>
    </w:p>
    <w:p w:rsidR="002B169E" w:rsidRDefault="002B169E" w:rsidP="00E65937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Ali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 Ayşe</w:t>
      </w:r>
    </w:p>
    <w:p w:rsidR="002B169E" w:rsidRPr="00E65937" w:rsidRDefault="002B169E" w:rsidP="00E65937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2B169E" w:rsidRPr="00BA6760" w:rsidRDefault="002B169E" w:rsidP="00BA6760">
      <w:pPr>
        <w:pStyle w:val="NoSpacing"/>
        <w:rPr>
          <w:b/>
          <w:bCs/>
        </w:rPr>
      </w:pPr>
      <w:r w:rsidRPr="00BA6760">
        <w:rPr>
          <w:b/>
          <w:bCs/>
          <w:u w:color="00CCFF"/>
        </w:rPr>
        <w:t xml:space="preserve">11.  </w:t>
      </w:r>
      <w:r w:rsidRPr="00BA6760">
        <w:rPr>
          <w:b/>
          <w:bCs/>
        </w:rPr>
        <w:t>Tavuğun beyaz etli kısmını pişirdiğimizde, yerken tel tel ayrıldığını görürüz. Bu bize neyi açıklar?</w:t>
      </w:r>
    </w:p>
    <w:p w:rsidR="002B169E" w:rsidRDefault="002B169E" w:rsidP="00BA6760">
      <w:pPr>
        <w:pStyle w:val="NoSpacing"/>
      </w:pPr>
      <w:r w:rsidRPr="00BA6760">
        <w:t>a) Kasların parçalanabildiğini</w:t>
      </w:r>
      <w:r w:rsidRPr="00BA6760">
        <w:tab/>
      </w:r>
    </w:p>
    <w:p w:rsidR="002B169E" w:rsidRPr="00BA6760" w:rsidRDefault="002B169E" w:rsidP="00BA6760">
      <w:pPr>
        <w:pStyle w:val="NoSpacing"/>
      </w:pPr>
      <w:r w:rsidRPr="00BA6760">
        <w:t>b) Kasların vücuda şekil verdiğini</w:t>
      </w:r>
    </w:p>
    <w:p w:rsidR="002B169E" w:rsidRDefault="002B169E" w:rsidP="00BA6760">
      <w:pPr>
        <w:pStyle w:val="NoSpacing"/>
      </w:pPr>
      <w:r w:rsidRPr="00BA6760">
        <w:t>c) Kasların yumuşak olduğunu</w:t>
      </w:r>
      <w:r w:rsidRPr="00BA6760">
        <w:tab/>
      </w:r>
    </w:p>
    <w:p w:rsidR="002B169E" w:rsidRDefault="002B169E" w:rsidP="00BA6760">
      <w:pPr>
        <w:pStyle w:val="NoSpacing"/>
      </w:pPr>
      <w:r w:rsidRPr="00BA6760">
        <w:t>d) Kasların kas liflerinden oluştuğunu</w:t>
      </w:r>
    </w:p>
    <w:p w:rsidR="002B169E" w:rsidRDefault="002B169E" w:rsidP="00BA6760">
      <w:pPr>
        <w:pStyle w:val="NoSpacing"/>
      </w:pPr>
    </w:p>
    <w:p w:rsidR="002B169E" w:rsidRPr="00BA6760" w:rsidRDefault="002B169E" w:rsidP="00BA6760">
      <w:pPr>
        <w:spacing w:line="240" w:lineRule="auto"/>
        <w:rPr>
          <w:b/>
          <w:bCs/>
        </w:rPr>
      </w:pPr>
      <w:r w:rsidRPr="00BA6760">
        <w:rPr>
          <w:b/>
          <w:bCs/>
        </w:rPr>
        <w:t>12. Havanın akciğerlerle dolması için kasılıp gevşeyen ve akciğerlerimizin altında bulunan kas hangisidir?</w:t>
      </w:r>
    </w:p>
    <w:p w:rsidR="002B169E" w:rsidRDefault="002B169E" w:rsidP="00BA6760">
      <w:pPr>
        <w:spacing w:line="240" w:lineRule="auto"/>
      </w:pPr>
      <w:r>
        <w:t xml:space="preserve">A-Diyafram    B-Omurilik  </w:t>
      </w:r>
      <w:r w:rsidRPr="00BA6760">
        <w:t xml:space="preserve">   C-Gö</w:t>
      </w:r>
      <w:r>
        <w:t xml:space="preserve">ğüs kafesi     </w:t>
      </w:r>
      <w:r w:rsidRPr="00BA6760">
        <w:t xml:space="preserve"> D-Kaburga </w:t>
      </w:r>
    </w:p>
    <w:p w:rsidR="002B169E" w:rsidRDefault="002B169E" w:rsidP="00316D02">
      <w:pPr>
        <w:pStyle w:val="NoSpacing"/>
      </w:pPr>
      <w:r w:rsidRPr="00316D02">
        <w:rPr>
          <w:b/>
          <w:bCs/>
        </w:rPr>
        <w:t>13.</w:t>
      </w:r>
      <w:r>
        <w:t xml:space="preserve"> </w:t>
      </w:r>
      <w:r w:rsidRPr="002B58C9">
        <w:rPr>
          <w:b/>
          <w:bCs/>
        </w:rPr>
        <w:t>I.</w:t>
      </w:r>
      <w:r w:rsidRPr="003C56BF">
        <w:t xml:space="preserve"> Kafatası – kısa kemik         </w:t>
      </w:r>
    </w:p>
    <w:p w:rsidR="002B169E" w:rsidRDefault="002B169E" w:rsidP="00316D02">
      <w:pPr>
        <w:pStyle w:val="NoSpacing"/>
      </w:pPr>
      <w:r>
        <w:t xml:space="preserve">      </w:t>
      </w:r>
      <w:r w:rsidRPr="002B58C9">
        <w:rPr>
          <w:b/>
          <w:bCs/>
        </w:rPr>
        <w:t>II.</w:t>
      </w:r>
      <w:r w:rsidRPr="003C56BF">
        <w:t xml:space="preserve"> Omurga – uzun kemik    </w:t>
      </w:r>
    </w:p>
    <w:p w:rsidR="002B169E" w:rsidRPr="003C56BF" w:rsidRDefault="002B169E" w:rsidP="00316D02">
      <w:pPr>
        <w:pStyle w:val="NoSpacing"/>
      </w:pPr>
      <w:r w:rsidRPr="003C56BF">
        <w:t xml:space="preserve"> </w:t>
      </w:r>
      <w:r w:rsidRPr="002B58C9">
        <w:rPr>
          <w:b/>
          <w:bCs/>
        </w:rPr>
        <w:t xml:space="preserve"> </w:t>
      </w:r>
      <w:r>
        <w:rPr>
          <w:b/>
          <w:bCs/>
        </w:rPr>
        <w:t xml:space="preserve">   </w:t>
      </w:r>
      <w:r w:rsidRPr="002B58C9">
        <w:rPr>
          <w:b/>
          <w:bCs/>
        </w:rPr>
        <w:t>III.</w:t>
      </w:r>
      <w:r w:rsidRPr="003C56BF">
        <w:t xml:space="preserve"> Göğüs kafesi – yassı kemik </w:t>
      </w:r>
    </w:p>
    <w:p w:rsidR="002B169E" w:rsidRPr="003C56BF" w:rsidRDefault="002B169E" w:rsidP="00316D02">
      <w:pPr>
        <w:pStyle w:val="NoSpacing"/>
      </w:pPr>
      <w:r w:rsidRPr="003C56BF">
        <w:t xml:space="preserve">      Semih, iskeletin temel kısımları ile bu kısımları oluşturan kemik çeşitlerini yukarıda</w:t>
      </w:r>
      <w:r>
        <w:t xml:space="preserve">ki gibi eşleştiriyor.  Semih, bu </w:t>
      </w:r>
      <w:r w:rsidRPr="003C56BF">
        <w:t xml:space="preserve">eşleştirmelerden hangilerini </w:t>
      </w:r>
      <w:r w:rsidRPr="00515D3A">
        <w:rPr>
          <w:b/>
          <w:bCs/>
          <w:u w:val="single"/>
        </w:rPr>
        <w:t>yanlış yapmıştır?</w:t>
      </w:r>
    </w:p>
    <w:p w:rsidR="002B169E" w:rsidRDefault="002B169E" w:rsidP="00316D02">
      <w:pPr>
        <w:pStyle w:val="NoSpacing"/>
      </w:pPr>
    </w:p>
    <w:p w:rsidR="002B169E" w:rsidRPr="003C56BF" w:rsidRDefault="002B169E" w:rsidP="00316D02">
      <w:pPr>
        <w:pStyle w:val="NoSpacing"/>
      </w:pPr>
      <w:r>
        <w:t>A)Yalnız I        B) I ve II      C) II ve III</w:t>
      </w:r>
      <w:r>
        <w:tab/>
      </w:r>
      <w:r w:rsidRPr="003C56BF">
        <w:t>D) I ve III</w:t>
      </w:r>
    </w:p>
    <w:p w:rsidR="002B169E" w:rsidRDefault="002B169E" w:rsidP="00316D02">
      <w:pPr>
        <w:pStyle w:val="NoSpacing"/>
      </w:pPr>
    </w:p>
    <w:p w:rsidR="002B169E" w:rsidRDefault="002B169E" w:rsidP="00316D02">
      <w:pPr>
        <w:pStyle w:val="NoSpacing"/>
        <w:rPr>
          <w:b/>
          <w:bCs/>
          <w:color w:val="000000"/>
        </w:rPr>
      </w:pPr>
      <w:r w:rsidRPr="00316D02">
        <w:rPr>
          <w:b/>
          <w:bCs/>
          <w:color w:val="000000"/>
        </w:rPr>
        <w:t>14. Doktorların vücut içindeki sesleri dinlemek için kullandıkları aletin adı nedir?</w:t>
      </w:r>
    </w:p>
    <w:p w:rsidR="002B169E" w:rsidRPr="00316D02" w:rsidRDefault="002B169E" w:rsidP="00316D02">
      <w:pPr>
        <w:pStyle w:val="NoSpacing"/>
        <w:rPr>
          <w:b/>
          <w:bCs/>
          <w:color w:val="000000"/>
        </w:rPr>
      </w:pPr>
      <w:r>
        <w:rPr>
          <w:color w:val="000000"/>
        </w:rPr>
        <w:t xml:space="preserve">A. Teleskop     B. Hipokrat     C. Stetoskop </w:t>
      </w:r>
      <w:r w:rsidRPr="00634B1E">
        <w:rPr>
          <w:color w:val="000000"/>
        </w:rPr>
        <w:t xml:space="preserve">   D. Mikroskop    </w:t>
      </w:r>
    </w:p>
    <w:p w:rsidR="002B169E" w:rsidRDefault="002B169E" w:rsidP="008C386F">
      <w:pPr>
        <w:spacing w:after="0"/>
      </w:pPr>
    </w:p>
    <w:p w:rsidR="002B169E" w:rsidRDefault="002B169E" w:rsidP="008C386F">
      <w:pPr>
        <w:spacing w:after="0"/>
        <w:rPr>
          <w:b/>
          <w:bCs/>
          <w:color w:val="000000"/>
        </w:rPr>
      </w:pPr>
      <w:r w:rsidRPr="00316D02">
        <w:rPr>
          <w:b/>
          <w:bCs/>
          <w:u w:color="00CCFF"/>
        </w:rPr>
        <w:t>15.</w:t>
      </w:r>
      <w:r w:rsidRPr="00316D02">
        <w:rPr>
          <w:b/>
          <w:bCs/>
          <w:color w:val="000000"/>
        </w:rPr>
        <w:t xml:space="preserve"> Vücudumuza gerekli olan maddeleri taşıyan kan, hangi organ aracılığı ile pompalanır?</w:t>
      </w:r>
    </w:p>
    <w:p w:rsidR="002B169E" w:rsidRDefault="002B169E" w:rsidP="008C386F">
      <w:pPr>
        <w:spacing w:after="0"/>
        <w:rPr>
          <w:color w:val="000000"/>
        </w:rPr>
      </w:pPr>
      <w:r>
        <w:rPr>
          <w:color w:val="000000"/>
        </w:rPr>
        <w:t xml:space="preserve">A. Akciğer      B. Kalp            C. Damar         </w:t>
      </w:r>
      <w:r w:rsidRPr="00634B1E">
        <w:rPr>
          <w:color w:val="000000"/>
        </w:rPr>
        <w:t xml:space="preserve">       D. Mide</w:t>
      </w:r>
    </w:p>
    <w:p w:rsidR="002B169E" w:rsidRPr="008C386F" w:rsidRDefault="002B169E" w:rsidP="008C386F">
      <w:pPr>
        <w:spacing w:after="0"/>
        <w:rPr>
          <w:b/>
          <w:bCs/>
          <w:color w:val="000000"/>
        </w:rPr>
      </w:pPr>
    </w:p>
    <w:p w:rsidR="002B169E" w:rsidRDefault="002B169E" w:rsidP="00316D02">
      <w:pPr>
        <w:rPr>
          <w:color w:val="000000"/>
        </w:rPr>
      </w:pPr>
      <w:r>
        <w:rPr>
          <w:color w:val="000000"/>
        </w:rPr>
        <w:t>16-  Can günün farlı saatlerinde nabzını ölçmüştür.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18"/>
        <w:gridCol w:w="2618"/>
      </w:tblGrid>
      <w:tr w:rsidR="002B169E" w:rsidRPr="00F2507F">
        <w:tc>
          <w:tcPr>
            <w:tcW w:w="2618" w:type="dxa"/>
          </w:tcPr>
          <w:p w:rsidR="002B169E" w:rsidRPr="00F2507F" w:rsidRDefault="002B169E" w:rsidP="00F2507F">
            <w:pPr>
              <w:spacing w:after="0" w:line="240" w:lineRule="auto"/>
              <w:rPr>
                <w:b/>
                <w:bCs/>
                <w:color w:val="000000"/>
              </w:rPr>
            </w:pPr>
            <w:r w:rsidRPr="00F2507F">
              <w:rPr>
                <w:b/>
                <w:bCs/>
                <w:color w:val="000000"/>
              </w:rPr>
              <w:t>Ölçüm</w:t>
            </w:r>
          </w:p>
        </w:tc>
        <w:tc>
          <w:tcPr>
            <w:tcW w:w="2618" w:type="dxa"/>
          </w:tcPr>
          <w:p w:rsidR="002B169E" w:rsidRPr="00F2507F" w:rsidRDefault="002B169E" w:rsidP="00F2507F">
            <w:pPr>
              <w:spacing w:after="0" w:line="240" w:lineRule="auto"/>
              <w:rPr>
                <w:b/>
                <w:bCs/>
                <w:color w:val="000000"/>
              </w:rPr>
            </w:pPr>
            <w:r w:rsidRPr="00F2507F">
              <w:rPr>
                <w:b/>
                <w:bCs/>
                <w:color w:val="000000"/>
              </w:rPr>
              <w:t>Nabız Sayısı</w:t>
            </w:r>
          </w:p>
        </w:tc>
      </w:tr>
      <w:tr w:rsidR="002B169E" w:rsidRPr="00F2507F">
        <w:tc>
          <w:tcPr>
            <w:tcW w:w="2618" w:type="dxa"/>
          </w:tcPr>
          <w:p w:rsidR="002B169E" w:rsidRPr="00F2507F" w:rsidRDefault="002B169E" w:rsidP="00F2507F">
            <w:pPr>
              <w:spacing w:after="0" w:line="240" w:lineRule="auto"/>
              <w:rPr>
                <w:b/>
                <w:bCs/>
                <w:color w:val="000000"/>
              </w:rPr>
            </w:pPr>
            <w:r w:rsidRPr="00F2507F">
              <w:rPr>
                <w:b/>
                <w:bCs/>
                <w:color w:val="000000"/>
              </w:rPr>
              <w:t>I.ölçüm</w:t>
            </w:r>
          </w:p>
        </w:tc>
        <w:tc>
          <w:tcPr>
            <w:tcW w:w="2618" w:type="dxa"/>
          </w:tcPr>
          <w:p w:rsidR="002B169E" w:rsidRPr="00F2507F" w:rsidRDefault="002B169E" w:rsidP="00F2507F">
            <w:pPr>
              <w:spacing w:after="0" w:line="240" w:lineRule="auto"/>
              <w:rPr>
                <w:b/>
                <w:bCs/>
                <w:color w:val="000000"/>
              </w:rPr>
            </w:pPr>
            <w:r w:rsidRPr="00F2507F">
              <w:rPr>
                <w:b/>
                <w:bCs/>
                <w:color w:val="000000"/>
              </w:rPr>
              <w:t>80</w:t>
            </w:r>
          </w:p>
        </w:tc>
      </w:tr>
      <w:tr w:rsidR="002B169E" w:rsidRPr="00F2507F">
        <w:tc>
          <w:tcPr>
            <w:tcW w:w="2618" w:type="dxa"/>
          </w:tcPr>
          <w:p w:rsidR="002B169E" w:rsidRPr="00F2507F" w:rsidRDefault="002B169E" w:rsidP="00F2507F">
            <w:pPr>
              <w:spacing w:after="0" w:line="240" w:lineRule="auto"/>
              <w:rPr>
                <w:b/>
                <w:bCs/>
                <w:color w:val="000000"/>
              </w:rPr>
            </w:pPr>
            <w:r w:rsidRPr="00F2507F">
              <w:rPr>
                <w:b/>
                <w:bCs/>
                <w:color w:val="000000"/>
              </w:rPr>
              <w:t>II. ölçüm</w:t>
            </w:r>
          </w:p>
        </w:tc>
        <w:tc>
          <w:tcPr>
            <w:tcW w:w="2618" w:type="dxa"/>
          </w:tcPr>
          <w:p w:rsidR="002B169E" w:rsidRPr="00F2507F" w:rsidRDefault="002B169E" w:rsidP="00F2507F">
            <w:pPr>
              <w:spacing w:after="0" w:line="240" w:lineRule="auto"/>
              <w:rPr>
                <w:b/>
                <w:bCs/>
                <w:color w:val="000000"/>
              </w:rPr>
            </w:pPr>
            <w:r w:rsidRPr="00F2507F">
              <w:rPr>
                <w:b/>
                <w:bCs/>
                <w:color w:val="000000"/>
              </w:rPr>
              <w:t>75</w:t>
            </w:r>
          </w:p>
        </w:tc>
      </w:tr>
      <w:tr w:rsidR="002B169E" w:rsidRPr="00F2507F">
        <w:tc>
          <w:tcPr>
            <w:tcW w:w="2618" w:type="dxa"/>
          </w:tcPr>
          <w:p w:rsidR="002B169E" w:rsidRPr="00F2507F" w:rsidRDefault="002B169E" w:rsidP="00F2507F">
            <w:pPr>
              <w:spacing w:after="0" w:line="240" w:lineRule="auto"/>
              <w:rPr>
                <w:b/>
                <w:bCs/>
                <w:color w:val="000000"/>
              </w:rPr>
            </w:pPr>
            <w:r w:rsidRPr="00F2507F">
              <w:rPr>
                <w:b/>
                <w:bCs/>
                <w:color w:val="000000"/>
              </w:rPr>
              <w:t>III. ölçüm</w:t>
            </w:r>
          </w:p>
        </w:tc>
        <w:tc>
          <w:tcPr>
            <w:tcW w:w="2618" w:type="dxa"/>
          </w:tcPr>
          <w:p w:rsidR="002B169E" w:rsidRPr="00F2507F" w:rsidRDefault="002B169E" w:rsidP="00F2507F">
            <w:pPr>
              <w:spacing w:after="0" w:line="240" w:lineRule="auto"/>
              <w:rPr>
                <w:b/>
                <w:bCs/>
                <w:color w:val="000000"/>
              </w:rPr>
            </w:pPr>
            <w:r w:rsidRPr="00F2507F">
              <w:rPr>
                <w:b/>
                <w:bCs/>
                <w:color w:val="000000"/>
              </w:rPr>
              <w:t>110</w:t>
            </w:r>
          </w:p>
        </w:tc>
      </w:tr>
      <w:tr w:rsidR="002B169E" w:rsidRPr="00F2507F">
        <w:tc>
          <w:tcPr>
            <w:tcW w:w="2618" w:type="dxa"/>
          </w:tcPr>
          <w:p w:rsidR="002B169E" w:rsidRPr="00F2507F" w:rsidRDefault="002B169E" w:rsidP="00F2507F">
            <w:pPr>
              <w:spacing w:after="0" w:line="240" w:lineRule="auto"/>
              <w:rPr>
                <w:b/>
                <w:bCs/>
                <w:color w:val="000000"/>
              </w:rPr>
            </w:pPr>
            <w:r w:rsidRPr="00F2507F">
              <w:rPr>
                <w:b/>
                <w:bCs/>
                <w:color w:val="000000"/>
              </w:rPr>
              <w:t>IV. ölçüm</w:t>
            </w:r>
          </w:p>
        </w:tc>
        <w:tc>
          <w:tcPr>
            <w:tcW w:w="2618" w:type="dxa"/>
          </w:tcPr>
          <w:p w:rsidR="002B169E" w:rsidRPr="00F2507F" w:rsidRDefault="002B169E" w:rsidP="00F2507F">
            <w:pPr>
              <w:spacing w:after="0" w:line="240" w:lineRule="auto"/>
              <w:rPr>
                <w:b/>
                <w:bCs/>
                <w:color w:val="000000"/>
              </w:rPr>
            </w:pPr>
            <w:r w:rsidRPr="00F2507F">
              <w:rPr>
                <w:b/>
                <w:bCs/>
                <w:color w:val="000000"/>
              </w:rPr>
              <w:t>70</w:t>
            </w:r>
          </w:p>
        </w:tc>
      </w:tr>
    </w:tbl>
    <w:p w:rsidR="002B169E" w:rsidRDefault="002B169E" w:rsidP="00316D02">
      <w:pPr>
        <w:rPr>
          <w:b/>
          <w:bCs/>
          <w:color w:val="000000"/>
        </w:rPr>
      </w:pPr>
      <w:r>
        <w:rPr>
          <w:b/>
          <w:bCs/>
          <w:color w:val="000000"/>
        </w:rPr>
        <w:t>Tabloya göre aşağıdaki yorumlardan hangisi doğru değildir?</w:t>
      </w:r>
    </w:p>
    <w:p w:rsidR="002B169E" w:rsidRDefault="002B169E" w:rsidP="008C386F">
      <w:pPr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>a) IV. Ölçüm Can futbol oynarken yapılmış olabilir.</w:t>
      </w:r>
    </w:p>
    <w:p w:rsidR="002B169E" w:rsidRDefault="002B169E" w:rsidP="008C386F">
      <w:pPr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>b) III. Ölçüm, Can arkadaşına öfkelenmiş olabilir.</w:t>
      </w:r>
    </w:p>
    <w:p w:rsidR="002B169E" w:rsidRDefault="002B169E" w:rsidP="008C386F">
      <w:pPr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>c)II. ölçüm, Can kitap okurken olabilir.</w:t>
      </w:r>
    </w:p>
    <w:p w:rsidR="002B169E" w:rsidRDefault="002B169E" w:rsidP="008C386F">
      <w:pPr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>d) I. Ölçüm, Can ders çalışıyor olabilir.</w:t>
      </w:r>
    </w:p>
    <w:p w:rsidR="002B169E" w:rsidRDefault="002B169E" w:rsidP="00316D0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</w:t>
      </w:r>
    </w:p>
    <w:p w:rsidR="002B169E" w:rsidRPr="00E65937" w:rsidRDefault="002B169E" w:rsidP="00316D02">
      <w:pPr>
        <w:rPr>
          <w:rFonts w:ascii="Candy Cane Match-TR" w:hAnsi="Candy Cane Match-TR" w:cs="Candy Cane Match-TR"/>
          <w:b/>
          <w:bCs/>
          <w:color w:val="000000"/>
          <w:sz w:val="40"/>
          <w:szCs w:val="40"/>
        </w:rPr>
      </w:pPr>
      <w:r>
        <w:rPr>
          <w:b/>
          <w:bCs/>
          <w:color w:val="000000"/>
        </w:rPr>
        <w:t xml:space="preserve">                                             </w:t>
      </w:r>
      <w:r w:rsidRPr="00E65937">
        <w:rPr>
          <w:rFonts w:ascii="Candy Cane Match-TR" w:hAnsi="Candy Cane Match-TR" w:cs="Candy Cane Match-TR"/>
          <w:b/>
          <w:bCs/>
          <w:color w:val="000000"/>
          <w:sz w:val="40"/>
          <w:szCs w:val="40"/>
        </w:rPr>
        <w:t>BAŞARILAR!</w:t>
      </w:r>
    </w:p>
    <w:p w:rsidR="002B169E" w:rsidRDefault="002B169E" w:rsidP="008C386F">
      <w:pPr>
        <w:spacing w:after="40"/>
        <w:rPr>
          <w:b/>
          <w:bCs/>
          <w:color w:val="000000"/>
        </w:rPr>
      </w:pPr>
    </w:p>
    <w:p w:rsidR="002B169E" w:rsidRPr="00307C4D" w:rsidRDefault="002B169E" w:rsidP="008C386F">
      <w:pPr>
        <w:spacing w:after="0"/>
        <w:rPr>
          <w:b/>
          <w:bCs/>
          <w:color w:val="000000"/>
        </w:rPr>
      </w:pPr>
    </w:p>
    <w:p w:rsidR="002B169E" w:rsidRPr="00BA6760" w:rsidRDefault="002B169E" w:rsidP="00BA6760">
      <w:pPr>
        <w:pStyle w:val="NoSpacing"/>
        <w:rPr>
          <w:b/>
          <w:bCs/>
          <w:u w:color="00CCFF"/>
        </w:rPr>
      </w:pPr>
    </w:p>
    <w:sectPr w:rsidR="002B169E" w:rsidRPr="00BA6760" w:rsidSect="00F01CD6">
      <w:type w:val="continuous"/>
      <w:pgSz w:w="11906" w:h="16838"/>
      <w:pgMar w:top="720" w:right="424" w:bottom="720" w:left="709" w:header="708" w:footer="708" w:gutter="0"/>
      <w:cols w:num="2" w:sep="1" w:space="5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69E" w:rsidRDefault="002B169E" w:rsidP="00F23F89">
      <w:pPr>
        <w:spacing w:after="0" w:line="240" w:lineRule="auto"/>
      </w:pPr>
      <w:r>
        <w:separator/>
      </w:r>
    </w:p>
  </w:endnote>
  <w:endnote w:type="continuationSeparator" w:id="1">
    <w:p w:rsidR="002B169E" w:rsidRDefault="002B169E" w:rsidP="00F23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ndy Cane Match-TR">
    <w:altName w:val="Franklin Gothic Medium Cond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69E" w:rsidRDefault="002B169E" w:rsidP="00F23F89">
      <w:pPr>
        <w:spacing w:after="0" w:line="240" w:lineRule="auto"/>
      </w:pPr>
      <w:r>
        <w:separator/>
      </w:r>
    </w:p>
  </w:footnote>
  <w:footnote w:type="continuationSeparator" w:id="1">
    <w:p w:rsidR="002B169E" w:rsidRDefault="002B169E" w:rsidP="00F23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69E" w:rsidRDefault="002B169E">
    <w:pPr>
      <w:pStyle w:val="Header"/>
      <w:rPr>
        <w:b/>
        <w:bCs/>
      </w:rPr>
    </w:pPr>
    <w:r w:rsidRPr="00F23F89">
      <w:rPr>
        <w:b/>
        <w:bCs/>
      </w:rPr>
      <w:t>ADI SOYADI:………</w:t>
    </w:r>
    <w:r>
      <w:rPr>
        <w:b/>
        <w:bCs/>
      </w:rPr>
      <w:t>………………………..</w:t>
    </w:r>
    <w:r>
      <w:rPr>
        <w:b/>
        <w:bCs/>
      </w:rPr>
      <w:tab/>
      <w:t xml:space="preserve">                                                                                                        31/10/2013</w:t>
    </w:r>
  </w:p>
  <w:p w:rsidR="002B169E" w:rsidRPr="00F23F89" w:rsidRDefault="002B169E">
    <w:pPr>
      <w:pStyle w:val="Header"/>
      <w:rPr>
        <w:b/>
        <w:bCs/>
      </w:rPr>
    </w:pPr>
    <w:r>
      <w:rPr>
        <w:b/>
        <w:bCs/>
      </w:rPr>
      <w:t>NO:………………………………………………</w:t>
    </w:r>
    <w:r>
      <w:rPr>
        <w:b/>
        <w:bCs/>
      </w:rPr>
      <w:tab/>
    </w:r>
    <w:r>
      <w:rPr>
        <w:b/>
        <w:bCs/>
      </w:rPr>
      <w:tab/>
      <w:t>NOT:</w:t>
    </w:r>
  </w:p>
  <w:p w:rsidR="002B169E" w:rsidRDefault="002B16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735"/>
    <w:multiLevelType w:val="hybridMultilevel"/>
    <w:tmpl w:val="DB82BE88"/>
    <w:lvl w:ilvl="0" w:tplc="BA74650C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55" w:hanging="360"/>
      </w:pPr>
    </w:lvl>
    <w:lvl w:ilvl="2" w:tplc="041F001B">
      <w:start w:val="1"/>
      <w:numFmt w:val="lowerRoman"/>
      <w:lvlText w:val="%3."/>
      <w:lvlJc w:val="right"/>
      <w:pPr>
        <w:ind w:left="1875" w:hanging="180"/>
      </w:pPr>
    </w:lvl>
    <w:lvl w:ilvl="3" w:tplc="041F000F">
      <w:start w:val="1"/>
      <w:numFmt w:val="decimal"/>
      <w:lvlText w:val="%4."/>
      <w:lvlJc w:val="left"/>
      <w:pPr>
        <w:ind w:left="2595" w:hanging="360"/>
      </w:pPr>
    </w:lvl>
    <w:lvl w:ilvl="4" w:tplc="041F0019">
      <w:start w:val="1"/>
      <w:numFmt w:val="lowerLetter"/>
      <w:lvlText w:val="%5."/>
      <w:lvlJc w:val="left"/>
      <w:pPr>
        <w:ind w:left="3315" w:hanging="360"/>
      </w:pPr>
    </w:lvl>
    <w:lvl w:ilvl="5" w:tplc="041F001B">
      <w:start w:val="1"/>
      <w:numFmt w:val="lowerRoman"/>
      <w:lvlText w:val="%6."/>
      <w:lvlJc w:val="right"/>
      <w:pPr>
        <w:ind w:left="4035" w:hanging="180"/>
      </w:pPr>
    </w:lvl>
    <w:lvl w:ilvl="6" w:tplc="041F000F">
      <w:start w:val="1"/>
      <w:numFmt w:val="decimal"/>
      <w:lvlText w:val="%7."/>
      <w:lvlJc w:val="left"/>
      <w:pPr>
        <w:ind w:left="4755" w:hanging="360"/>
      </w:pPr>
    </w:lvl>
    <w:lvl w:ilvl="7" w:tplc="041F0019">
      <w:start w:val="1"/>
      <w:numFmt w:val="lowerLetter"/>
      <w:lvlText w:val="%8."/>
      <w:lvlJc w:val="left"/>
      <w:pPr>
        <w:ind w:left="5475" w:hanging="360"/>
      </w:pPr>
    </w:lvl>
    <w:lvl w:ilvl="8" w:tplc="041F001B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1263693"/>
    <w:multiLevelType w:val="hybridMultilevel"/>
    <w:tmpl w:val="C0946ECA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DE3355"/>
    <w:multiLevelType w:val="hybridMultilevel"/>
    <w:tmpl w:val="19589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C3E5AEC"/>
    <w:multiLevelType w:val="hybridMultilevel"/>
    <w:tmpl w:val="6A2A65EE"/>
    <w:lvl w:ilvl="0" w:tplc="DD14D98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298" w:hanging="360"/>
      </w:pPr>
    </w:lvl>
    <w:lvl w:ilvl="2" w:tplc="041F001B">
      <w:start w:val="1"/>
      <w:numFmt w:val="lowerRoman"/>
      <w:lvlText w:val="%3."/>
      <w:lvlJc w:val="right"/>
      <w:pPr>
        <w:ind w:left="2018" w:hanging="180"/>
      </w:pPr>
    </w:lvl>
    <w:lvl w:ilvl="3" w:tplc="041F000F">
      <w:start w:val="1"/>
      <w:numFmt w:val="decimal"/>
      <w:lvlText w:val="%4."/>
      <w:lvlJc w:val="left"/>
      <w:pPr>
        <w:ind w:left="2738" w:hanging="360"/>
      </w:pPr>
    </w:lvl>
    <w:lvl w:ilvl="4" w:tplc="041F0019">
      <w:start w:val="1"/>
      <w:numFmt w:val="lowerLetter"/>
      <w:lvlText w:val="%5."/>
      <w:lvlJc w:val="left"/>
      <w:pPr>
        <w:ind w:left="3458" w:hanging="360"/>
      </w:pPr>
    </w:lvl>
    <w:lvl w:ilvl="5" w:tplc="041F001B">
      <w:start w:val="1"/>
      <w:numFmt w:val="lowerRoman"/>
      <w:lvlText w:val="%6."/>
      <w:lvlJc w:val="right"/>
      <w:pPr>
        <w:ind w:left="4178" w:hanging="180"/>
      </w:pPr>
    </w:lvl>
    <w:lvl w:ilvl="6" w:tplc="041F000F">
      <w:start w:val="1"/>
      <w:numFmt w:val="decimal"/>
      <w:lvlText w:val="%7."/>
      <w:lvlJc w:val="left"/>
      <w:pPr>
        <w:ind w:left="4898" w:hanging="360"/>
      </w:pPr>
    </w:lvl>
    <w:lvl w:ilvl="7" w:tplc="041F0019">
      <w:start w:val="1"/>
      <w:numFmt w:val="lowerLetter"/>
      <w:lvlText w:val="%8."/>
      <w:lvlJc w:val="left"/>
      <w:pPr>
        <w:ind w:left="5618" w:hanging="360"/>
      </w:pPr>
    </w:lvl>
    <w:lvl w:ilvl="8" w:tplc="041F001B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103C7439"/>
    <w:multiLevelType w:val="hybridMultilevel"/>
    <w:tmpl w:val="C8C270B8"/>
    <w:lvl w:ilvl="0" w:tplc="DE8634E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4AF2055"/>
    <w:multiLevelType w:val="hybridMultilevel"/>
    <w:tmpl w:val="6A2A65EE"/>
    <w:lvl w:ilvl="0" w:tplc="DD14D98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298" w:hanging="360"/>
      </w:pPr>
    </w:lvl>
    <w:lvl w:ilvl="2" w:tplc="041F001B">
      <w:start w:val="1"/>
      <w:numFmt w:val="lowerRoman"/>
      <w:lvlText w:val="%3."/>
      <w:lvlJc w:val="right"/>
      <w:pPr>
        <w:ind w:left="2018" w:hanging="180"/>
      </w:pPr>
    </w:lvl>
    <w:lvl w:ilvl="3" w:tplc="041F000F">
      <w:start w:val="1"/>
      <w:numFmt w:val="decimal"/>
      <w:lvlText w:val="%4."/>
      <w:lvlJc w:val="left"/>
      <w:pPr>
        <w:ind w:left="2738" w:hanging="360"/>
      </w:pPr>
    </w:lvl>
    <w:lvl w:ilvl="4" w:tplc="041F0019">
      <w:start w:val="1"/>
      <w:numFmt w:val="lowerLetter"/>
      <w:lvlText w:val="%5."/>
      <w:lvlJc w:val="left"/>
      <w:pPr>
        <w:ind w:left="3458" w:hanging="360"/>
      </w:pPr>
    </w:lvl>
    <w:lvl w:ilvl="5" w:tplc="041F001B">
      <w:start w:val="1"/>
      <w:numFmt w:val="lowerRoman"/>
      <w:lvlText w:val="%6."/>
      <w:lvlJc w:val="right"/>
      <w:pPr>
        <w:ind w:left="4178" w:hanging="180"/>
      </w:pPr>
    </w:lvl>
    <w:lvl w:ilvl="6" w:tplc="041F000F">
      <w:start w:val="1"/>
      <w:numFmt w:val="decimal"/>
      <w:lvlText w:val="%7."/>
      <w:lvlJc w:val="left"/>
      <w:pPr>
        <w:ind w:left="4898" w:hanging="360"/>
      </w:pPr>
    </w:lvl>
    <w:lvl w:ilvl="7" w:tplc="041F0019">
      <w:start w:val="1"/>
      <w:numFmt w:val="lowerLetter"/>
      <w:lvlText w:val="%8."/>
      <w:lvlJc w:val="left"/>
      <w:pPr>
        <w:ind w:left="5618" w:hanging="360"/>
      </w:pPr>
    </w:lvl>
    <w:lvl w:ilvl="8" w:tplc="041F001B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22BD642C"/>
    <w:multiLevelType w:val="hybridMultilevel"/>
    <w:tmpl w:val="8FD455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44390"/>
    <w:multiLevelType w:val="hybridMultilevel"/>
    <w:tmpl w:val="471AFD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D03D5"/>
    <w:multiLevelType w:val="hybridMultilevel"/>
    <w:tmpl w:val="6E4CBC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DDB2C5D"/>
    <w:multiLevelType w:val="hybridMultilevel"/>
    <w:tmpl w:val="3FF63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010E80"/>
    <w:multiLevelType w:val="hybridMultilevel"/>
    <w:tmpl w:val="7D68A66A"/>
    <w:lvl w:ilvl="0" w:tplc="0C6CCCE2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4DC55381"/>
    <w:multiLevelType w:val="hybridMultilevel"/>
    <w:tmpl w:val="73B2FE2E"/>
    <w:lvl w:ilvl="0" w:tplc="DD14D980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2395FCB"/>
    <w:multiLevelType w:val="hybridMultilevel"/>
    <w:tmpl w:val="5F826746"/>
    <w:lvl w:ilvl="0" w:tplc="46A0B8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47FA0"/>
    <w:multiLevelType w:val="hybridMultilevel"/>
    <w:tmpl w:val="899489DE"/>
    <w:lvl w:ilvl="0" w:tplc="499427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BB16AA"/>
    <w:multiLevelType w:val="hybridMultilevel"/>
    <w:tmpl w:val="58FE71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68C3A66"/>
    <w:multiLevelType w:val="hybridMultilevel"/>
    <w:tmpl w:val="0E763F68"/>
    <w:lvl w:ilvl="0" w:tplc="9E42B526">
      <w:start w:val="1"/>
      <w:numFmt w:val="upperLetter"/>
      <w:lvlText w:val="%1."/>
      <w:lvlJc w:val="left"/>
      <w:pPr>
        <w:ind w:left="177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8" w:hanging="360"/>
      </w:pPr>
    </w:lvl>
    <w:lvl w:ilvl="2" w:tplc="041F001B">
      <w:start w:val="1"/>
      <w:numFmt w:val="lowerRoman"/>
      <w:lvlText w:val="%3."/>
      <w:lvlJc w:val="right"/>
      <w:pPr>
        <w:ind w:left="3218" w:hanging="180"/>
      </w:pPr>
    </w:lvl>
    <w:lvl w:ilvl="3" w:tplc="041F000F">
      <w:start w:val="1"/>
      <w:numFmt w:val="decimal"/>
      <w:lvlText w:val="%4."/>
      <w:lvlJc w:val="left"/>
      <w:pPr>
        <w:ind w:left="3938" w:hanging="360"/>
      </w:pPr>
    </w:lvl>
    <w:lvl w:ilvl="4" w:tplc="041F0019">
      <w:start w:val="1"/>
      <w:numFmt w:val="lowerLetter"/>
      <w:lvlText w:val="%5."/>
      <w:lvlJc w:val="left"/>
      <w:pPr>
        <w:ind w:left="4658" w:hanging="360"/>
      </w:pPr>
    </w:lvl>
    <w:lvl w:ilvl="5" w:tplc="041F001B">
      <w:start w:val="1"/>
      <w:numFmt w:val="lowerRoman"/>
      <w:lvlText w:val="%6."/>
      <w:lvlJc w:val="right"/>
      <w:pPr>
        <w:ind w:left="5378" w:hanging="180"/>
      </w:pPr>
    </w:lvl>
    <w:lvl w:ilvl="6" w:tplc="041F000F">
      <w:start w:val="1"/>
      <w:numFmt w:val="decimal"/>
      <w:lvlText w:val="%7."/>
      <w:lvlJc w:val="left"/>
      <w:pPr>
        <w:ind w:left="6098" w:hanging="360"/>
      </w:pPr>
    </w:lvl>
    <w:lvl w:ilvl="7" w:tplc="041F0019">
      <w:start w:val="1"/>
      <w:numFmt w:val="lowerLetter"/>
      <w:lvlText w:val="%8."/>
      <w:lvlJc w:val="left"/>
      <w:pPr>
        <w:ind w:left="6818" w:hanging="360"/>
      </w:pPr>
    </w:lvl>
    <w:lvl w:ilvl="8" w:tplc="041F001B">
      <w:start w:val="1"/>
      <w:numFmt w:val="lowerRoman"/>
      <w:lvlText w:val="%9."/>
      <w:lvlJc w:val="right"/>
      <w:pPr>
        <w:ind w:left="7538" w:hanging="180"/>
      </w:pPr>
    </w:lvl>
  </w:abstractNum>
  <w:abstractNum w:abstractNumId="17">
    <w:nsid w:val="7FE665A8"/>
    <w:multiLevelType w:val="hybridMultilevel"/>
    <w:tmpl w:val="53705B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7"/>
  </w:num>
  <w:num w:numId="5">
    <w:abstractNumId w:val="9"/>
  </w:num>
  <w:num w:numId="6">
    <w:abstractNumId w:val="1"/>
  </w:num>
  <w:num w:numId="7">
    <w:abstractNumId w:val="0"/>
  </w:num>
  <w:num w:numId="8">
    <w:abstractNumId w:val="2"/>
  </w:num>
  <w:num w:numId="9">
    <w:abstractNumId w:val="15"/>
  </w:num>
  <w:num w:numId="10">
    <w:abstractNumId w:val="12"/>
  </w:num>
  <w:num w:numId="11">
    <w:abstractNumId w:val="3"/>
  </w:num>
  <w:num w:numId="12">
    <w:abstractNumId w:val="8"/>
  </w:num>
  <w:num w:numId="13">
    <w:abstractNumId w:val="13"/>
  </w:num>
  <w:num w:numId="14">
    <w:abstractNumId w:val="11"/>
  </w:num>
  <w:num w:numId="15">
    <w:abstractNumId w:val="16"/>
  </w:num>
  <w:num w:numId="16">
    <w:abstractNumId w:val="5"/>
  </w:num>
  <w:num w:numId="17">
    <w:abstractNumId w:val="4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F89"/>
    <w:rsid w:val="00024425"/>
    <w:rsid w:val="00191461"/>
    <w:rsid w:val="001A18AB"/>
    <w:rsid w:val="001B6A07"/>
    <w:rsid w:val="00221546"/>
    <w:rsid w:val="002B169E"/>
    <w:rsid w:val="002B58C9"/>
    <w:rsid w:val="00307C4D"/>
    <w:rsid w:val="00316D02"/>
    <w:rsid w:val="003A4AF0"/>
    <w:rsid w:val="003C56BF"/>
    <w:rsid w:val="00461D15"/>
    <w:rsid w:val="00515D3A"/>
    <w:rsid w:val="00582742"/>
    <w:rsid w:val="006122AE"/>
    <w:rsid w:val="00634B1E"/>
    <w:rsid w:val="0070045E"/>
    <w:rsid w:val="007675B6"/>
    <w:rsid w:val="007A2B40"/>
    <w:rsid w:val="00815310"/>
    <w:rsid w:val="00827071"/>
    <w:rsid w:val="008720BB"/>
    <w:rsid w:val="008B321F"/>
    <w:rsid w:val="008C386F"/>
    <w:rsid w:val="00921FB5"/>
    <w:rsid w:val="00943A7A"/>
    <w:rsid w:val="00AA3B27"/>
    <w:rsid w:val="00AE2483"/>
    <w:rsid w:val="00B11286"/>
    <w:rsid w:val="00BA6760"/>
    <w:rsid w:val="00C20839"/>
    <w:rsid w:val="00C22A52"/>
    <w:rsid w:val="00C96884"/>
    <w:rsid w:val="00D14ABB"/>
    <w:rsid w:val="00D96A64"/>
    <w:rsid w:val="00DB5C71"/>
    <w:rsid w:val="00DD21E6"/>
    <w:rsid w:val="00E348D6"/>
    <w:rsid w:val="00E65937"/>
    <w:rsid w:val="00F01CD6"/>
    <w:rsid w:val="00F23F89"/>
    <w:rsid w:val="00F25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D1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23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23F89"/>
  </w:style>
  <w:style w:type="paragraph" w:styleId="Footer">
    <w:name w:val="footer"/>
    <w:basedOn w:val="Normal"/>
    <w:link w:val="FooterChar"/>
    <w:uiPriority w:val="99"/>
    <w:semiHidden/>
    <w:rsid w:val="00F23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3F89"/>
  </w:style>
  <w:style w:type="paragraph" w:styleId="BalloonText">
    <w:name w:val="Balloon Text"/>
    <w:basedOn w:val="Normal"/>
    <w:link w:val="BalloonTextChar"/>
    <w:uiPriority w:val="99"/>
    <w:semiHidden/>
    <w:rsid w:val="00F23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3F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23F89"/>
    <w:pPr>
      <w:ind w:left="720"/>
    </w:pPr>
  </w:style>
  <w:style w:type="paragraph" w:styleId="NoSpacing">
    <w:name w:val="No Spacing"/>
    <w:uiPriority w:val="99"/>
    <w:qFormat/>
    <w:rsid w:val="00815310"/>
    <w:rPr>
      <w:rFonts w:cs="Calibri"/>
      <w:lang w:eastAsia="en-US"/>
    </w:rPr>
  </w:style>
  <w:style w:type="paragraph" w:customStyle="1" w:styleId="AralkYok1">
    <w:name w:val="Aralık Yok1"/>
    <w:uiPriority w:val="99"/>
    <w:rsid w:val="00191461"/>
    <w:rPr>
      <w:rFonts w:eastAsia="Times New Roman" w:cs="Calibri"/>
      <w:lang w:eastAsia="en-US"/>
    </w:rPr>
  </w:style>
  <w:style w:type="table" w:styleId="TableGrid">
    <w:name w:val="Table Grid"/>
    <w:basedOn w:val="TableNormal"/>
    <w:uiPriority w:val="99"/>
    <w:rsid w:val="008C386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215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1016</Words>
  <Characters>5795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esra</dc:creator>
  <cp:keywords>www.sorubak.com</cp:keywords>
  <dc:description>www.sorubak.com</dc:description>
  <cp:lastModifiedBy>edanur</cp:lastModifiedBy>
  <cp:revision>3</cp:revision>
  <cp:lastPrinted>2013-10-30T11:18:00Z</cp:lastPrinted>
  <dcterms:created xsi:type="dcterms:W3CDTF">2013-10-30T11:27:00Z</dcterms:created>
  <dcterms:modified xsi:type="dcterms:W3CDTF">2013-11-12T19:08:00Z</dcterms:modified>
  <cp:category>www.sorubak.com</cp:category>
</cp:coreProperties>
</file>