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ED" w:rsidRPr="00BE5E54" w:rsidRDefault="008E41ED" w:rsidP="00EF3A13">
      <w:pPr>
        <w:jc w:val="left"/>
      </w:pPr>
      <w:r>
        <w:t xml:space="preserve">              </w:t>
      </w:r>
      <w:r w:rsidRPr="00BE5E54">
        <w:t xml:space="preserve">Adı soyadı:                                                                    </w:t>
      </w:r>
      <w:r>
        <w:t xml:space="preserve">                                                                             Tarih:……/10/2012                                                                            </w:t>
      </w:r>
    </w:p>
    <w:p w:rsidR="008E41ED" w:rsidRDefault="008E41ED" w:rsidP="00EF3A13">
      <w:pPr>
        <w:tabs>
          <w:tab w:val="left" w:pos="7568"/>
        </w:tabs>
        <w:jc w:val="left"/>
      </w:pPr>
      <w:r>
        <w:t xml:space="preserve">              </w:t>
      </w:r>
      <w:r w:rsidRPr="00BE5E54">
        <w:t>Sını</w:t>
      </w:r>
      <w:r>
        <w:t xml:space="preserve">fı-No: 4/… ……….                                                   </w:t>
      </w:r>
      <w:r>
        <w:tab/>
        <w:t xml:space="preserve">          Aldığı Puan:</w:t>
      </w:r>
    </w:p>
    <w:p w:rsidR="008E41ED" w:rsidRPr="00BE5E54" w:rsidRDefault="008E41ED" w:rsidP="008F03C2">
      <w:pPr>
        <w:jc w:val="left"/>
      </w:pPr>
      <w:r>
        <w:t xml:space="preserve">                                                  GARİPÇE İLKOKULU 2013-2014 </w:t>
      </w:r>
      <w:r w:rsidRPr="00BE5E54">
        <w:t xml:space="preserve"> EĞİTİM ÖĞRETİM YILI</w:t>
      </w:r>
    </w:p>
    <w:p w:rsidR="008E41ED" w:rsidRDefault="008E41ED" w:rsidP="008F03C2">
      <w:pPr>
        <w:jc w:val="left"/>
      </w:pPr>
      <w:r>
        <w:t xml:space="preserve">                                       </w:t>
      </w:r>
      <w:r w:rsidRPr="00BE5E54">
        <w:t>FEN VE TEK</w:t>
      </w:r>
      <w:r>
        <w:t>NOLOJİ DERSİ 4.SINIF  1.DÖNEM 1.</w:t>
      </w:r>
      <w:r w:rsidRPr="00BE5E54">
        <w:t>YAZILI SORULARI</w:t>
      </w:r>
    </w:p>
    <w:p w:rsidR="008E41ED" w:rsidRPr="00EF3A13" w:rsidRDefault="008E41ED" w:rsidP="008F03C2">
      <w:pPr>
        <w:jc w:val="left"/>
        <w:rPr>
          <w:u w:val="single"/>
        </w:rPr>
      </w:pPr>
      <w:r w:rsidRPr="00EF3A13">
        <w:rPr>
          <w:u w:val="single"/>
        </w:rPr>
        <w:t>A)  Aşağıdaki ifadelerden doğru olanların başına (D), yanlış olanların başına (Y) yazınız</w:t>
      </w:r>
      <w:r>
        <w:rPr>
          <w:u w:val="single"/>
        </w:rPr>
        <w:t>.(2</w:t>
      </w:r>
      <w:r w:rsidRPr="00EF3A13">
        <w:rPr>
          <w:u w:val="single"/>
        </w:rPr>
        <w:t>0 puan)</w:t>
      </w:r>
    </w:p>
    <w:p w:rsidR="008E41ED" w:rsidRPr="00BE5E54" w:rsidRDefault="008E41ED" w:rsidP="00EF3A13">
      <w:pPr>
        <w:jc w:val="left"/>
      </w:pPr>
      <w:r>
        <w:t xml:space="preserve">(……….)             </w:t>
      </w:r>
      <w:r w:rsidRPr="00BE5E54">
        <w:t>İskeletimizde kafatasının görevi beynimizi korumaktır.</w:t>
      </w:r>
    </w:p>
    <w:p w:rsidR="008E41ED" w:rsidRPr="00BE5E54" w:rsidRDefault="008E41ED" w:rsidP="00EF3A13">
      <w:pPr>
        <w:jc w:val="left"/>
      </w:pPr>
      <w:r>
        <w:t xml:space="preserve">(……….)            </w:t>
      </w:r>
      <w:r w:rsidRPr="00BE5E54">
        <w:t>İskeletimizi oluşturan kemiklerin hepsi aynı biçim ve yapıya sahiptir.</w:t>
      </w:r>
    </w:p>
    <w:p w:rsidR="008E41ED" w:rsidRPr="00BE5E54" w:rsidRDefault="008E41ED" w:rsidP="00EF3A13">
      <w:pPr>
        <w:jc w:val="left"/>
      </w:pPr>
      <w:r>
        <w:t xml:space="preserve">(……….)            </w:t>
      </w:r>
      <w:r w:rsidRPr="00BE5E54">
        <w:t>Kemikleri birbirine bağlayan yerlere eklem denir.</w:t>
      </w:r>
    </w:p>
    <w:p w:rsidR="008E41ED" w:rsidRPr="00BE5E54" w:rsidRDefault="008E41ED" w:rsidP="00EF3A13">
      <w:pPr>
        <w:jc w:val="left"/>
      </w:pPr>
      <w:r>
        <w:t xml:space="preserve">(……….)           </w:t>
      </w:r>
      <w:r w:rsidRPr="00BE5E54">
        <w:t>Dengeli beslenmenin kemik ve kas sağlığı için bir önemi yoktur.</w:t>
      </w:r>
    </w:p>
    <w:p w:rsidR="008E41ED" w:rsidRPr="00BE5E54" w:rsidRDefault="008E41ED" w:rsidP="00EF3A13">
      <w:pPr>
        <w:jc w:val="left"/>
      </w:pPr>
      <w:r>
        <w:t xml:space="preserve">(……….)            </w:t>
      </w:r>
      <w:r w:rsidRPr="00BE5E54">
        <w:t>Kanın vücutta dolaşımı kalp ve damarlarımız sayesinde gerçekleşir.</w:t>
      </w:r>
    </w:p>
    <w:p w:rsidR="008E41ED" w:rsidRDefault="008E41ED" w:rsidP="00EF3A13">
      <w:pPr>
        <w:jc w:val="left"/>
      </w:pPr>
      <w:r>
        <w:t xml:space="preserve">(……….)          </w:t>
      </w:r>
      <w:r w:rsidRPr="00BE5E54">
        <w:rPr>
          <w:i/>
          <w:iCs/>
        </w:rPr>
        <w:t xml:space="preserve">  </w:t>
      </w:r>
      <w:r w:rsidRPr="00BE5E54">
        <w:t>Solunum yaparken karbondioksit alır, oksijen veririz.</w:t>
      </w:r>
    </w:p>
    <w:p w:rsidR="008E41ED" w:rsidRPr="00390226" w:rsidRDefault="008E41ED" w:rsidP="00EF3A13">
      <w:pPr>
        <w:jc w:val="left"/>
      </w:pPr>
      <w:r>
        <w:t xml:space="preserve">(……….)           </w:t>
      </w:r>
      <w:r w:rsidRPr="00BE5E54">
        <w:t xml:space="preserve"> </w:t>
      </w:r>
      <w:r w:rsidRPr="00390226">
        <w:t>Nabız atış sayımız her zaman aynıdır.</w:t>
      </w:r>
    </w:p>
    <w:p w:rsidR="008E41ED" w:rsidRPr="00BE5E54" w:rsidRDefault="008E41ED" w:rsidP="00EF3A13">
      <w:pPr>
        <w:jc w:val="left"/>
      </w:pPr>
      <w:r>
        <w:t xml:space="preserve">(……….)            </w:t>
      </w:r>
      <w:r w:rsidRPr="00BE5E54">
        <w:t>Kalbin kanı pompalaması sırasında damarlarda meydana gelen etkiye egzersiz denir.</w:t>
      </w:r>
    </w:p>
    <w:p w:rsidR="008E41ED" w:rsidRPr="00BE5E54" w:rsidRDefault="008E41ED" w:rsidP="00EF3A13">
      <w:pPr>
        <w:jc w:val="left"/>
      </w:pPr>
      <w:r>
        <w:t xml:space="preserve">(……….)             </w:t>
      </w:r>
      <w:r w:rsidRPr="00BE5E54">
        <w:t>El ve ayak bileklerindeki kemikler kısa kemiklerdir.</w:t>
      </w:r>
    </w:p>
    <w:p w:rsidR="008E41ED" w:rsidRPr="00390226" w:rsidRDefault="008E41ED" w:rsidP="00EF3A13">
      <w:pPr>
        <w:jc w:val="left"/>
      </w:pPr>
      <w:r>
        <w:t xml:space="preserve">(……….)             </w:t>
      </w:r>
      <w:r w:rsidRPr="00BE5E54">
        <w:t xml:space="preserve"> </w:t>
      </w:r>
      <w:r w:rsidRPr="00390226">
        <w:t>Akciğerlerimiz sağ ve sol olmak üzere iki tanedir.</w:t>
      </w:r>
    </w:p>
    <w:p w:rsidR="008E41ED" w:rsidRPr="00EF3A13" w:rsidRDefault="008E41ED" w:rsidP="008F03C2">
      <w:pPr>
        <w:jc w:val="left"/>
        <w:rPr>
          <w:u w:val="single"/>
        </w:rPr>
      </w:pPr>
      <w:r w:rsidRPr="00EF3A13">
        <w:rPr>
          <w:u w:val="single"/>
        </w:rPr>
        <w:t xml:space="preserve"> B) Aşağıda boş bırakılan yerleri yukarıdaki kelimelerden uygun olanlarla tamamlayınız.</w:t>
      </w:r>
      <w:r>
        <w:rPr>
          <w:u w:val="single"/>
        </w:rPr>
        <w:t>(2</w:t>
      </w:r>
      <w:r w:rsidRPr="00EF3A13">
        <w:rPr>
          <w:u w:val="single"/>
        </w:rPr>
        <w:t>0 puan)</w:t>
      </w:r>
    </w:p>
    <w:p w:rsidR="008E41ED" w:rsidRPr="00EF3A13" w:rsidRDefault="008E41ED" w:rsidP="008F03C2">
      <w:pPr>
        <w:jc w:val="left"/>
        <w:rPr>
          <w:u w:val="single"/>
        </w:rPr>
      </w:pPr>
      <w:r w:rsidRPr="00EF3A13">
        <w:rPr>
          <w:u w:val="single"/>
        </w:rPr>
        <w:t>[yassı – egzersiz -kalp– besin ve oksijen –karbondioksit-lifli-nabız-göğüs kafesi-kasılma- Stetoskop ]</w:t>
      </w:r>
    </w:p>
    <w:p w:rsidR="008E41ED" w:rsidRPr="00BE5E54" w:rsidRDefault="008E41ED" w:rsidP="008F03C2">
      <w:pPr>
        <w:jc w:val="left"/>
      </w:pPr>
      <w:r w:rsidRPr="00BE5E54">
        <w:t xml:space="preserve">1. Kan, dolaşım sırasında ……………………..taşır. </w:t>
      </w:r>
    </w:p>
    <w:p w:rsidR="008E41ED" w:rsidRPr="00BE5E54" w:rsidRDefault="008E41ED" w:rsidP="008F03C2">
      <w:pPr>
        <w:jc w:val="left"/>
      </w:pPr>
      <w:r w:rsidRPr="00BE5E54">
        <w:t>2. Soluk alıp verirken dış ortama ………………………………gazını veririz.</w:t>
      </w:r>
    </w:p>
    <w:p w:rsidR="008E41ED" w:rsidRPr="00BE5E54" w:rsidRDefault="008E41ED" w:rsidP="008F03C2">
      <w:pPr>
        <w:jc w:val="left"/>
      </w:pPr>
      <w:r w:rsidRPr="00BE5E54">
        <w:t>3. Kemiklerimiz; uzun, kısa ve …………………… kemikler olmak üzere 3 çeşittir.</w:t>
      </w:r>
    </w:p>
    <w:p w:rsidR="008E41ED" w:rsidRPr="00BE5E54" w:rsidRDefault="008E41ED" w:rsidP="008F03C2">
      <w:pPr>
        <w:jc w:val="left"/>
      </w:pPr>
      <w:r w:rsidRPr="00BE5E54">
        <w:t>4.  ………………………ile soluk alıp verme sayımız artar.</w:t>
      </w:r>
    </w:p>
    <w:p w:rsidR="008E41ED" w:rsidRPr="00BE5E54" w:rsidRDefault="008E41ED" w:rsidP="008F03C2">
      <w:pPr>
        <w:jc w:val="left"/>
      </w:pPr>
      <w:r w:rsidRPr="00BE5E54">
        <w:t>5. Kaslarımız ……………….yapıdadır.</w:t>
      </w:r>
    </w:p>
    <w:p w:rsidR="008E41ED" w:rsidRPr="00BE5E54" w:rsidRDefault="008E41ED" w:rsidP="008F03C2">
      <w:pPr>
        <w:jc w:val="left"/>
      </w:pPr>
      <w:r w:rsidRPr="00BE5E54">
        <w:t>6. Kalpten pompalanan kanın,damarların duvarlarına vuruş sayısına ……………denir.</w:t>
      </w:r>
    </w:p>
    <w:p w:rsidR="008E41ED" w:rsidRPr="00BE5E54" w:rsidRDefault="008E41ED" w:rsidP="008F03C2">
      <w:pPr>
        <w:jc w:val="left"/>
      </w:pPr>
      <w:r w:rsidRPr="00BE5E54">
        <w:t>7. İskeletin kalbimizi ve ciğerlerimizi koruyan bölümü…………………………………………………….dir.</w:t>
      </w:r>
    </w:p>
    <w:p w:rsidR="008E41ED" w:rsidRPr="00BE5E54" w:rsidRDefault="008E41ED" w:rsidP="008F03C2">
      <w:pPr>
        <w:jc w:val="left"/>
      </w:pPr>
      <w:r w:rsidRPr="00BE5E54">
        <w:t>8. ……………………..,kasın boyunun kısalması ve şişkinleşmesidir.</w:t>
      </w:r>
    </w:p>
    <w:p w:rsidR="008E41ED" w:rsidRPr="00BE5E54" w:rsidRDefault="008E41ED" w:rsidP="008F03C2">
      <w:pPr>
        <w:jc w:val="left"/>
      </w:pPr>
      <w:r w:rsidRPr="00BE5E54">
        <w:t>9. ………………………kalbin ve akciğerlerin hareketlerini dinlemeye yarayan aletlerdir.</w:t>
      </w:r>
    </w:p>
    <w:p w:rsidR="008E41ED" w:rsidRPr="00BE5E54" w:rsidRDefault="008E41ED" w:rsidP="008F03C2">
      <w:pPr>
        <w:jc w:val="left"/>
      </w:pPr>
      <w:r w:rsidRPr="00BE5E54">
        <w:t xml:space="preserve">10. …………………., </w:t>
      </w:r>
      <w:r w:rsidRPr="00390226">
        <w:t>vücudumuza kan pompalar.</w:t>
      </w:r>
    </w:p>
    <w:p w:rsidR="008E41ED" w:rsidRDefault="008E41ED" w:rsidP="008F03C2">
      <w:pPr>
        <w:jc w:val="left"/>
      </w:pPr>
      <w:hyperlink r:id="rId7" w:history="1">
        <w:r w:rsidRPr="00A50439">
          <w:rPr>
            <w:rStyle w:val="Hyperlink"/>
          </w:rPr>
          <w:t>www.sorubak.com</w:t>
        </w:r>
      </w:hyperlink>
      <w:r>
        <w:t xml:space="preserve"> </w:t>
      </w: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  <w:rPr>
          <w:u w:val="single"/>
        </w:rPr>
      </w:pPr>
    </w:p>
    <w:p w:rsidR="008E41ED" w:rsidRDefault="008E41ED" w:rsidP="008F03C2">
      <w:pPr>
        <w:jc w:val="left"/>
        <w:rPr>
          <w:u w:val="single"/>
        </w:rPr>
      </w:pPr>
    </w:p>
    <w:p w:rsidR="008E41ED" w:rsidRPr="00EF3A13" w:rsidRDefault="008E41ED" w:rsidP="008F03C2">
      <w:pPr>
        <w:jc w:val="left"/>
        <w:rPr>
          <w:u w:val="single"/>
        </w:rPr>
      </w:pPr>
      <w:r w:rsidRPr="00EF3A13">
        <w:rPr>
          <w:u w:val="single"/>
        </w:rPr>
        <w:t>C) Aşağıdaki sorularda doğru seçenekleri işaretleyiniz.(Her soru 5 puan)</w:t>
      </w:r>
    </w:p>
    <w:p w:rsidR="008E41ED" w:rsidRPr="00BE5E54" w:rsidRDefault="008E41ED" w:rsidP="008F03C2">
      <w:pPr>
        <w:jc w:val="left"/>
      </w:pPr>
      <w:r w:rsidRPr="00D973C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0308-jumprope-weave-photo-180-ff0408ef-a38" style="width:39.75pt;height:47.25pt;visibility:visible">
            <v:imagedata r:id="rId8" o:title=""/>
          </v:shape>
        </w:pict>
      </w:r>
    </w:p>
    <w:p w:rsidR="008E41ED" w:rsidRPr="00EF3A13" w:rsidRDefault="008E41ED" w:rsidP="008F03C2">
      <w:pPr>
        <w:jc w:val="left"/>
        <w:rPr>
          <w:i/>
          <w:iCs/>
          <w:u w:val="single"/>
        </w:rPr>
      </w:pPr>
      <w:r w:rsidRPr="00EF3A13">
        <w:rPr>
          <w:u w:val="single"/>
        </w:rPr>
        <w:t xml:space="preserve">1)Çocuğun yukarıdaki etkinliği sırasında aşağıdaki verilenlerden hangisi </w:t>
      </w:r>
      <w:r>
        <w:rPr>
          <w:u w:val="single"/>
        </w:rPr>
        <w:t xml:space="preserve">  </w:t>
      </w:r>
      <w:r w:rsidRPr="00EF3A13">
        <w:rPr>
          <w:i/>
          <w:iCs/>
          <w:u w:val="single"/>
        </w:rPr>
        <w:t>gerçekleşmez?</w:t>
      </w:r>
    </w:p>
    <w:p w:rsidR="008E41ED" w:rsidRDefault="008E41ED" w:rsidP="008F03C2">
      <w:pPr>
        <w:jc w:val="left"/>
        <w:rPr>
          <w:u w:val="single"/>
        </w:rPr>
      </w:pPr>
      <w:r w:rsidRPr="00054ABE">
        <w:t>A )</w:t>
      </w:r>
      <w:r w:rsidRPr="00BE5E54">
        <w:t xml:space="preserve">Soluk alış verişinin hızlanması                                          </w:t>
      </w:r>
      <w:r w:rsidRPr="00054ABE">
        <w:t>B )</w:t>
      </w:r>
      <w:r w:rsidRPr="00BE5E54">
        <w:t xml:space="preserve">  Nabız sayısının artması</w:t>
      </w:r>
    </w:p>
    <w:p w:rsidR="008E41ED" w:rsidRPr="00054ABE" w:rsidRDefault="008E41ED" w:rsidP="008F03C2">
      <w:pPr>
        <w:jc w:val="left"/>
        <w:rPr>
          <w:u w:val="single"/>
        </w:rPr>
      </w:pPr>
      <w:r w:rsidRPr="00054ABE">
        <w:t>B )</w:t>
      </w:r>
      <w:r w:rsidRPr="00BE5E54">
        <w:t xml:space="preserve"> Enerji tüketimin azalması              </w:t>
      </w:r>
      <w:r>
        <w:t xml:space="preserve">                               </w:t>
      </w:r>
      <w:r w:rsidRPr="00BE5E54">
        <w:t xml:space="preserve">   </w:t>
      </w:r>
      <w:r w:rsidRPr="00054ABE">
        <w:t>D )</w:t>
      </w:r>
      <w:r w:rsidRPr="00BE5E54">
        <w:t xml:space="preserve">  Kol ve bacak kaslarının çalışması</w:t>
      </w:r>
    </w:p>
    <w:p w:rsidR="008E41ED" w:rsidRPr="00EF3A13" w:rsidRDefault="008E41ED" w:rsidP="008F03C2">
      <w:pPr>
        <w:jc w:val="left"/>
        <w:rPr>
          <w:u w:val="single"/>
        </w:rPr>
      </w:pPr>
      <w:r w:rsidRPr="00EF3A13">
        <w:rPr>
          <w:u w:val="single"/>
        </w:rPr>
        <w:t>2)Aşağıdakilerden hangisi uzun kemiktir?</w:t>
      </w:r>
    </w:p>
    <w:p w:rsidR="008E41ED" w:rsidRPr="00390226" w:rsidRDefault="008E41ED" w:rsidP="008F03C2">
      <w:pPr>
        <w:jc w:val="left"/>
      </w:pPr>
      <w:r w:rsidRPr="00054ABE">
        <w:t>A)</w:t>
      </w:r>
      <w:r w:rsidRPr="00390226">
        <w:t xml:space="preserve">  Bacak kemiği</w:t>
      </w:r>
      <w:r w:rsidRPr="00390226">
        <w:tab/>
      </w:r>
      <w:r w:rsidRPr="00390226">
        <w:tab/>
      </w:r>
      <w:r w:rsidRPr="00054ABE">
        <w:t>B)</w:t>
      </w:r>
      <w:r w:rsidRPr="00390226">
        <w:t xml:space="preserve">  Kafatası kemiği</w:t>
      </w:r>
      <w:r w:rsidRPr="00390226">
        <w:tab/>
      </w:r>
      <w:r w:rsidRPr="00390226">
        <w:tab/>
      </w:r>
      <w:r w:rsidRPr="00054ABE">
        <w:t>C)</w:t>
      </w:r>
      <w:r w:rsidRPr="00390226">
        <w:t xml:space="preserve">  El bilek kemiği</w:t>
      </w:r>
      <w:r w:rsidRPr="00390226">
        <w:tab/>
      </w:r>
      <w:r w:rsidRPr="00390226">
        <w:tab/>
      </w:r>
      <w:r w:rsidRPr="00054ABE">
        <w:t>D)</w:t>
      </w:r>
      <w:r w:rsidRPr="00390226">
        <w:t xml:space="preserve">  Göğüs kemiği</w:t>
      </w:r>
    </w:p>
    <w:p w:rsidR="008E41ED" w:rsidRPr="00EF3A13" w:rsidRDefault="008E41ED" w:rsidP="008F03C2">
      <w:pPr>
        <w:jc w:val="left"/>
        <w:rPr>
          <w:u w:val="single"/>
        </w:rPr>
      </w:pPr>
      <w:r w:rsidRPr="00EF3A13">
        <w:rPr>
          <w:u w:val="single"/>
        </w:rPr>
        <w:t>3) Aşağıdaki etkinliklerden hangisi,  iskeletimizde gelişme veya şekil bozukluğuna neden olmaz?</w:t>
      </w:r>
    </w:p>
    <w:p w:rsidR="008E41ED" w:rsidRDefault="008E41ED" w:rsidP="008F03C2">
      <w:pPr>
        <w:jc w:val="left"/>
      </w:pPr>
      <w:r w:rsidRPr="00BE5E54">
        <w:t>A)  Öğrencilerin hatalı oturuş ve duruş sergilemesi</w:t>
      </w:r>
    </w:p>
    <w:p w:rsidR="008E41ED" w:rsidRDefault="008E41ED" w:rsidP="008F03C2">
      <w:pPr>
        <w:jc w:val="left"/>
      </w:pPr>
      <w:r>
        <w:t>B)</w:t>
      </w:r>
      <w:r w:rsidRPr="00BE5E54">
        <w:t>Okul çantası taşıma, eğilip kalkma ve eşya taşıma sırasında, ani hareketler yapılması</w:t>
      </w:r>
    </w:p>
    <w:p w:rsidR="008E41ED" w:rsidRDefault="008E41ED" w:rsidP="008F03C2">
      <w:pPr>
        <w:jc w:val="left"/>
      </w:pPr>
      <w:r>
        <w:t>C)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06.1pt;margin-top:10.85pt;width:54pt;height:45pt;z-index:251652608;mso-position-horizontal-relative:text;mso-position-vertical-relative:text">
            <v:textbox style="mso-next-textbox:#_x0000_s1026">
              <w:txbxContent>
                <w:p w:rsidR="008E41ED" w:rsidRDefault="008E41ED" w:rsidP="008F03C2"/>
                <w:p w:rsidR="008E41ED" w:rsidRPr="00EC0199" w:rsidRDefault="008E41ED" w:rsidP="008F03C2">
                  <w:r w:rsidRPr="00EC0199">
                    <w:t>?</w:t>
                  </w:r>
                </w:p>
              </w:txbxContent>
            </v:textbox>
          </v:shape>
        </w:pict>
      </w:r>
      <w:r w:rsidRPr="00BE5E54">
        <w:t>Gelişme çağındaki çocukların yeterli ve dengeli beslenmesi</w:t>
      </w:r>
    </w:p>
    <w:p w:rsidR="008E41ED" w:rsidRPr="00054ABE" w:rsidRDefault="008E41ED" w:rsidP="008F03C2">
      <w:pPr>
        <w:jc w:val="left"/>
      </w:pPr>
      <w:r>
        <w:t>D)</w:t>
      </w:r>
      <w:r w:rsidRPr="00BE5E54">
        <w:t>Isınma hareketi yapmadan, ağır egzersizler yapılması.</w:t>
      </w:r>
    </w:p>
    <w:p w:rsidR="008E41ED" w:rsidRPr="00EF3A13" w:rsidRDefault="008E41ED" w:rsidP="008F03C2">
      <w:pPr>
        <w:jc w:val="left"/>
        <w:rPr>
          <w:u w:val="single"/>
        </w:rPr>
      </w:pPr>
      <w:r w:rsidRPr="00EF3A13">
        <w:rPr>
          <w:u w:val="single"/>
        </w:rPr>
        <w:t>4) Aşağıdaki etkinliklerden hangisini yapan kişide nabız en düşüktür?</w:t>
      </w:r>
    </w:p>
    <w:p w:rsidR="008E41ED" w:rsidRDefault="008E41ED" w:rsidP="008F03C2">
      <w:pPr>
        <w:jc w:val="left"/>
      </w:pPr>
      <w:r w:rsidRPr="00BE5E54">
        <w:t xml:space="preserve"> A ) </w:t>
      </w:r>
      <w:r>
        <w:t>Uyuma</w:t>
      </w:r>
      <w:r w:rsidRPr="00BE5E54">
        <w:t xml:space="preserve">            B ) Futbol oynama            </w:t>
      </w:r>
      <w:r>
        <w:t xml:space="preserve">C </w:t>
      </w:r>
      <w:r w:rsidRPr="00BE5E54">
        <w:t>) Merdiven çıkma           D)  Yürüyüş yapma</w:t>
      </w:r>
    </w:p>
    <w:p w:rsidR="008E41ED" w:rsidRPr="00E22CEF" w:rsidRDefault="008E41ED" w:rsidP="008F03C2">
      <w:pPr>
        <w:jc w:val="left"/>
      </w:pPr>
      <w:r w:rsidRPr="00EF3A13">
        <w:rPr>
          <w:u w:val="single"/>
        </w:rPr>
        <w:t>5)Aşağıdaki davranışlardan hangisi iskelet ve kas sağlığımız olumsuz etkiler?.</w:t>
      </w:r>
    </w:p>
    <w:p w:rsidR="008E41ED" w:rsidRPr="00054ABE" w:rsidRDefault="008E41ED" w:rsidP="008F03C2">
      <w:pPr>
        <w:jc w:val="left"/>
      </w:pPr>
      <w:r w:rsidRPr="00054ABE">
        <w:t>A)  Çantamızı tek omuzda taşımak.</w:t>
      </w:r>
      <w:r w:rsidRPr="00054ABE">
        <w:tab/>
      </w:r>
      <w:r w:rsidRPr="00054ABE">
        <w:tab/>
      </w:r>
      <w:r w:rsidRPr="00054ABE">
        <w:tab/>
        <w:t>B)  Ayakkabımızı dizlerimizi bükerek bağlamak.</w:t>
      </w:r>
    </w:p>
    <w:p w:rsidR="008E41ED" w:rsidRPr="00054ABE" w:rsidRDefault="008E41ED" w:rsidP="008F03C2">
      <w:pPr>
        <w:jc w:val="left"/>
      </w:pPr>
      <w:r w:rsidRPr="00054ABE">
        <w:t>C)  Yazarken sırada dik oturmak.</w:t>
      </w:r>
      <w:r w:rsidRPr="00054ABE">
        <w:tab/>
      </w:r>
      <w:r w:rsidRPr="00054ABE">
        <w:tab/>
      </w:r>
      <w:r w:rsidRPr="00054ABE">
        <w:tab/>
        <w:t>D)  Egzersiz yapmak.</w:t>
      </w:r>
    </w:p>
    <w:p w:rsidR="008E41ED" w:rsidRPr="00EF3A13" w:rsidRDefault="008E41ED" w:rsidP="008F03C2">
      <w:pPr>
        <w:jc w:val="left"/>
        <w:rPr>
          <w:color w:val="000000"/>
          <w:u w:val="single"/>
        </w:rPr>
      </w:pPr>
      <w:r w:rsidRPr="00EF3A13">
        <w:rPr>
          <w:u w:val="single"/>
        </w:rPr>
        <w:t xml:space="preserve">6) Soluk alırken aşağıdaki olaylardan hangisi gerçekleşir?  </w:t>
      </w:r>
    </w:p>
    <w:p w:rsidR="008E41ED" w:rsidRPr="00054ABE" w:rsidRDefault="008E41ED" w:rsidP="008F03C2">
      <w:pPr>
        <w:jc w:val="left"/>
        <w:rPr>
          <w:u w:color="00CCFF"/>
        </w:rPr>
      </w:pPr>
      <w:r w:rsidRPr="00054ABE">
        <w:rPr>
          <w:u w:color="00CCFF"/>
        </w:rPr>
        <w:t xml:space="preserve">   A)  Diyafram kubbeleşir.</w:t>
      </w:r>
      <w:r w:rsidRPr="00054ABE">
        <w:rPr>
          <w:u w:color="00CCFF"/>
        </w:rPr>
        <w:tab/>
      </w:r>
      <w:r w:rsidRPr="00054ABE">
        <w:rPr>
          <w:u w:color="00CCFF"/>
        </w:rPr>
        <w:tab/>
      </w:r>
      <w:r w:rsidRPr="00054ABE">
        <w:rPr>
          <w:u w:color="00CCFF"/>
        </w:rPr>
        <w:tab/>
      </w:r>
      <w:r w:rsidRPr="00054ABE">
        <w:rPr>
          <w:u w:color="00CCFF"/>
        </w:rPr>
        <w:tab/>
        <w:t>B) Akciğerlere oksijen dolar.</w:t>
      </w:r>
    </w:p>
    <w:p w:rsidR="008E41ED" w:rsidRPr="00054ABE" w:rsidRDefault="008E41ED" w:rsidP="008F03C2">
      <w:pPr>
        <w:jc w:val="left"/>
        <w:rPr>
          <w:u w:color="00CCFF"/>
        </w:rPr>
      </w:pPr>
      <w:r>
        <w:rPr>
          <w:u w:color="00CCFF"/>
        </w:rPr>
        <w:t xml:space="preserve">  </w:t>
      </w:r>
      <w:r w:rsidRPr="00054ABE">
        <w:rPr>
          <w:u w:color="00CCFF"/>
        </w:rPr>
        <w:t>C)  Dışarıya karbon dioksit verilir.</w:t>
      </w:r>
      <w:r w:rsidRPr="00054ABE">
        <w:rPr>
          <w:u w:color="00CCFF"/>
        </w:rPr>
        <w:tab/>
      </w:r>
      <w:r w:rsidRPr="00054ABE">
        <w:rPr>
          <w:u w:color="00CCFF"/>
        </w:rPr>
        <w:tab/>
        <w:t>D) Göğüs kafesi daralır.</w:t>
      </w:r>
    </w:p>
    <w:p w:rsidR="008E41ED" w:rsidRPr="00EF3A13" w:rsidRDefault="008E41ED" w:rsidP="00EF3A13">
      <w:pPr>
        <w:jc w:val="left"/>
      </w:pPr>
      <w:r w:rsidRPr="00EF3A13">
        <w:rPr>
          <w:u w:val="single"/>
        </w:rPr>
        <w:t>7)</w:t>
      </w:r>
      <w:r w:rsidRPr="00EF3A13">
        <w:t>Kolun dirsekten bükülmesi, aşağıdaki şekilde gösterilmiştir.</w:t>
      </w:r>
    </w:p>
    <w:p w:rsidR="008E41ED" w:rsidRDefault="008E41ED" w:rsidP="008F03C2">
      <w:pPr>
        <w:jc w:val="left"/>
        <w:sectPr w:rsidR="008E41ED" w:rsidSect="00BE5E54">
          <w:headerReference w:type="default" r:id="rId9"/>
          <w:footerReference w:type="default" r:id="rId10"/>
          <w:pgSz w:w="11906" w:h="16838"/>
          <w:pgMar w:top="284" w:right="746" w:bottom="719" w:left="720" w:header="708" w:footer="121" w:gutter="0"/>
          <w:cols w:space="708"/>
          <w:docGrid w:linePitch="360"/>
        </w:sectPr>
      </w:pPr>
    </w:p>
    <w:p w:rsidR="008E41ED" w:rsidRDefault="008E41ED" w:rsidP="008F03C2">
      <w:pPr>
        <w:jc w:val="left"/>
      </w:pPr>
      <w:r w:rsidRPr="00D973C4">
        <w:rPr>
          <w:noProof/>
        </w:rPr>
        <w:pict>
          <v:shape id="Resim 1" o:spid="_x0000_i1026" type="#_x0000_t75" alt="2" style="width:118.5pt;height:84.75pt;visibility:visible">
            <v:imagedata r:id="rId11" o:title=""/>
          </v:shape>
        </w:pict>
      </w:r>
    </w:p>
    <w:p w:rsidR="008E41ED" w:rsidRPr="00EF3A13" w:rsidRDefault="008E41ED" w:rsidP="00EF3A13">
      <w:pPr>
        <w:jc w:val="left"/>
        <w:rPr>
          <w:u w:val="single"/>
        </w:rPr>
      </w:pPr>
      <w:r w:rsidRPr="00EF3A13">
        <w:rPr>
          <w:u w:val="single"/>
        </w:rPr>
        <w:t>Yukarıdaki etkinliliğin gerçekleşmesi sırasında kasların kasılma durumu, aşağıdakilerden hangisinde verildiği gibi olur?</w:t>
      </w:r>
    </w:p>
    <w:p w:rsidR="008E41ED" w:rsidRPr="00BE5E54" w:rsidRDefault="008E41ED" w:rsidP="00EF3A13">
      <w:pPr>
        <w:jc w:val="left"/>
      </w:pPr>
      <w:r>
        <w:t xml:space="preserve">            </w:t>
      </w:r>
      <w:r w:rsidRPr="00BE5E54">
        <w:t xml:space="preserve"> Ön kol kası (Pazı)          Arka kol kası</w:t>
      </w:r>
    </w:p>
    <w:p w:rsidR="008E41ED" w:rsidRPr="00BE5E54" w:rsidRDefault="008E41ED" w:rsidP="00EF3A13">
      <w:pPr>
        <w:jc w:val="left"/>
      </w:pPr>
      <w:r>
        <w:t xml:space="preserve">    </w:t>
      </w:r>
      <w:r w:rsidRPr="00BE5E54">
        <w:t xml:space="preserve">A)      Kasılır                         </w:t>
      </w:r>
      <w:r>
        <w:t xml:space="preserve">           </w:t>
      </w:r>
      <w:r w:rsidRPr="00BE5E54">
        <w:t xml:space="preserve"> Kasılır</w:t>
      </w:r>
    </w:p>
    <w:p w:rsidR="008E41ED" w:rsidRDefault="008E41ED" w:rsidP="00EF3A13">
      <w:pPr>
        <w:jc w:val="left"/>
      </w:pPr>
      <w:r>
        <w:t xml:space="preserve">   </w:t>
      </w:r>
      <w:r w:rsidRPr="00BE5E54">
        <w:t xml:space="preserve">B)      Kasılır                          </w:t>
      </w:r>
      <w:r>
        <w:t xml:space="preserve">           </w:t>
      </w:r>
      <w:r w:rsidRPr="00BE5E54">
        <w:t>Gevşer</w:t>
      </w:r>
    </w:p>
    <w:p w:rsidR="008E41ED" w:rsidRPr="00BE5E54" w:rsidRDefault="008E41ED" w:rsidP="00EF3A13">
      <w:pPr>
        <w:jc w:val="left"/>
      </w:pPr>
      <w:r w:rsidRPr="00BE5E54">
        <w:t xml:space="preserve">    C)      Gevşer                         </w:t>
      </w:r>
      <w:r>
        <w:t xml:space="preserve">           </w:t>
      </w:r>
      <w:r w:rsidRPr="00BE5E54">
        <w:t>Gevşer</w:t>
      </w:r>
    </w:p>
    <w:p w:rsidR="008E41ED" w:rsidRDefault="008E41ED" w:rsidP="00E22CEF">
      <w:pPr>
        <w:jc w:val="left"/>
      </w:pPr>
      <w:r w:rsidRPr="00BE5E54">
        <w:t xml:space="preserve">   D)      Gevşer                         </w:t>
      </w:r>
      <w:r>
        <w:t xml:space="preserve">          </w:t>
      </w:r>
      <w:r w:rsidRPr="00BE5E54">
        <w:t>Kasılır</w:t>
      </w:r>
    </w:p>
    <w:p w:rsidR="008E41ED" w:rsidRDefault="008E41ED" w:rsidP="00E22CEF">
      <w:pPr>
        <w:jc w:val="left"/>
      </w:pPr>
      <w:r>
        <w:t>8)</w:t>
      </w:r>
    </w:p>
    <w:p w:rsidR="008E41ED" w:rsidRDefault="008E41ED" w:rsidP="00D74200">
      <w:pPr>
        <w:tabs>
          <w:tab w:val="left" w:pos="2941"/>
        </w:tabs>
        <w:jc w:val="left"/>
      </w:pPr>
      <w:r>
        <w:t xml:space="preserve">                                                                       İSKELET</w:t>
      </w:r>
    </w:p>
    <w:p w:rsidR="008E41ED" w:rsidRPr="00E011B5" w:rsidRDefault="008E41ED" w:rsidP="00D74200">
      <w:pPr>
        <w:jc w:val="left"/>
      </w:pPr>
      <w:r>
        <w:rPr>
          <w:noProof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27" type="#_x0000_t86" style="position:absolute;margin-left:160.45pt;margin-top:-97.75pt;width:26.25pt;height:229.35pt;rotation:-90;flip:x;z-index:251653632" adj="2590" filled="t" strokecolor="#c0504d" strokeweight="1.5pt">
            <v:shadow color="#868686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80.4pt;margin-top:.05pt;width:0;height:30pt;z-index:251654656" o:connectortype="straight" strokecolor="#c0504d" strokeweight="1.5pt">
            <v:shadow color="#868686"/>
          </v:shape>
        </w:pict>
      </w:r>
    </w:p>
    <w:p w:rsidR="008E41ED" w:rsidRPr="00E011B5" w:rsidRDefault="008E41ED" w:rsidP="00EF3A13">
      <w:pPr>
        <w:jc w:val="left"/>
      </w:pPr>
      <w:r>
        <w:rPr>
          <w:noProof/>
        </w:rPr>
        <w:pict>
          <v:rect id="_x0000_s1029" style="position:absolute;margin-left:138.4pt;margin-top:24.45pt;width:91.5pt;height:43.5pt;z-index:251656704" fillcolor="#ccecff" strokecolor="#d99594" strokeweight="1.25pt">
            <v:fill r:id="rId12" o:title="" color2="#fcf" type="pattern"/>
            <v:textbox>
              <w:txbxContent>
                <w:p w:rsidR="008E41ED" w:rsidRPr="00AC3157" w:rsidRDefault="008E41ED" w:rsidP="00EF3A13">
                  <w:r w:rsidRPr="00AC3157">
                    <w:t>- Kol ve bacak kemikleri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278.65pt;margin-top:4.2pt;width:21.75pt;height:20.25pt;z-index:251660800" fillcolor="#9fc" strokecolor="#c00000" strokeweight="1.25pt">
            <v:textbox>
              <w:txbxContent>
                <w:p w:rsidR="008E41ED" w:rsidRPr="00226773" w:rsidRDefault="008E41ED" w:rsidP="00EF3A13">
                  <w:r w:rsidRPr="00226773"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70.65pt;margin-top:4.2pt;width:21.75pt;height:20.25pt;z-index:251659776" fillcolor="#9fc" strokecolor="#c00000" strokeweight="1.25pt">
            <v:textbox>
              <w:txbxContent>
                <w:p w:rsidR="008E41ED" w:rsidRPr="00226773" w:rsidRDefault="008E41ED" w:rsidP="00EF3A13">
                  <w:r w:rsidRPr="00226773"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49.9pt;margin-top:4.2pt;width:21.75pt;height:20.25pt;z-index:251658752" fillcolor="#9fc" strokecolor="#c00000" strokeweight="1.25pt">
            <v:textbox>
              <w:txbxContent>
                <w:p w:rsidR="008E41ED" w:rsidRPr="00226773" w:rsidRDefault="008E41ED" w:rsidP="00EF3A13">
                  <w:r w:rsidRPr="00226773"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241.9pt;margin-top:24.45pt;width:105pt;height:73.5pt;z-index:251657728" fillcolor="#cf9" strokecolor="#e36c0a" strokeweight="1.25pt">
            <v:fill r:id="rId12" o:title="" color2="#f99" type="pattern"/>
            <v:textbox>
              <w:txbxContent>
                <w:p w:rsidR="008E41ED" w:rsidRPr="00AC3157" w:rsidRDefault="008E41ED" w:rsidP="00EF3A13">
                  <w:r w:rsidRPr="00AC3157">
                    <w:t>- Omurga,                     - El ve ayak bilek kemikleri,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14.65pt;margin-top:24.45pt;width:109.5pt;height:73.5pt;z-index:251655680" fillcolor="#9fc" strokecolor="#e36c0a" strokeweight="1.25pt">
            <v:fill r:id="rId12" o:title="" color2="#fc0" type="pattern"/>
            <v:textbox>
              <w:txbxContent>
                <w:p w:rsidR="008E41ED" w:rsidRPr="00AC3157" w:rsidRDefault="008E41ED" w:rsidP="00EF3A13">
                  <w:r w:rsidRPr="00AC3157">
                    <w:t>- Kafatası ,                - Kaburga ,             - Kürek,                            - Kalça kemikleri</w:t>
                  </w:r>
                </w:p>
              </w:txbxContent>
            </v:textbox>
          </v:rect>
        </w:pict>
      </w:r>
      <w:r w:rsidRPr="00E011B5">
        <w:tab/>
      </w:r>
      <w:r>
        <w:tab/>
      </w:r>
    </w:p>
    <w:p w:rsidR="008E41ED" w:rsidRPr="00E011B5" w:rsidRDefault="008E41ED" w:rsidP="00EF3A13">
      <w:pPr>
        <w:jc w:val="left"/>
      </w:pPr>
    </w:p>
    <w:p w:rsidR="008E41ED" w:rsidRPr="00E011B5" w:rsidRDefault="008E41ED" w:rsidP="00EF3A13">
      <w:pPr>
        <w:jc w:val="left"/>
      </w:pPr>
    </w:p>
    <w:p w:rsidR="008E41ED" w:rsidRPr="00E011B5" w:rsidRDefault="008E41ED" w:rsidP="00EF3A13">
      <w:pPr>
        <w:jc w:val="left"/>
      </w:pPr>
    </w:p>
    <w:p w:rsidR="008E41ED" w:rsidRDefault="008E41ED" w:rsidP="00EF3A1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E41ED" w:rsidRDefault="008E41ED" w:rsidP="00EF3A1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8E41ED" w:rsidRPr="00EF3A13" w:rsidRDefault="008E41ED" w:rsidP="00EF3A13">
      <w:pPr>
        <w:jc w:val="both"/>
        <w:rPr>
          <w:rFonts w:ascii="Times New Roman" w:hAnsi="Times New Roman" w:cs="Times New Roman"/>
          <w:sz w:val="22"/>
          <w:szCs w:val="22"/>
        </w:rPr>
      </w:pPr>
      <w:r w:rsidRPr="00EF3A13">
        <w:rPr>
          <w:rFonts w:ascii="Times New Roman" w:hAnsi="Times New Roman" w:cs="Times New Roman"/>
          <w:sz w:val="22"/>
          <w:szCs w:val="22"/>
        </w:rPr>
        <w:t>Yukarıdaki kavram haritasında 1,2 ve 3 numaralı yerlere sırasıyla hangi seçenekte verilenler yazılmalıdır ?</w:t>
      </w:r>
    </w:p>
    <w:p w:rsidR="008E41ED" w:rsidRPr="00EF3A13" w:rsidRDefault="008E41ED" w:rsidP="00EF3A13">
      <w:pPr>
        <w:pStyle w:val="ListParagraph"/>
        <w:jc w:val="both"/>
        <w:rPr>
          <w:sz w:val="22"/>
          <w:szCs w:val="22"/>
        </w:rPr>
      </w:pPr>
      <w:r w:rsidRPr="00EF3A13">
        <w:rPr>
          <w:sz w:val="22"/>
          <w:szCs w:val="22"/>
        </w:rPr>
        <w:t xml:space="preserve">A-Kısa Kemikler - Uzun Kemikler - Yassı Kemikler   </w:t>
      </w:r>
    </w:p>
    <w:p w:rsidR="008E41ED" w:rsidRPr="00EF3A13" w:rsidRDefault="008E41ED" w:rsidP="00EF3A1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F3A13">
        <w:rPr>
          <w:rFonts w:ascii="Times New Roman" w:hAnsi="Times New Roman" w:cs="Times New Roman"/>
          <w:sz w:val="22"/>
          <w:szCs w:val="22"/>
        </w:rPr>
        <w:t xml:space="preserve">B-  Uzun Kemikler - Yassı Kemikler - Kısa Kemikler </w:t>
      </w:r>
    </w:p>
    <w:p w:rsidR="008E41ED" w:rsidRPr="00EF3A13" w:rsidRDefault="008E41ED" w:rsidP="00EF3A13">
      <w:pPr>
        <w:pStyle w:val="ListParagraph"/>
        <w:jc w:val="both"/>
        <w:rPr>
          <w:sz w:val="22"/>
          <w:szCs w:val="22"/>
        </w:rPr>
      </w:pPr>
      <w:r w:rsidRPr="00EF3A13">
        <w:rPr>
          <w:sz w:val="22"/>
          <w:szCs w:val="22"/>
        </w:rPr>
        <w:t>C-Yassı Kemikler - Uzun Kemikler - Kısa Kemikler</w:t>
      </w:r>
    </w:p>
    <w:p w:rsidR="008E41ED" w:rsidRDefault="008E41ED" w:rsidP="00D74200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F3A13">
        <w:rPr>
          <w:rFonts w:ascii="Times New Roman" w:hAnsi="Times New Roman" w:cs="Times New Roman"/>
          <w:sz w:val="22"/>
          <w:szCs w:val="22"/>
        </w:rPr>
        <w:t>D-  Kısa Kemikler - Yassı Kemikler - Uzun Kemikler</w:t>
      </w:r>
    </w:p>
    <w:p w:rsidR="008E41ED" w:rsidRDefault="008E41ED" w:rsidP="00D74200">
      <w:pPr>
        <w:jc w:val="both"/>
        <w:rPr>
          <w:rFonts w:ascii="Times New Roman" w:hAnsi="Times New Roman" w:cs="Times New Roman"/>
          <w:sz w:val="22"/>
          <w:szCs w:val="22"/>
        </w:rPr>
      </w:pPr>
      <w:r>
        <w:t xml:space="preserve">D)   </w:t>
      </w:r>
      <w:r w:rsidRPr="00E011B5">
        <w:t>Aşağıdaki soruların cevaplarını altlarındaki çerçeveli boş alanlara yazınız.</w:t>
      </w:r>
    </w:p>
    <w:p w:rsidR="008E41ED" w:rsidRPr="00D74200" w:rsidRDefault="008E41ED" w:rsidP="00D74200">
      <w:pPr>
        <w:jc w:val="both"/>
        <w:rPr>
          <w:rFonts w:ascii="Times New Roman" w:hAnsi="Times New Roman" w:cs="Times New Roman"/>
          <w:sz w:val="22"/>
          <w:szCs w:val="22"/>
        </w:rPr>
      </w:pPr>
      <w:r w:rsidRPr="00E011B5">
        <w:t xml:space="preserve">İskeletin görevlerini aşağıya yazınız. </w:t>
      </w:r>
      <w:r>
        <w:t>(10 PUAN)</w:t>
      </w:r>
    </w:p>
    <w:p w:rsidR="008E41ED" w:rsidRPr="00E011B5" w:rsidRDefault="008E41ED" w:rsidP="00D74200">
      <w:pPr>
        <w:jc w:val="left"/>
      </w:pPr>
      <w:r>
        <w:rPr>
          <w:noProof/>
        </w:rPr>
        <w:pict>
          <v:roundrect id="_x0000_s1035" style="position:absolute;margin-left:-9.95pt;margin-top:1.1pt;width:315.75pt;height:98.3pt;z-index:251662848" arcsize="10923f" strokecolor="lime" strokeweight="1.5pt">
            <v:textbox>
              <w:txbxContent>
                <w:p w:rsidR="008E41ED" w:rsidRPr="00226773" w:rsidRDefault="008E41ED" w:rsidP="00D74200">
                  <w:r w:rsidRPr="00226773">
                    <w:t>1-………………………………………………………………………………             2………………………………………………………………………………. 3……………………………………………………………………………….                                               4-………………………………………………………………………………                                           5-………………………………………………………………………………</w:t>
                  </w:r>
                </w:p>
              </w:txbxContent>
            </v:textbox>
          </v:roundrect>
        </w:pict>
      </w:r>
    </w:p>
    <w:p w:rsidR="008E41ED" w:rsidRPr="00E011B5" w:rsidRDefault="008E41ED" w:rsidP="00D74200">
      <w:pPr>
        <w:pStyle w:val="ListParagraph"/>
        <w:jc w:val="left"/>
      </w:pPr>
    </w:p>
    <w:p w:rsidR="008E41ED" w:rsidRDefault="008E41ED" w:rsidP="00D74200">
      <w:pPr>
        <w:jc w:val="lef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</w:t>
      </w:r>
    </w:p>
    <w:p w:rsidR="008E41ED" w:rsidRDefault="008E41ED" w:rsidP="00D74200">
      <w:pPr>
        <w:jc w:val="lef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E41ED" w:rsidRDefault="008E41ED" w:rsidP="00D74200">
      <w:pPr>
        <w:jc w:val="lef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E41ED" w:rsidRPr="00E011B5" w:rsidRDefault="008E41ED" w:rsidP="00D74200">
      <w:pPr>
        <w:jc w:val="left"/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Pr="00E011B5">
        <w:t>Soluk alma sırasında havanın izlediği yolu aşağıya yazınız.</w:t>
      </w:r>
      <w:r w:rsidRPr="00D74200">
        <w:t xml:space="preserve"> </w:t>
      </w:r>
      <w:r>
        <w:t>(10 PUAN)</w:t>
      </w:r>
    </w:p>
    <w:p w:rsidR="008E41ED" w:rsidRPr="00E011B5" w:rsidRDefault="008E41ED" w:rsidP="00D74200">
      <w:pPr>
        <w:jc w:val="left"/>
      </w:pPr>
      <w:r>
        <w:rPr>
          <w:noProof/>
        </w:rPr>
        <w:pict>
          <v:roundrect id="_x0000_s1036" style="position:absolute;margin-left:-19.1pt;margin-top:2.3pt;width:483pt;height:32.25pt;z-index:251661824" arcsize="10923f" strokecolor="blue" strokeweight="1.5pt">
            <v:textbox>
              <w:txbxContent>
                <w:p w:rsidR="008E41ED" w:rsidRPr="00226773" w:rsidRDefault="008E41ED" w:rsidP="00D74200">
                  <w:r w:rsidRPr="00226773">
                    <w:t>…………………………/…………………………/…………………………/…………………………/…………………..</w:t>
                  </w:r>
                </w:p>
              </w:txbxContent>
            </v:textbox>
          </v:roundrect>
        </w:pict>
      </w:r>
    </w:p>
    <w:p w:rsidR="008E41ED" w:rsidRPr="00E011B5" w:rsidRDefault="008E41ED" w:rsidP="00D74200">
      <w:pPr>
        <w:jc w:val="left"/>
      </w:pPr>
      <w:r w:rsidRPr="00E011B5">
        <w:t xml:space="preserve"> </w:t>
      </w:r>
    </w:p>
    <w:p w:rsidR="008E41ED" w:rsidRDefault="008E41ED" w:rsidP="00EF3A13">
      <w:pPr>
        <w:jc w:val="left"/>
      </w:pPr>
    </w:p>
    <w:p w:rsidR="008E41ED" w:rsidRDefault="008E41ED" w:rsidP="00EF3A13">
      <w:pPr>
        <w:jc w:val="left"/>
      </w:pPr>
    </w:p>
    <w:p w:rsidR="008E41ED" w:rsidRDefault="008E41ED" w:rsidP="00EF3A13">
      <w:pPr>
        <w:jc w:val="left"/>
      </w:pPr>
    </w:p>
    <w:p w:rsidR="008E41ED" w:rsidRDefault="008E41ED" w:rsidP="00EF3A13">
      <w:pPr>
        <w:jc w:val="left"/>
      </w:pPr>
    </w:p>
    <w:p w:rsidR="008E41ED" w:rsidRDefault="008E41ED" w:rsidP="00EF3A13">
      <w:pPr>
        <w:jc w:val="left"/>
      </w:pPr>
    </w:p>
    <w:p w:rsidR="008E41ED" w:rsidRDefault="008E41ED" w:rsidP="00EF3A13">
      <w:pPr>
        <w:jc w:val="left"/>
      </w:pPr>
    </w:p>
    <w:p w:rsidR="008E41ED" w:rsidRPr="004C3A20" w:rsidRDefault="008E41ED" w:rsidP="00EF3A13">
      <w:pPr>
        <w:jc w:val="left"/>
      </w:pPr>
      <w:r>
        <w:rPr>
          <w:noProof/>
        </w:rPr>
        <w:t xml:space="preserve"> </w:t>
      </w:r>
    </w:p>
    <w:p w:rsidR="008E41ED" w:rsidRPr="00EF3A13" w:rsidRDefault="008E41ED" w:rsidP="00EF3A13">
      <w:pPr>
        <w:jc w:val="left"/>
        <w:rPr>
          <w:rFonts w:ascii="Times New Roman" w:hAnsi="Times New Roman" w:cs="Times New Roman"/>
          <w:sz w:val="22"/>
          <w:szCs w:val="22"/>
        </w:rPr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Default="008E41ED" w:rsidP="008F03C2">
      <w:pPr>
        <w:jc w:val="left"/>
      </w:pPr>
    </w:p>
    <w:p w:rsidR="008E41ED" w:rsidRPr="00BE5E54" w:rsidRDefault="008E41ED" w:rsidP="008F03C2">
      <w:pPr>
        <w:jc w:val="left"/>
      </w:pPr>
    </w:p>
    <w:p w:rsidR="008E41ED" w:rsidRDefault="008E41ED" w:rsidP="008F03C2">
      <w:pPr>
        <w:jc w:val="left"/>
        <w:rPr>
          <w:noProof/>
        </w:rPr>
      </w:pPr>
      <w:r w:rsidRPr="00BE5E54">
        <w:t xml:space="preserve">  </w:t>
      </w:r>
    </w:p>
    <w:p w:rsidR="008E41ED" w:rsidRDefault="008E41ED" w:rsidP="008F03C2">
      <w:pPr>
        <w:jc w:val="left"/>
        <w:sectPr w:rsidR="008E41ED" w:rsidSect="00CA744D">
          <w:type w:val="continuous"/>
          <w:pgSz w:w="11906" w:h="16838"/>
          <w:pgMar w:top="284" w:right="746" w:bottom="719" w:left="720" w:header="708" w:footer="121" w:gutter="0"/>
          <w:cols w:space="708"/>
          <w:docGrid w:linePitch="360"/>
        </w:sectPr>
      </w:pPr>
    </w:p>
    <w:p w:rsidR="008E41ED" w:rsidRDefault="008E41ED" w:rsidP="008F03C2">
      <w:pPr>
        <w:jc w:val="left"/>
      </w:pPr>
      <w:r>
        <w:tab/>
      </w:r>
    </w:p>
    <w:p w:rsidR="008E41ED" w:rsidRPr="00E011B5" w:rsidRDefault="008E41ED" w:rsidP="008F03C2">
      <w:pPr>
        <w:pStyle w:val="ListParagraph"/>
        <w:jc w:val="both"/>
      </w:pPr>
    </w:p>
    <w:p w:rsidR="008E41ED" w:rsidRDefault="008E41ED" w:rsidP="008F03C2">
      <w:pPr>
        <w:jc w:val="left"/>
      </w:pPr>
    </w:p>
    <w:sectPr w:rsidR="008E41ED" w:rsidSect="008E1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1ED" w:rsidRDefault="008E41ED" w:rsidP="008F03C2">
      <w:r>
        <w:separator/>
      </w:r>
    </w:p>
  </w:endnote>
  <w:endnote w:type="continuationSeparator" w:id="1">
    <w:p w:rsidR="008E41ED" w:rsidRDefault="008E41ED" w:rsidP="008F0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1ED" w:rsidRPr="000446D7" w:rsidRDefault="008E41ED" w:rsidP="008F03C2">
    <w:pPr>
      <w:pStyle w:val="Footer"/>
      <w:rPr>
        <w:sz w:val="22"/>
        <w:szCs w:val="22"/>
      </w:rPr>
    </w:pPr>
    <w:r>
      <w:t xml:space="preserve">                                                                                                         </w:t>
    </w:r>
    <w:r w:rsidRPr="000446D7">
      <w:rPr>
        <w:rStyle w:val="PageNumber"/>
        <w:b w:val="0"/>
        <w:bCs w:val="0"/>
        <w:sz w:val="22"/>
        <w:szCs w:val="22"/>
      </w:rPr>
      <w:fldChar w:fldCharType="begin"/>
    </w:r>
    <w:r w:rsidRPr="000446D7">
      <w:rPr>
        <w:rStyle w:val="PageNumber"/>
        <w:b w:val="0"/>
        <w:bCs w:val="0"/>
        <w:sz w:val="22"/>
        <w:szCs w:val="22"/>
      </w:rPr>
      <w:instrText xml:space="preserve"> PAGE </w:instrText>
    </w:r>
    <w:r w:rsidRPr="000446D7">
      <w:rPr>
        <w:rStyle w:val="PageNumber"/>
        <w:b w:val="0"/>
        <w:bCs w:val="0"/>
        <w:sz w:val="22"/>
        <w:szCs w:val="22"/>
      </w:rPr>
      <w:fldChar w:fldCharType="separate"/>
    </w:r>
    <w:r>
      <w:rPr>
        <w:rStyle w:val="PageNumber"/>
        <w:b w:val="0"/>
        <w:bCs w:val="0"/>
        <w:noProof/>
        <w:sz w:val="22"/>
        <w:szCs w:val="22"/>
      </w:rPr>
      <w:t>1</w:t>
    </w:r>
    <w:r w:rsidRPr="000446D7">
      <w:rPr>
        <w:rStyle w:val="PageNumber"/>
        <w:b w:val="0"/>
        <w:bCs w:val="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1ED" w:rsidRDefault="008E41ED" w:rsidP="008F03C2">
      <w:r>
        <w:separator/>
      </w:r>
    </w:p>
  </w:footnote>
  <w:footnote w:type="continuationSeparator" w:id="1">
    <w:p w:rsidR="008E41ED" w:rsidRDefault="008E41ED" w:rsidP="008F03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1ED" w:rsidRDefault="008E41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C0946ECA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04B4A78"/>
    <w:multiLevelType w:val="hybridMultilevel"/>
    <w:tmpl w:val="89BC582E"/>
    <w:lvl w:ilvl="0" w:tplc="68F4CCE6">
      <w:start w:val="3"/>
      <w:numFmt w:val="upperLetter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35741E"/>
    <w:multiLevelType w:val="hybridMultilevel"/>
    <w:tmpl w:val="11B237DC"/>
    <w:lvl w:ilvl="0" w:tplc="786A11F4">
      <w:start w:val="1"/>
      <w:numFmt w:val="bullet"/>
      <w:lvlText w:val=""/>
      <w:lvlJc w:val="left"/>
      <w:pPr>
        <w:ind w:left="1069" w:hanging="360"/>
      </w:pPr>
      <w:rPr>
        <w:rFonts w:ascii="Wingdings" w:hAnsi="Wingdings" w:cs="Wingdings" w:hint="default"/>
        <w:b/>
        <w:bCs/>
        <w:color w:val="auto"/>
        <w:sz w:val="36"/>
        <w:szCs w:val="36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3F9C7B00"/>
    <w:multiLevelType w:val="hybridMultilevel"/>
    <w:tmpl w:val="9580FE78"/>
    <w:lvl w:ilvl="0" w:tplc="D3D88B74">
      <w:start w:val="1"/>
      <w:numFmt w:val="upperLetter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C910F7"/>
    <w:multiLevelType w:val="hybridMultilevel"/>
    <w:tmpl w:val="FC68A3DC"/>
    <w:lvl w:ilvl="0" w:tplc="041F000B">
      <w:start w:val="1"/>
      <w:numFmt w:val="bullet"/>
      <w:lvlText w:val=""/>
      <w:lvlJc w:val="left"/>
      <w:pPr>
        <w:ind w:left="1069" w:hanging="360"/>
      </w:pPr>
      <w:rPr>
        <w:rFonts w:ascii="Wingdings" w:hAnsi="Wingdings" w:cs="Wingdings" w:hint="default"/>
        <w:b/>
        <w:bCs/>
        <w:color w:val="auto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5EE1"/>
    <w:rsid w:val="00025FB5"/>
    <w:rsid w:val="000446D7"/>
    <w:rsid w:val="00054ABE"/>
    <w:rsid w:val="000D2305"/>
    <w:rsid w:val="00226773"/>
    <w:rsid w:val="002A2E21"/>
    <w:rsid w:val="00390226"/>
    <w:rsid w:val="003A2873"/>
    <w:rsid w:val="003C43CB"/>
    <w:rsid w:val="004347B6"/>
    <w:rsid w:val="004C3A20"/>
    <w:rsid w:val="008E1FF3"/>
    <w:rsid w:val="008E41ED"/>
    <w:rsid w:val="008F03C2"/>
    <w:rsid w:val="00975504"/>
    <w:rsid w:val="00986D98"/>
    <w:rsid w:val="00A3286C"/>
    <w:rsid w:val="00A50439"/>
    <w:rsid w:val="00A82F20"/>
    <w:rsid w:val="00AC3157"/>
    <w:rsid w:val="00AF5EE1"/>
    <w:rsid w:val="00BE5E54"/>
    <w:rsid w:val="00CA744D"/>
    <w:rsid w:val="00D74200"/>
    <w:rsid w:val="00D973C4"/>
    <w:rsid w:val="00DD5387"/>
    <w:rsid w:val="00E011B5"/>
    <w:rsid w:val="00E22CEF"/>
    <w:rsid w:val="00EC0199"/>
    <w:rsid w:val="00EF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C2"/>
    <w:pPr>
      <w:spacing w:after="200" w:line="276" w:lineRule="auto"/>
      <w:jc w:val="center"/>
    </w:pPr>
    <w:rPr>
      <w:rFonts w:ascii="Cambria" w:hAnsi="Cambria" w:cs="Cambria"/>
      <w:b/>
      <w:bCs/>
      <w:shadow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F5EE1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color w:val="0D0D0D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F5EE1"/>
    <w:rPr>
      <w:rFonts w:ascii="Arial" w:hAnsi="Arial" w:cs="Arial"/>
      <w:b/>
      <w:bCs/>
      <w:color w:val="0D0D0D"/>
      <w:sz w:val="32"/>
      <w:szCs w:val="32"/>
    </w:rPr>
  </w:style>
  <w:style w:type="character" w:styleId="PageNumber">
    <w:name w:val="page number"/>
    <w:basedOn w:val="DefaultParagraphFont"/>
    <w:uiPriority w:val="99"/>
    <w:rsid w:val="00AF5EE1"/>
  </w:style>
  <w:style w:type="paragraph" w:styleId="BalloonText">
    <w:name w:val="Balloon Text"/>
    <w:basedOn w:val="Normal"/>
    <w:link w:val="BalloonTextChar"/>
    <w:uiPriority w:val="99"/>
    <w:semiHidden/>
    <w:rsid w:val="00AF5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5EE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F03C2"/>
    <w:pPr>
      <w:ind w:left="720"/>
    </w:pPr>
    <w:rPr>
      <w:rFonts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986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86D98"/>
    <w:rPr>
      <w:rFonts w:ascii="Cambria" w:hAnsi="Cambria" w:cs="Cambria"/>
      <w:b/>
      <w:bCs/>
      <w:shadow/>
      <w:sz w:val="20"/>
      <w:szCs w:val="20"/>
    </w:rPr>
  </w:style>
  <w:style w:type="character" w:styleId="Hyperlink">
    <w:name w:val="Hyperlink"/>
    <w:basedOn w:val="DefaultParagraphFont"/>
    <w:uiPriority w:val="99"/>
    <w:rsid w:val="00A328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5</Pages>
  <Words>732</Words>
  <Characters>4178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8</cp:revision>
  <dcterms:created xsi:type="dcterms:W3CDTF">2012-10-19T11:21:00Z</dcterms:created>
  <dcterms:modified xsi:type="dcterms:W3CDTF">2013-10-23T18:56:00Z</dcterms:modified>
  <cp:category>www.sorubak.com</cp:category>
</cp:coreProperties>
</file>